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3f15" w14:paraId="7b43f15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91C7A">
        <w:rPr>
          <w:sz w:val="24"/>
          <w:szCs w:val="24"/>
        </w:rPr>
        <w:t>8</w:t>
      </w:r>
      <w:r w:rsidR="00956543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956543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91C7A" w:rsidRPr="00A9548D">
        <w:rPr>
          <w:sz w:val="24"/>
          <w:szCs w:val="24"/>
        </w:rPr>
        <w:t xml:space="preserve">IZVIĐAČKA UDRUGA </w:t>
      </w:r>
      <w:r w:rsidR="00D91C7A">
        <w:rPr>
          <w:sz w:val="24"/>
          <w:szCs w:val="24"/>
        </w:rPr>
        <w:t>"</w:t>
      </w:r>
      <w:r w:rsidR="00284479" w:rsidRPr="00A9548D">
        <w:rPr>
          <w:sz w:val="24"/>
          <w:szCs w:val="24"/>
        </w:rPr>
        <w:t>VODICE</w:t>
      </w:r>
      <w:r w:rsidR="00D91C7A">
        <w:rPr>
          <w:sz w:val="24"/>
          <w:szCs w:val="24"/>
        </w:rPr>
        <w:t>"</w:t>
      </w:r>
      <w:r w:rsidR="00284479">
        <w:rPr>
          <w:sz w:val="24"/>
          <w:szCs w:val="24"/>
        </w:rPr>
        <w:t>,</w:t>
      </w:r>
      <w:r w:rsidR="00284479" w:rsidRPr="00A9548D">
        <w:rPr>
          <w:sz w:val="24"/>
          <w:szCs w:val="24"/>
        </w:rPr>
        <w:t xml:space="preserve"> </w:t>
      </w:r>
      <w:proofErr w:type="spellStart"/>
      <w:r w:rsidR="00D91C7A">
        <w:rPr>
          <w:sz w:val="24"/>
          <w:szCs w:val="24"/>
        </w:rPr>
        <w:t>Mićin</w:t>
      </w:r>
      <w:proofErr w:type="spellEnd"/>
      <w:r w:rsidR="00D91C7A">
        <w:rPr>
          <w:sz w:val="24"/>
          <w:szCs w:val="24"/>
        </w:rPr>
        <w:t xml:space="preserve"> Stanka</w:t>
      </w:r>
      <w:r w:rsidR="00284479">
        <w:rPr>
          <w:sz w:val="24"/>
          <w:szCs w:val="24"/>
        </w:rPr>
        <w:t xml:space="preserve"> </w:t>
      </w:r>
      <w:proofErr w:type="spellStart"/>
      <w:r w:rsidR="00284479">
        <w:rPr>
          <w:sz w:val="24"/>
          <w:szCs w:val="24"/>
        </w:rPr>
        <w:t>bb</w:t>
      </w:r>
      <w:proofErr w:type="spellEnd"/>
      <w:r w:rsidR="00D91C7A">
        <w:rPr>
          <w:sz w:val="24"/>
          <w:szCs w:val="24"/>
        </w:rPr>
        <w:t>,</w:t>
      </w:r>
      <w:r w:rsidR="00284479">
        <w:rPr>
          <w:sz w:val="24"/>
          <w:szCs w:val="24"/>
        </w:rPr>
        <w:t xml:space="preserve"> Vodice </w:t>
      </w:r>
      <w:r w:rsidR="00284479" w:rsidRPr="00A9548D">
        <w:rPr>
          <w:sz w:val="24"/>
          <w:szCs w:val="24"/>
          <w:lang w:eastAsia="en-US"/>
        </w:rPr>
        <w:t>(</w:t>
      </w:r>
      <w:r w:rsidR="00284479">
        <w:rPr>
          <w:sz w:val="24"/>
          <w:szCs w:val="24"/>
          <w:lang w:eastAsia="en-US"/>
        </w:rPr>
        <w:t xml:space="preserve"> </w:t>
      </w:r>
      <w:r w:rsidR="00284479" w:rsidRPr="00A9548D">
        <w:rPr>
          <w:sz w:val="24"/>
          <w:szCs w:val="24"/>
          <w:lang w:eastAsia="en-US"/>
        </w:rPr>
        <w:t xml:space="preserve">OIB </w:t>
      </w:r>
      <w:r w:rsidR="00284479">
        <w:rPr>
          <w:sz w:val="24"/>
          <w:szCs w:val="24"/>
          <w:lang w:eastAsia="en-US"/>
        </w:rPr>
        <w:t>4089</w:t>
      </w:r>
      <w:r w:rsidR="00D0606A">
        <w:rPr>
          <w:sz w:val="24"/>
          <w:szCs w:val="24"/>
          <w:lang w:eastAsia="en-US"/>
        </w:rPr>
        <w:t>4</w:t>
      </w:r>
      <w:r w:rsidR="00284479">
        <w:rPr>
          <w:sz w:val="24"/>
          <w:szCs w:val="24"/>
          <w:lang w:eastAsia="en-US"/>
        </w:rPr>
        <w:t xml:space="preserve">580133 </w:t>
      </w:r>
      <w:r w:rsidR="003E23BD" w:rsidRPr="00A9548D">
        <w:rPr>
          <w:sz w:val="24"/>
          <w:szCs w:val="24"/>
          <w:lang w:eastAsia="en-US"/>
        </w:rPr>
        <w:t>)</w:t>
      </w:r>
      <w:r w:rsidR="003E23BD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D91C7A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284479">
        <w:rPr>
          <w:color w:val="000000"/>
          <w:sz w:val="24"/>
          <w:szCs w:val="24"/>
        </w:rPr>
        <w:t>16.049,30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D91C7A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 xml:space="preserve">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984739">
        <w:rPr>
          <w:color w:val="000000"/>
          <w:sz w:val="24"/>
          <w:szCs w:val="24"/>
        </w:rPr>
        <w:t>3</w:t>
      </w:r>
      <w:r w:rsidR="003E23BD">
        <w:rPr>
          <w:color w:val="000000"/>
          <w:sz w:val="24"/>
          <w:szCs w:val="24"/>
        </w:rPr>
        <w:t>2</w:t>
      </w:r>
      <w:r w:rsidR="00284479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/15,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984739">
        <w:rPr>
          <w:color w:val="000000"/>
          <w:sz w:val="24"/>
          <w:szCs w:val="24"/>
        </w:rPr>
        <w:t>3</w:t>
      </w:r>
      <w:r w:rsidR="003E23BD">
        <w:rPr>
          <w:color w:val="000000"/>
          <w:sz w:val="24"/>
          <w:szCs w:val="24"/>
        </w:rPr>
        <w:t>2</w:t>
      </w:r>
      <w:r w:rsidR="00284479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5AA" w:rsidP="00FF2B80" w:rsidR="005C55AA">
      <w:pPr>
        <w:spacing w:lineRule="auto" w:line="240" w:after="0"/>
      </w:pPr>
      <w:r>
        <w:separator/>
      </w:r>
    </w:p>
  </w:endnote>
  <w:endnote w:id="0" w:type="continuationSeparator">
    <w:p w:rsidRDefault="005C55AA" w:rsidP="00FF2B80" w:rsidR="005C55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5AA" w:rsidP="00FF2B80" w:rsidR="005C55AA">
      <w:pPr>
        <w:spacing w:lineRule="auto" w:line="240" w:after="0"/>
      </w:pPr>
      <w:r>
        <w:separator/>
      </w:r>
    </w:p>
  </w:footnote>
  <w:footnote w:id="0" w:type="continuationSeparator">
    <w:p w:rsidRDefault="005C55AA" w:rsidP="00FF2B80" w:rsidR="005C55A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4E4AC8">
      <w:rPr>
        <w:sz w:val="24"/>
        <w:szCs w:val="24"/>
      </w:rPr>
      <w:t>3</w:t>
    </w:r>
    <w:r w:rsidR="003E23BD">
      <w:rPr>
        <w:sz w:val="24"/>
        <w:szCs w:val="24"/>
      </w:rPr>
      <w:t>2</w:t>
    </w:r>
    <w:r w:rsidR="00284479">
      <w:rPr>
        <w:sz w:val="24"/>
        <w:szCs w:val="24"/>
      </w:rPr>
      <w:t>7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5C55A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069D"/>
    <w:rsid w:val="00074AB3"/>
    <w:rsid w:val="00082943"/>
    <w:rsid w:val="000E5B2F"/>
    <w:rsid w:val="000F593A"/>
    <w:rsid w:val="00102FB6"/>
    <w:rsid w:val="0013226B"/>
    <w:rsid w:val="00165D5D"/>
    <w:rsid w:val="00212E7F"/>
    <w:rsid w:val="00226188"/>
    <w:rsid w:val="0026139D"/>
    <w:rsid w:val="00265984"/>
    <w:rsid w:val="00284479"/>
    <w:rsid w:val="002D5216"/>
    <w:rsid w:val="002E65AA"/>
    <w:rsid w:val="002F330C"/>
    <w:rsid w:val="00301E78"/>
    <w:rsid w:val="00304ED1"/>
    <w:rsid w:val="003522BC"/>
    <w:rsid w:val="00373885"/>
    <w:rsid w:val="003E23BD"/>
    <w:rsid w:val="003F6ECD"/>
    <w:rsid w:val="004315D2"/>
    <w:rsid w:val="00474213"/>
    <w:rsid w:val="004E4AC8"/>
    <w:rsid w:val="004F6C16"/>
    <w:rsid w:val="005144B8"/>
    <w:rsid w:val="00541CCE"/>
    <w:rsid w:val="005A62BF"/>
    <w:rsid w:val="005C55AA"/>
    <w:rsid w:val="005C7F73"/>
    <w:rsid w:val="005D6AF7"/>
    <w:rsid w:val="00604A20"/>
    <w:rsid w:val="006121FB"/>
    <w:rsid w:val="00641B8E"/>
    <w:rsid w:val="00663750"/>
    <w:rsid w:val="006D014D"/>
    <w:rsid w:val="006E2E55"/>
    <w:rsid w:val="006F26B0"/>
    <w:rsid w:val="00700374"/>
    <w:rsid w:val="0070468A"/>
    <w:rsid w:val="00721B72"/>
    <w:rsid w:val="007275F0"/>
    <w:rsid w:val="00727E74"/>
    <w:rsid w:val="007715BC"/>
    <w:rsid w:val="00783942"/>
    <w:rsid w:val="007B79BD"/>
    <w:rsid w:val="00812D4A"/>
    <w:rsid w:val="00834388"/>
    <w:rsid w:val="00835AE9"/>
    <w:rsid w:val="00887DCA"/>
    <w:rsid w:val="008C0BA0"/>
    <w:rsid w:val="008F77E5"/>
    <w:rsid w:val="00905390"/>
    <w:rsid w:val="00920152"/>
    <w:rsid w:val="00942A0F"/>
    <w:rsid w:val="00956543"/>
    <w:rsid w:val="009636E2"/>
    <w:rsid w:val="00984739"/>
    <w:rsid w:val="009D7EC3"/>
    <w:rsid w:val="00A94A9A"/>
    <w:rsid w:val="00AA6ABF"/>
    <w:rsid w:val="00AB29D0"/>
    <w:rsid w:val="00B1443B"/>
    <w:rsid w:val="00B331C7"/>
    <w:rsid w:val="00B5648F"/>
    <w:rsid w:val="00B919EC"/>
    <w:rsid w:val="00BA3EB5"/>
    <w:rsid w:val="00BD0DE3"/>
    <w:rsid w:val="00C1088F"/>
    <w:rsid w:val="00C350DA"/>
    <w:rsid w:val="00C563E4"/>
    <w:rsid w:val="00CB0A06"/>
    <w:rsid w:val="00CB4A81"/>
    <w:rsid w:val="00D0606A"/>
    <w:rsid w:val="00D2600F"/>
    <w:rsid w:val="00D270B7"/>
    <w:rsid w:val="00D506D5"/>
    <w:rsid w:val="00D91C7A"/>
    <w:rsid w:val="00DF1BD1"/>
    <w:rsid w:val="00E33B14"/>
    <w:rsid w:val="00E518D1"/>
    <w:rsid w:val="00E51C57"/>
    <w:rsid w:val="00EA21E0"/>
    <w:rsid w:val="00EC556A"/>
    <w:rsid w:val="00EE20BB"/>
    <w:rsid w:val="00F27BFB"/>
    <w:rsid w:val="00F4330F"/>
    <w:rsid w:val="00F67E8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3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63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3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3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3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3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63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3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3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3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St-327/2015</izvorni_sadrzaj>
    <derivirana_varijabla naziv="DomainObject.Predmet.OznakaBroj_1">St-327/2015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Izviđačka udruga VODICE  Cres</izvorni_sadrzaj>
    <derivirana_varijabla naziv="DomainObject.Predmet.ProtustrankaFormated_1">  Izviđačka udruga VODICE  Cres</derivirana_varijabla>
  </DomainObject.Predmet.ProtustrankaFormated>
  <DomainObject.Predmet.ProtustrankaFormatedOIB>
    <izvorni_sadrzaj>  Izviđačka udruga VODICE  Cres, OIB 40894580133</izvorni_sadrzaj>
    <derivirana_varijabla naziv="DomainObject.Predmet.ProtustrankaFormatedOIB_1">  Izviđačka udruga VODICE  Cres, OIB 40894580133</derivirana_varijabla>
  </DomainObject.Predmet.ProtustrankaFormatedOIB>
  <DomainObject.Predmet.ProtustrankaFormatedWithAdress>
    <izvorni_sadrzaj> Izviđačka udruga VODICE  Cres, Stanka Mićina bb, 51557 Cres</izvorni_sadrzaj>
    <derivirana_varijabla naziv="DomainObject.Predmet.ProtustrankaFormatedWithAdress_1"> Izviđačka udruga VODICE  Cres, Stanka Mićina bb, 51557 Cres</derivirana_varijabla>
  </DomainObject.Predmet.ProtustrankaFormatedWithAdress>
  <DomainObject.Predmet.ProtustrankaFormatedWithAdressOIB>
    <izvorni_sadrzaj> Izviđačka udruga VODICE  Cres, OIB 40894580133, Stanka Mićina bb, 51557 Cres</izvorni_sadrzaj>
    <derivirana_varijabla naziv="DomainObject.Predmet.ProtustrankaFormatedWithAdressOIB_1"> Izviđačka udruga VODICE  Cres, OIB 40894580133, Stanka Mićina bb, 51557 Cres</derivirana_varijabla>
  </DomainObject.Predmet.ProtustrankaFormatedWithAdressOIB>
  <DomainObject.Predmet.ProtustrankaWithAdress>
    <izvorni_sadrzaj>Izviđačka udruga VODICE  Cres Stanka Mićina bb, 51557 Cres</izvorni_sadrzaj>
    <derivirana_varijabla naziv="DomainObject.Predmet.ProtustrankaWithAdress_1">Izviđačka udruga VODICE  Cres Stanka Mićina bb, 51557 Cres</derivirana_varijabla>
  </DomainObject.Predmet.ProtustrankaWithAdress>
  <DomainObject.Predmet.ProtustrankaWithAdressOIB>
    <izvorni_sadrzaj>Izviđačka udruga VODICE  Cres, OIB 40894580133, Stanka Mićina bb, 51557 Cres</izvorni_sadrzaj>
    <derivirana_varijabla naziv="DomainObject.Predmet.ProtustrankaWithAdressOIB_1">Izviđačka udruga VODICE  Cres, OIB 40894580133, Stanka Mićina bb, 51557 Cres</derivirana_varijabla>
  </DomainObject.Predmet.ProtustrankaWithAdressOIB>
  <DomainObject.Predmet.ProtustrankaNazivFormated>
    <izvorni_sadrzaj>Izviđačka udruga VODICE  Cres</izvorni_sadrzaj>
    <derivirana_varijabla naziv="DomainObject.Predmet.ProtustrankaNazivFormated_1">Izviđačka udruga VODICE  Cres</derivirana_varijabla>
  </DomainObject.Predmet.ProtustrankaNazivFormated>
  <DomainObject.Predmet.ProtustrankaNazivFormatedOIB>
    <izvorni_sadrzaj>Izviđačka udruga VODICE  Cres, OIB 40894580133</izvorni_sadrzaj>
    <derivirana_varijabla naziv="DomainObject.Predmet.ProtustrankaNazivFormatedOIB_1">Izviđačka udruga VODICE  Cres, OIB 40894580133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Izviđačka udruga VODICE  Cres</item>
    </izvorni_sadrzaj>
    <derivirana_varijabla naziv="DomainObject.Predmet.ProtuStrankaListFormated_1">
      <item>Izviđačka udruga VODICE  Cres</item>
    </derivirana_varijabla>
  </DomainObject.Predmet.ProtuStrankaListFormated>
  <DomainObject.Predmet.ProtuStrankaListFormatedOIB>
    <izvorni_sadrzaj>
      <item>Izviđačka udruga VODICE  Cres, OIB 40894580133</item>
    </izvorni_sadrzaj>
    <derivirana_varijabla naziv="DomainObject.Predmet.ProtuStrankaListFormatedOIB_1">
      <item>Izviđačka udruga VODICE  Cres, OIB 40894580133</item>
    </derivirana_varijabla>
  </DomainObject.Predmet.ProtuStrankaListFormatedOIB>
  <DomainObject.Predmet.ProtuStrankaListFormatedWithAdress>
    <izvorni_sadrzaj>
      <item>Izviđačka udruga VODICE  Cres, Stanka Mićina bb, 51557 Cres</item>
    </izvorni_sadrzaj>
    <derivirana_varijabla naziv="DomainObject.Predmet.ProtuStrankaListFormatedWithAdress_1">
      <item>Izviđačka udruga VODICE  Cres, Stanka Mićina bb, 51557 Cres</item>
    </derivirana_varijabla>
  </DomainObject.Predmet.ProtuStrankaListFormatedWithAdress>
  <DomainObject.Predmet.ProtuStrankaListFormatedWithAdressOIB>
    <izvorni_sadrzaj>
      <item>Izviđačka udruga VODICE  Cres, OIB 40894580133, Stanka Mićina bb, 51557 Cres</item>
    </izvorni_sadrzaj>
    <derivirana_varijabla naziv="DomainObject.Predmet.ProtuStrankaListFormatedWithAdressOIB_1">
      <item>Izviđačka udruga VODICE  Cres, OIB 40894580133, Stanka Mićina bb, 51557 Cres</item>
    </derivirana_varijabla>
  </DomainObject.Predmet.ProtuStrankaListFormatedWithAdressOIB>
  <DomainObject.Predmet.ProtuStrankaListNazivFormated>
    <izvorni_sadrzaj>
      <item>Izviđačka udruga VODICE  Cres</item>
    </izvorni_sadrzaj>
    <derivirana_varijabla naziv="DomainObject.Predmet.ProtuStrankaListNazivFormated_1">
      <item>Izviđačka udruga VODICE  Cres</item>
    </derivirana_varijabla>
  </DomainObject.Predmet.ProtuStrankaListNazivFormated>
  <DomainObject.Predmet.ProtuStrankaListNazivFormatedOIB>
    <izvorni_sadrzaj>
      <item>Izviđačka udruga VODICE  Cres, OIB 40894580133</item>
    </izvorni_sadrzaj>
    <derivirana_varijabla naziv="DomainObject.Predmet.ProtuStrankaListNazivFormatedOIB_1">
      <item>Izviđačka udruga VODICE  Cres, OIB 40894580133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Izviđačka udruga VODICE  Cres</izvorni_sadrzaj>
    <derivirana_varijabla naziv="DomainObject.Predmet.ProtustrankaIDrugi_1">Izviđačka udruga VODICE  Cres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Izviđačka udruga VODICE  Cres, OIB 40894580133, Stanka Mićina bb, 51557 Cres</izvorni_sadrzaj>
    <derivirana_varijabla naziv="DomainObject.Predmet.ProtustrankaIDrugiAdressOIB_1">Izviđačka udruga VODICE  Cres, OIB 40894580133, Stanka Mićina bb,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Izviđačka udruga VODICE  Cres</item>
    </izvorni_sadrzaj>
    <derivirana_varijabla naziv="DomainObject.Predmet.SudioniciListNaziv_1">
      <item>FINA  Rijeka</item>
      <item>Izviđačka udruga VODICE  Cres</item>
    </derivirana_varijabla>
  </DomainObject.Predmet.SudioniciListNaziv>
  <DomainObject.Predmet.SudioniciListAdressOIB>
    <izvorni_sadrzaj>
      <item>FINA  Rijeka, OIB 85821130368, Frana Kurelca 8,51000 Rijeka</item>
      <item>Izviđačka udruga VODICE  Cres, OIB 40894580133, Stanka Mićina bb,51557 Cres</item>
    </izvorni_sadrzaj>
    <derivirana_varijabla naziv="DomainObject.Predmet.SudioniciListAdressOIB_1">
      <item>FINA  Rijeka, OIB 85821130368, Frana Kurelca 8,51000 Rijeka</item>
      <item>Izviđačka udruga VODICE  Cres, OIB 40894580133, Stanka Mićina bb,51557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40894580133</item>
    </izvorni_sadrzaj>
    <derivirana_varijabla naziv="DomainObject.Predmet.SudioniciListNazivOIB_1">
      <item>, OIB 85821130368</item>
      <item>, OIB 40894580133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84CBD0-3051-4882-B67F-AEA9F5DFD9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1241</properties:Characters>
  <properties:Lines>29</properties:Lines>
  <properties:Paragraphs>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2016-01-08T08:38:00Z</dcterms:created>
  <dc:creator>Vera Jelenović</dc:creator>
  <cp:lastModifiedBy>Sonja Krapić</cp:lastModifiedBy>
  <dcterms:modified xmlns:xsi="http://www.w3.org/2001/XMLSchema-instance" xsi:type="dcterms:W3CDTF">2016-01-08T08:44:00Z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