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ee56" w14:paraId="649ee56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7800E8">
        <w:t>SENDI</w:t>
      </w:r>
      <w:r w:rsidR="00444754">
        <w:t xml:space="preserve"> I MANDY d.o.o., Zadar, Zrinsko-Frankopanska 38, OIB:19712217763</w:t>
      </w:r>
      <w:r>
        <w:t>,</w:t>
      </w:r>
      <w:r w:rsidRPr="00686108">
        <w:t xml:space="preserve"> dana </w:t>
      </w:r>
      <w:r w:rsidR="007800E8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7800E8">
        <w:t>SENDI</w:t>
      </w:r>
      <w:r w:rsidR="00444754">
        <w:t xml:space="preserve"> I MANDY d.o.o., Zadar, Zrinsko-Frankopanska 38, OIB:19712217763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7800E8">
        <w:rPr>
          <w:b/>
          <w:bCs/>
        </w:rPr>
        <w:t>25.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7800E8">
        <w:rPr>
          <w:b/>
          <w:bCs/>
        </w:rPr>
        <w:t>8,20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7800E8">
        <w:rPr>
          <w:b/>
          <w:bCs/>
        </w:rPr>
        <w:t>25. travnja</w:t>
      </w:r>
      <w:r w:rsidR="0002147A" w:rsidRPr="0002147A">
        <w:rPr>
          <w:b/>
          <w:bCs/>
        </w:rPr>
        <w:t xml:space="preserve"> 2016. u </w:t>
      </w:r>
      <w:r w:rsidR="007800E8">
        <w:rPr>
          <w:b/>
          <w:bCs/>
        </w:rPr>
        <w:t xml:space="preserve">8,30 </w:t>
      </w:r>
      <w:r w:rsidR="0002147A" w:rsidRPr="0002147A">
        <w:rPr>
          <w:b/>
          <w:bCs/>
        </w:rPr>
        <w:t>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7800E8">
        <w:t>SENDI</w:t>
      </w:r>
      <w:r w:rsidR="00444754">
        <w:t xml:space="preserve"> I MANDY d.o.o., Zadar, Zrinsko-Frankopanska 38,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444754">
        <w:t>218</w:t>
      </w:r>
      <w:r w:rsidR="00DB6B63">
        <w:t xml:space="preserve"> </w:t>
      </w:r>
      <w:r w:rsidR="00245588" w:rsidRPr="006761E9">
        <w:t xml:space="preserve">dana u iznosu od </w:t>
      </w:r>
      <w:r w:rsidR="00444754">
        <w:t>1.079,84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7800E8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7800E8">
        <w:t>SENDI</w:t>
      </w:r>
      <w:r w:rsidR="00444754">
        <w:t xml:space="preserve"> I MANDY d.o.o., Zadar, Zrinsko-Frankopanska 38,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444754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ISLAM HRUSTIĆ, Bosna i Hercegovina, Vlasenica, Karađorđeva 9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444754" w:rsidP="00444754" w:rsidR="00444754">
      <w:pPr>
        <w:pStyle w:val="Tijeloteksta"/>
        <w:numPr>
          <w:ilvl w:val="0"/>
          <w:numId w:val="3"/>
        </w:numPr>
        <w:rPr>
          <w:szCs w:val="24"/>
        </w:rPr>
      </w:pPr>
      <w:r w:rsidRPr="00444754">
        <w:rPr>
          <w:szCs w:val="24"/>
        </w:rPr>
        <w:t>SAJMA OMEROVIĆ, Bosna i Hercegovina, Novo Sarajevo, Ferdehaupnana</w:t>
      </w:r>
      <w:r>
        <w:rPr>
          <w:szCs w:val="24"/>
        </w:rPr>
        <w:t xml:space="preserve">, </w:t>
      </w:r>
      <w:r w:rsidRPr="00444754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644C2">
        <w:t xml:space="preserve">Zadar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7683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444754">
      <w:t>361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444754">
      <w:t>361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754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800E8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6830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6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76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SENDI I MANDY d.o.o. za trgovinu i turizam</izvorni_sadrzaj>
    <derivirana_varijabla naziv="DomainObject.Predmet.ProtustrankaFormated_1">  SENDI I MANDY d.o.o. za trgovinu i turizam</derivirana_varijabla>
  </DomainObject.Predmet.ProtustrankaFormated>
  <DomainObject.Predmet.ProtustrankaFormatedOIB>
    <izvorni_sadrzaj>  SENDI I MANDY d.o.o. za trgovinu i turizam, OIB 19712217763</izvorni_sadrzaj>
    <derivirana_varijabla naziv="DomainObject.Predmet.ProtustrankaFormatedOIB_1">  SENDI I MANDY d.o.o. za trgovinu i turizam, OIB 19712217763</derivirana_varijabla>
  </DomainObject.Predmet.ProtustrankaFormatedOIB>
  <DomainObject.Predmet.ProtustrankaFormatedWithAdress>
    <izvorni_sadrzaj> SENDI I MANDY d.o.o. za trgovinu i turizam, Zrinsko Frankopanska 38, 23000 Zadar</izvorni_sadrzaj>
    <derivirana_varijabla naziv="DomainObject.Predmet.ProtustrankaFormatedWithAdress_1"> SENDI I MANDY d.o.o. za trgovinu i turizam, Zrinsko Frankopanska 38, 23000 Zadar</derivirana_varijabla>
  </DomainObject.Predmet.ProtustrankaFormatedWithAdress>
  <DomainObject.Predmet.ProtustrankaFormatedWithAdressOIB>
    <izvorni_sadrzaj> SENDI I MANDY d.o.o. za trgovinu i turizam, OIB 19712217763, Zrinsko Frankopanska 38, 23000 Zadar</izvorni_sadrzaj>
    <derivirana_varijabla naziv="DomainObject.Predmet.ProtustrankaFormatedWithAdressOIB_1"> SENDI I MANDY d.o.o. za trgovinu i turizam, OIB 19712217763, Zrinsko Frankopanska 38, 23000 Zadar</derivirana_varijabla>
  </DomainObject.Predmet.ProtustrankaFormatedWithAdressOIB>
  <DomainObject.Predmet.ProtustrankaWithAdress>
    <izvorni_sadrzaj>SENDI I MANDY d.o.o. za trgovinu i turizam Zrinsko Frankopanska 38, 23000 Zadar</izvorni_sadrzaj>
    <derivirana_varijabla naziv="DomainObject.Predmet.ProtustrankaWithAdress_1">SENDI I MANDY d.o.o. za trgovinu i turizam Zrinsko Frankopanska 38, 23000 Zadar</derivirana_varijabla>
  </DomainObject.Predmet.ProtustrankaWithAdress>
  <DomainObject.Predmet.ProtustrankaWithAdressOIB>
    <izvorni_sadrzaj>SENDI I MANDY d.o.o. za trgovinu i turizam, OIB 19712217763, Zrinsko Frankopanska 38, 23000 Zadar</izvorni_sadrzaj>
    <derivirana_varijabla naziv="DomainObject.Predmet.ProtustrankaWithAdressOIB_1">SENDI I MANDY d.o.o. za trgovinu i turizam, OIB 19712217763, Zrinsko Frankopanska 38, 23000 Zadar</derivirana_varijabla>
  </DomainObject.Predmet.ProtustrankaWithAdressOIB>
  <DomainObject.Predmet.ProtustrankaNazivFormated>
    <izvorni_sadrzaj>SENDI I MANDY d.o.o. za trgovinu i turizam</izvorni_sadrzaj>
    <derivirana_varijabla naziv="DomainObject.Predmet.ProtustrankaNazivFormated_1">SENDI I MANDY d.o.o. za trgovinu i turizam</derivirana_varijabla>
  </DomainObject.Predmet.ProtustrankaNazivFormated>
  <DomainObject.Predmet.ProtustrankaNazivFormatedOIB>
    <izvorni_sadrzaj>SENDI I MANDY d.o.o. za trgovinu i turizam, OIB 19712217763</izvorni_sadrzaj>
    <derivirana_varijabla naziv="DomainObject.Predmet.ProtustrankaNazivFormatedOIB_1">SENDI I MANDY d.o.o. za trgovinu i turizam, OIB 19712217763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1079.84</izvorni_sadrzaj>
    <derivirana_varijabla naziv="DomainObject.Predmet.TrenutnaVrijednost_1">1079.84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SENDI I MANDY d.o.o. za trgovinu i turizam</item>
    </izvorni_sadrzaj>
    <derivirana_varijabla naziv="DomainObject.Predmet.ProtuStrankaListFormated_1">
      <item>SENDI I MANDY d.o.o. za trgovinu i turizam</item>
    </derivirana_varijabla>
  </DomainObject.Predmet.ProtuStrankaListFormated>
  <DomainObject.Predmet.ProtuStrankaListFormatedOIB>
    <izvorni_sadrzaj>
      <item>SENDI I MANDY d.o.o. za trgovinu i turizam, OIB 19712217763</item>
    </izvorni_sadrzaj>
    <derivirana_varijabla naziv="DomainObject.Predmet.ProtuStrankaListFormatedOIB_1">
      <item>SENDI I MANDY d.o.o. za trgovinu i turizam, OIB 19712217763</item>
    </derivirana_varijabla>
  </DomainObject.Predmet.ProtuStrankaListFormatedOIB>
  <DomainObject.Predmet.ProtuStrankaListFormatedWithAdress>
    <izvorni_sadrzaj>
      <item>SENDI I MANDY d.o.o. za trgovinu i turizam, Zrinsko Frankopanska 38, 23000 Zadar</item>
    </izvorni_sadrzaj>
    <derivirana_varijabla naziv="DomainObject.Predmet.ProtuStrankaListFormatedWithAdress_1">
      <item>SENDI I MANDY d.o.o. za trgovinu i turizam, Zrinsko Frankopanska 38, 23000 Zadar</item>
    </derivirana_varijabla>
  </DomainObject.Predmet.ProtuStrankaListFormatedWithAdress>
  <DomainObject.Predmet.ProtuStrankaListFormatedWithAdressOIB>
    <izvorni_sadrzaj>
      <item>SENDI I MANDY d.o.o. za trgovinu i turizam, OIB 19712217763, Zrinsko Frankopanska 38, 23000 Zadar</item>
    </izvorni_sadrzaj>
    <derivirana_varijabla naziv="DomainObject.Predmet.ProtuStrankaListFormatedWithAdressOIB_1">
      <item>SENDI I MANDY d.o.o. za trgovinu i turizam, OIB 19712217763, Zrinsko Frankopanska 38, 23000 Zadar</item>
    </derivirana_varijabla>
  </DomainObject.Predmet.ProtuStrankaListFormatedWithAdressOIB>
  <DomainObject.Predmet.ProtuStrankaListNazivFormated>
    <izvorni_sadrzaj>
      <item>SENDI I MANDY d.o.o. za trgovinu i turizam</item>
    </izvorni_sadrzaj>
    <derivirana_varijabla naziv="DomainObject.Predmet.ProtuStrankaListNazivFormated_1">
      <item>SENDI I MANDY d.o.o. za trgovinu i turizam</item>
    </derivirana_varijabla>
  </DomainObject.Predmet.ProtuStrankaListNazivFormated>
  <DomainObject.Predmet.ProtuStrankaListNazivFormatedOIB>
    <izvorni_sadrzaj>
      <item>SENDI I MANDY d.o.o. za trgovinu i turizam, OIB 19712217763</item>
    </izvorni_sadrzaj>
    <derivirana_varijabla naziv="DomainObject.Predmet.ProtuStrankaListNazivFormatedOIB_1">
      <item>SENDI I MANDY d.o.o. za trgovinu i turizam, OIB 19712217763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SENDI I MANDY d.o.o. za trgovinu i turizam</izvorni_sadrzaj>
    <derivirana_varijabla naziv="DomainObject.Predmet.ProtustrankaIDrugi_1">SENDI I MANDY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SENDI I MANDY d.o.o. za trgovinu i turizam, OIB 19712217763, Zrinsko Frankopanska 38, 23000 Zadar</izvorni_sadrzaj>
    <derivirana_varijabla naziv="DomainObject.Predmet.ProtustrankaIDrugiAdressOIB_1">SENDI I MANDY d.o.o. za trgovinu i turizam, OIB 19712217763, Zrinsko Frankopanska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SENDI I MANDY d.o.o. za trgovinu i turizam</item>
    </izvorni_sadrzaj>
    <derivirana_varijabla naziv="DomainObject.Predmet.SudioniciListNaziv_1">
      <item>FINA</item>
      <item>SENDI I MANDY d.o.o. za trgovinu i turizam</item>
    </derivirana_varijabla>
  </DomainObject.Predmet.SudioniciListNaziv>
  <DomainObject.Predmet.SudioniciListAdressOIB>
    <izvorni_sadrzaj>
      <item>FINA, OIB 85821130368</item>
      <item>SENDI I MANDY d.o.o. za trgovinu i turizam, OIB 19712217763, Zrinsko Frankopanska 38,23000 Zadar</item>
    </izvorni_sadrzaj>
    <derivirana_varijabla naziv="DomainObject.Predmet.SudioniciListAdressOIB_1">
      <item>FINA, OIB 85821130368</item>
      <item>SENDI I MANDY d.o.o. za trgovinu i turizam, OIB 19712217763,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19712217763</item>
    </izvorni_sadrzaj>
    <derivirana_varijabla naziv="DomainObject.Predmet.SudioniciListNazivOIB_1">
      <item>, OIB 85821130368</item>
      <item>, OIB 19712217763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7D8471-3030-464F-9389-00834F00C1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1938</properties:Characters>
  <properties:Lines>71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2016-03-16T07:22:00Z</dcterms:created>
  <dc:creator>Administrator</dc:creator>
  <cp:lastModifiedBy>Merlina Klišmanić</cp:lastModifiedBy>
  <cp:lastPrinted>2016-03-01T10:23:00Z</cp:lastPrinted>
  <dcterms:modified xmlns:xsi="http://www.w3.org/2001/XMLSchema-instance" xsi:type="dcterms:W3CDTF">2016-04-01T08:08:00Z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