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eb61" w14:paraId="3a6eb61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C71BFD">
        <w:t xml:space="preserve">po sudskom savjetniku Marku Ivrlaču, </w:t>
      </w:r>
      <w:r>
        <w:t>u skraćenom stečajnom postupku pod poslovnim brojem St-</w:t>
      </w:r>
      <w:r w:rsidR="00BE338C">
        <w:t>71</w:t>
      </w:r>
      <w:r w:rsidR="00782B46">
        <w:t>44</w:t>
      </w:r>
      <w:r w:rsidR="00C76EE3">
        <w:t>/2016</w:t>
      </w:r>
      <w:r>
        <w:t>, temeljem odredbe članka 430. Stečajnog zakona (Narodne Novine. br. 71/15.), dana 5.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080FFF" w:rsidR="007556F1">
      <w:pPr>
        <w:ind w:hanging="705" w:left="705"/>
        <w:jc w:val="both"/>
      </w:pPr>
      <w:r>
        <w:t>1.</w:t>
      </w:r>
      <w:r>
        <w:tab/>
        <w:t xml:space="preserve">Za dužnika </w:t>
      </w:r>
      <w:r w:rsidR="00782B46">
        <w:t>UDRUGA ZA PUSTOLOVINE, SPORT I EKOLOGIJU NATURA</w:t>
      </w:r>
      <w:r>
        <w:t>,</w:t>
      </w:r>
      <w:r w:rsidR="00782B46">
        <w:t xml:space="preserve"> Kutina, Miroslava Krleže 80, OIB: 71339765293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782B46">
        <w:t>11.380,23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U Zagrebu, 5. srpnja 2017.</w:t>
      </w:r>
    </w:p>
    <w:p w:rsidRDefault="007556F1" w:rsidP="007556F1" w:rsidR="007556F1">
      <w:pPr>
        <w:jc w:val="both"/>
      </w:pPr>
    </w:p>
    <w:p w:rsidRDefault="00C71BFD" w:rsidP="00C71BFD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C71BFD" w:rsidP="007556F1" w:rsidR="007556F1">
      <w:pPr>
        <w:jc w:val="right"/>
      </w:pPr>
      <w:r>
        <w:t>Marko Ivrlač</w:t>
      </w:r>
    </w:p>
    <w:p w:rsidRDefault="00C71BFD" w:rsidP="007556F1" w:rsidR="00C71BFD">
      <w:pPr>
        <w:jc w:val="right"/>
      </w:pP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782B46">
      <w:t>7144</w:t>
    </w:r>
    <w:r w:rsidR="00C76EE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0FFF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2569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2B46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1BFD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7144</izvorni_sadrzaj>
    <derivirana_varijabla naziv="DomainObject.Predmet.Broj_1">7144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St-7144/2016</izvorni_sadrzaj>
    <derivirana_varijabla naziv="DomainObject.Predmet.OznakaBroj_1">St-7144/2016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PUSTOLOVINE, SPORT I EKOLOGIJU NATURA</izvorni_sadrzaj>
    <derivirana_varijabla naziv="DomainObject.Predmet.ProtustrankaFormated_1">  UDRUGA ZA PUSTOLOVINE, SPORT I EKOLOGIJU NATURA</derivirana_varijabla>
  </DomainObject.Predmet.ProtustrankaFormated>
  <DomainObject.Predmet.ProtustrankaFormatedOIB>
    <izvorni_sadrzaj>  UDRUGA ZA PUSTOLOVINE, SPORT I EKOLOGIJU NATURA, OIB 71339765293</izvorni_sadrzaj>
    <derivirana_varijabla naziv="DomainObject.Predmet.ProtustrankaFormatedOIB_1">  UDRUGA ZA PUSTOLOVINE, SPORT I EKOLOGIJU NATURA, OIB 71339765293</derivirana_varijabla>
  </DomainObject.Predmet.ProtustrankaFormatedOIB>
  <DomainObject.Predmet.ProtustrankaFormatedWithAdress>
    <izvorni_sadrzaj> UDRUGA ZA PUSTOLOVINE, SPORT I EKOLOGIJU NATURA, Miroslava Krleže 80, 44320 Kutina</izvorni_sadrzaj>
    <derivirana_varijabla naziv="DomainObject.Predmet.ProtustrankaFormatedWithAdress_1"> UDRUGA ZA PUSTOLOVINE, SPORT I EKOLOGIJU NATURA, Miroslava Krleže 80, 44320 Kutina</derivirana_varijabla>
  </DomainObject.Predmet.ProtustrankaFormatedWithAdress>
  <DomainObject.Predmet.ProtustrankaFormatedWithAdressOIB>
    <izvorni_sadrzaj> UDRUGA ZA PUSTOLOVINE, SPORT I EKOLOGIJU NATURA, OIB 71339765293, Miroslava Krleže 80, 44320 Kutina</izvorni_sadrzaj>
    <derivirana_varijabla naziv="DomainObject.Predmet.ProtustrankaFormatedWithAdressOIB_1"> UDRUGA ZA PUSTOLOVINE, SPORT I EKOLOGIJU NATURA, OIB 71339765293, Miroslava Krleže 80, 44320 Kutina</derivirana_varijabla>
  </DomainObject.Predmet.ProtustrankaFormatedWithAdressOIB>
  <DomainObject.Predmet.ProtustrankaWithAdress>
    <izvorni_sadrzaj>UDRUGA ZA PUSTOLOVINE, SPORT I EKOLOGIJU NATURA Miroslava Krleže 80, 44320 Kutina</izvorni_sadrzaj>
    <derivirana_varijabla naziv="DomainObject.Predmet.ProtustrankaWithAdress_1">UDRUGA ZA PUSTOLOVINE, SPORT I EKOLOGIJU NATURA Miroslava Krleže 80, 44320 Kutina</derivirana_varijabla>
  </DomainObject.Predmet.ProtustrankaWithAdress>
  <DomainObject.Predmet.ProtustrankaWithAdressOIB>
    <izvorni_sadrzaj>UDRUGA ZA PUSTOLOVINE, SPORT I EKOLOGIJU NATURA, OIB 71339765293, Miroslava Krleže 80, 44320 Kutina</izvorni_sadrzaj>
    <derivirana_varijabla naziv="DomainObject.Predmet.ProtustrankaWithAdressOIB_1">UDRUGA ZA PUSTOLOVINE, SPORT I EKOLOGIJU NATURA, OIB 71339765293, Miroslava Krleže 80, 44320 Kutina</derivirana_varijabla>
  </DomainObject.Predmet.ProtustrankaWithAdressOIB>
  <DomainObject.Predmet.ProtustrankaNazivFormated>
    <izvorni_sadrzaj>UDRUGA ZA PUSTOLOVINE, SPORT I EKOLOGIJU NATURA</izvorni_sadrzaj>
    <derivirana_varijabla naziv="DomainObject.Predmet.ProtustrankaNazivFormated_1">UDRUGA ZA PUSTOLOVINE, SPORT I EKOLOGIJU NATURA</derivirana_varijabla>
  </DomainObject.Predmet.ProtustrankaNazivFormated>
  <DomainObject.Predmet.ProtustrankaNazivFormatedOIB>
    <izvorni_sadrzaj>UDRUGA ZA PUSTOLOVINE, SPORT I EKOLOGIJU NATURA, OIB 71339765293</izvorni_sadrzaj>
    <derivirana_varijabla naziv="DomainObject.Predmet.ProtustrankaNazivFormatedOIB_1">UDRUGA ZA PUSTOLOVINE, SPORT I EKOLOGIJU NATURA, OIB 71339765293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PUSTOLOVINE, SPORT I EKOLOGIJU NATURA</item>
    </izvorni_sadrzaj>
    <derivirana_varijabla naziv="DomainObject.Predmet.ProtuStrankaListFormated_1">
      <item>UDRUGA ZA PUSTOLOVINE, SPORT I EKOLOGIJU NATURA</item>
    </derivirana_varijabla>
  </DomainObject.Predmet.ProtuStrankaListFormated>
  <DomainObject.Predmet.ProtuStrankaListFormatedOIB>
    <izvorni_sadrzaj>
      <item>UDRUGA ZA PUSTOLOVINE, SPORT I EKOLOGIJU NATURA, OIB 71339765293</item>
    </izvorni_sadrzaj>
    <derivirana_varijabla naziv="DomainObject.Predmet.ProtuStrankaListFormatedOIB_1">
      <item>UDRUGA ZA PUSTOLOVINE, SPORT I EKOLOGIJU NATURA, OIB 71339765293</item>
    </derivirana_varijabla>
  </DomainObject.Predmet.ProtuStrankaListFormatedOIB>
  <DomainObject.Predmet.ProtuStrankaListFormatedWithAdress>
    <izvorni_sadrzaj>
      <item>UDRUGA ZA PUSTOLOVINE, SPORT I EKOLOGIJU NATURA, Miroslava Krleže 80, 44320 Kutina</item>
    </izvorni_sadrzaj>
    <derivirana_varijabla naziv="DomainObject.Predmet.ProtuStrankaListFormatedWithAdress_1">
      <item>UDRUGA ZA PUSTOLOVINE, SPORT I EKOLOGIJU NATURA, Miroslava Krleže 80, 44320 Kutina</item>
    </derivirana_varijabla>
  </DomainObject.Predmet.ProtuStrankaListFormatedWithAdress>
  <DomainObject.Predmet.ProtuStrankaListFormatedWithAdressOIB>
    <izvorni_sadrzaj>
      <item>UDRUGA ZA PUSTOLOVINE, SPORT I EKOLOGIJU NATURA, OIB 71339765293, Miroslava Krleže 80, 44320 Kutina</item>
    </izvorni_sadrzaj>
    <derivirana_varijabla naziv="DomainObject.Predmet.ProtuStrankaListFormatedWithAdressOIB_1">
      <item>UDRUGA ZA PUSTOLOVINE, SPORT I EKOLOGIJU NATURA, OIB 71339765293, Miroslava Krleže 80, 44320 Kutina</item>
    </derivirana_varijabla>
  </DomainObject.Predmet.ProtuStrankaListFormatedWithAdressOIB>
  <DomainObject.Predmet.ProtuStrankaListNazivFormated>
    <izvorni_sadrzaj>
      <item>UDRUGA ZA PUSTOLOVINE, SPORT I EKOLOGIJU NATURA</item>
    </izvorni_sadrzaj>
    <derivirana_varijabla naziv="DomainObject.Predmet.ProtuStrankaListNazivFormated_1">
      <item>UDRUGA ZA PUSTOLOVINE, SPORT I EKOLOGIJU NATURA</item>
    </derivirana_varijabla>
  </DomainObject.Predmet.ProtuStrankaListNazivFormated>
  <DomainObject.Predmet.ProtuStrankaListNazivFormatedOIB>
    <izvorni_sadrzaj>
      <item>UDRUGA ZA PUSTOLOVINE, SPORT I EKOLOGIJU NATURA, OIB 71339765293</item>
    </izvorni_sadrzaj>
    <derivirana_varijabla naziv="DomainObject.Predmet.ProtuStrankaListNazivFormatedOIB_1">
      <item>UDRUGA ZA PUSTOLOVINE, SPORT I EKOLOGIJU NATURA, OIB 71339765293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PUSTOLOVINE, SPORT I EKOLOGIJU NATURA</izvorni_sadrzaj>
    <derivirana_varijabla naziv="DomainObject.Predmet.ProtustrankaIDrugi_1">UDRUGA ZA PUSTOLOVINE, SPORT I EKOLOGIJU NATURA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PUSTOLOVINE, SPORT I EKOLOGIJU NATURA, OIB 71339765293, Miroslava Krleže 80, 44320 Kutina</izvorni_sadrzaj>
    <derivirana_varijabla naziv="DomainObject.Predmet.ProtustrankaIDrugiAdressOIB_1">UDRUGA ZA PUSTOLOVINE, SPORT I EKOLOGIJU NATURA, OIB 71339765293, Miroslava Krleže 80,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PUSTOLOVINE, SPORT I EKOLOGIJU NATURA</item>
    </izvorni_sadrzaj>
    <derivirana_varijabla naziv="DomainObject.Predmet.SudioniciListNaziv_1">
      <item>FINA Regionalni centar Zagreb</item>
      <item>UDRUGA ZA PUSTOLOVINE, SPORT I EKOLOGIJU NATURA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PUSTOLOVINE, SPORT I EKOLOGIJU NATURA, OIB 71339765293, Miroslava Krleže 80,44320 Kutina</item>
    </izvorni_sadrzaj>
    <derivirana_varijabla naziv="DomainObject.Predmet.SudioniciListAdressOIB_1">
      <item>FINA Regionalni centar Zagreb, OIB 85821130368, Trg svibanjskih žrtava 1995. br. 1,10000 Zagreb</item>
      <item>UDRUGA ZA PUSTOLOVINE, SPORT I EKOLOGIJU NATURA, OIB 71339765293, Miroslava Krleže 80,44320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71339765293</item>
    </izvorni_sadrzaj>
    <derivirana_varijabla naziv="DomainObject.Predmet.SudioniciListNazivOIB_1">
      <item>, OIB 85821130368</item>
      <item>, OIB 71339765293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1374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2017-07-05T12:17:00Z</dcterms:created>
  <dc:creator>Korisnik</dc:creator>
  <cp:lastModifiedBy>Anđelka Mandarić</cp:lastModifiedBy>
  <cp:lastPrinted>2017-07-05T12:17:00Z</cp:lastPrinted>
  <dcterms:modified xmlns:xsi="http://www.w3.org/2001/XMLSchema-instance" xsi:type="dcterms:W3CDTF">2017-07-10T13:17:00Z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