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d34d" w14:paraId="82bd34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249C8">
        <w:rPr>
          <w:b/>
        </w:rPr>
        <w:t>196</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3249C8">
        <w:t>TRAVEL-DR d.o.o.</w:t>
      </w:r>
      <w:r w:rsidR="003C241D">
        <w:t>,</w:t>
      </w:r>
      <w:r w:rsidR="003249C8">
        <w:t xml:space="preserve"> A. G. Matoša 25, 21000 Split,</w:t>
      </w:r>
      <w:r w:rsidR="004179D7">
        <w:t xml:space="preserve"> </w:t>
      </w:r>
      <w:r w:rsidR="00ED3E19" w:rsidRPr="00ED3E19">
        <w:t xml:space="preserve"> OIB: </w:t>
      </w:r>
      <w:r w:rsidR="003249C8">
        <w:t>41962519853</w:t>
      </w:r>
      <w:r w:rsidR="00ED3E19" w:rsidRPr="00ED3E19">
        <w:t xml:space="preserve">, </w:t>
      </w:r>
      <w:r w:rsidR="00902E57" w:rsidRPr="007303A9">
        <w:t>dana</w:t>
      </w:r>
      <w:r w:rsidR="007E0E5A">
        <w:t xml:space="preserve"> </w:t>
      </w:r>
      <w:r w:rsidR="009A0C56">
        <w:t>15</w:t>
      </w:r>
      <w:r w:rsidR="007E0E5A">
        <w:t>.</w:t>
      </w:r>
      <w:r w:rsidR="00902E57" w:rsidRPr="007303A9">
        <w:t xml:space="preserve"> </w:t>
      </w:r>
      <w:r w:rsidR="007E0E5A">
        <w:t>lipnj</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3249C8" w:rsidRPr="003249C8">
        <w:t>TRAVEL-DR d.o.o., A. G. Matoša 25, 21000</w:t>
      </w:r>
      <w:r w:rsidR="003249C8">
        <w:t xml:space="preserve"> Split</w:t>
      </w:r>
      <w:r w:rsidR="003249C8" w:rsidRPr="003249C8">
        <w:t>,  OIB: 41962519853</w:t>
      </w:r>
      <w:r w:rsidR="003C241D">
        <w:t>.</w:t>
      </w:r>
    </w:p>
    <w:p w:rsidRDefault="00B70172" w:rsidP="003249C8"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3249C8" w:rsidRPr="003249C8">
        <w:t>TRAVEL-DR d.o.o., A. G. Matoša 25, 21000</w:t>
      </w:r>
      <w:r w:rsidR="003249C8">
        <w:t xml:space="preserve"> Split, </w:t>
      </w:r>
      <w:r w:rsidR="003249C8" w:rsidRPr="003249C8">
        <w:t>OIB: 41962519853</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9A0C56" w:rsidP="00B70172" w:rsidR="00B70172" w:rsidRPr="007303A9">
      <w:pPr>
        <w:jc w:val="center"/>
        <w:rPr>
          <w:b/>
          <w:u w:val="single"/>
        </w:rPr>
      </w:pPr>
      <w:r>
        <w:rPr>
          <w:b/>
          <w:u w:val="single"/>
        </w:rPr>
        <w:t>05</w:t>
      </w:r>
      <w:r w:rsidR="007E0E5A">
        <w:rPr>
          <w:b/>
          <w:u w:val="single"/>
        </w:rPr>
        <w:t>. srp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2E2BAC">
        <w:rPr>
          <w:b/>
          <w:u w:val="single"/>
        </w:rPr>
        <w:t>13</w:t>
      </w:r>
      <w:r w:rsidR="004A11A6" w:rsidRPr="007303A9">
        <w:rPr>
          <w:b/>
          <w:u w:val="single"/>
        </w:rPr>
        <w:t>,</w:t>
      </w:r>
      <w:r w:rsidR="003249C8">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3249C8">
        <w:t>MARKO ĐIRILIĆ</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3249C8">
        <w:t>MARKO ĐIRILIĆ</w:t>
      </w:r>
      <w:r w:rsidR="007F7B9C" w:rsidRPr="007F7B9C">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3249C8">
        <w:t>03</w:t>
      </w:r>
      <w:r w:rsidR="00ED3E19" w:rsidRPr="00ED3E19">
        <w:t xml:space="preserve">. </w:t>
      </w:r>
      <w:r w:rsidR="003C241D">
        <w:t>studenog</w:t>
      </w:r>
      <w:r w:rsidR="009C6C0F">
        <w:t xml:space="preserve"> 2015</w:t>
      </w:r>
      <w:r w:rsidRPr="00F97AF9">
        <w:t xml:space="preserve">. godine prijedlog za </w:t>
      </w:r>
      <w:r>
        <w:t>provedbu skraćenog</w:t>
      </w:r>
      <w:r w:rsidRPr="00F97AF9">
        <w:t xml:space="preserve"> stečajnog postupka nad dužnikom. U prijedlogu se u bitnome navodi da na dan </w:t>
      </w:r>
      <w:r w:rsidR="003249C8">
        <w:t>01</w:t>
      </w:r>
      <w:r w:rsidR="009A0C56">
        <w:t>.</w:t>
      </w:r>
      <w:r w:rsidR="003249C8">
        <w:t>09</w:t>
      </w:r>
      <w:r w:rsidR="009A0C56">
        <w:t>.</w:t>
      </w:r>
      <w:r w:rsidR="009C6C0F">
        <w:t>2015</w:t>
      </w:r>
      <w:r w:rsidRPr="00F97AF9">
        <w:t xml:space="preserve">. godine dužnik u Očevidniku redoslijeda osnova za plaćanje ima evidentirane neizvršene osnove za plaćanje u neprekinutom razdoblju od </w:t>
      </w:r>
      <w:r w:rsidR="003249C8">
        <w:t>2</w:t>
      </w:r>
      <w:r w:rsidR="003C241D">
        <w:t>120</w:t>
      </w:r>
      <w:r w:rsidRPr="00F97AF9">
        <w:t xml:space="preserve"> dana u ukupnom iznosu od </w:t>
      </w:r>
      <w:r w:rsidR="003249C8">
        <w:t>1.017.406</w:t>
      </w:r>
      <w:r w:rsidR="003C241D">
        <w:t>,</w:t>
      </w:r>
      <w:r w:rsidR="003249C8">
        <w:t>75</w:t>
      </w:r>
      <w:r w:rsidR="00ED3E19" w:rsidRPr="00ED3E19">
        <w:t xml:space="preserve"> </w:t>
      </w:r>
      <w:r w:rsidR="009C6C0F">
        <w:t>kuna, da nema zaposlenih, da nema otvoren</w:t>
      </w:r>
      <w:r w:rsidRPr="00F97AF9">
        <w:t xml:space="preserve"> račune kod </w:t>
      </w:r>
      <w:r w:rsidR="003249C8">
        <w:t xml:space="preserve">Raiffeisen </w:t>
      </w:r>
      <w:r w:rsidR="00ED3E19" w:rsidRPr="00ED3E19">
        <w:t>bank</w:t>
      </w:r>
      <w:r w:rsidR="00652773">
        <w:t>e</w:t>
      </w:r>
      <w:r w:rsidR="00ED3E19" w:rsidRPr="00ED3E19">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249C8">
        <w:t>25</w:t>
      </w:r>
      <w:r>
        <w:t xml:space="preserve">. </w:t>
      </w:r>
      <w:r w:rsidR="003249C8">
        <w:t>siječnja</w:t>
      </w:r>
      <w:r w:rsidR="003C241D">
        <w:t xml:space="preserve"> </w:t>
      </w:r>
      <w:r w:rsidR="007F7B9C">
        <w:t xml:space="preserve"> 2017</w:t>
      </w:r>
      <w:r>
        <w:t>.g. naslovni sud je rješenjem pod podl.br. St-</w:t>
      </w:r>
      <w:r w:rsidR="003249C8">
        <w:t>1740</w:t>
      </w:r>
      <w:r w:rsidR="00ED3E19">
        <w:t>/201</w:t>
      </w:r>
      <w:r w:rsidR="007E0E5A">
        <w:t>5</w:t>
      </w:r>
      <w:r w:rsidR="002A05C8">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9A0C56">
        <w:rPr>
          <w:b/>
        </w:rPr>
        <w:t>15</w:t>
      </w:r>
      <w:r w:rsidR="008C679E" w:rsidRPr="007303A9">
        <w:rPr>
          <w:b/>
        </w:rPr>
        <w:t xml:space="preserve">. </w:t>
      </w:r>
      <w:r w:rsidR="007E0E5A">
        <w:rPr>
          <w:b/>
        </w:rPr>
        <w:t>lipnj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A5D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249C8">
      <w:rPr>
        <w:rFonts w:hAnsi="Book Antiqua" w:ascii="Book Antiqua"/>
        <w:b/>
        <w:sz w:val="20"/>
        <w:szCs w:val="20"/>
      </w:rPr>
      <w:t>196</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D21"/>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49C8"/>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AF4E75"/>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5D21"/>
    <w:rPr>
      <w:color w:val="808080"/>
      <w:bdr w:space="0" w:sz="0" w:color="auto" w:val="none"/>
      <w:shd w:fill="auto" w:color="auto" w:val="clear"/>
    </w:rPr>
  </w:style>
  <w:style w:customStyle="true" w:styleId="eSPISCCParagraphDefaultFont" w:type="character">
    <w:name w:val="eSPIS_CC_Paragraph Default Font"/>
    <w:basedOn w:val="Zadanifontodlomka"/>
    <w:rsid w:val="001A5D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A5D21"/>
    <w:rPr>
      <w:b/>
      <w:bdr w:space="0" w:sz="0" w:color="auto" w:val="none"/>
      <w:shd w:fill="FFFFCC" w:color="auto" w:val="clear"/>
      <w:lang w:val="hr-HR"/>
    </w:rPr>
  </w:style>
  <w:style w:customStyle="true" w:styleId="PozadinaSvijetloCrvena" w:type="character">
    <w:name w:val="Pozadina_SvijetloCrvena"/>
    <w:basedOn w:val="eSPISCCParagraphDefaultFont"/>
    <w:rsid w:val="001A5D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5D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A5D21"/>
    <w:rPr>
      <w:color w:val="808080"/>
      <w:bdr w:color="auto" w:space="0" w:sz="0" w:val="none"/>
      <w:shd w:color="auto" w:fill="auto" w:val="clear"/>
    </w:rPr>
  </w:style>
  <w:style w:customStyle="1" w:styleId="eSPISCCParagraphDefaultFont" w:type="character">
    <w:name w:val="eSPIS_CC_Paragraph Default Font"/>
    <w:basedOn w:val="Zadanifontodlomka"/>
    <w:rsid w:val="001A5D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5D21"/>
    <w:rPr>
      <w:b/>
      <w:bdr w:color="auto" w:space="0" w:sz="0" w:val="none"/>
      <w:shd w:color="auto" w:fill="FFFFCC" w:val="clear"/>
      <w:lang w:val="hr-HR"/>
    </w:rPr>
  </w:style>
  <w:style w:customStyle="1" w:styleId="PozadinaSvijetloCrvena" w:type="character">
    <w:name w:val="Pozadina_SvijetloCrvena"/>
    <w:basedOn w:val="eSPISCCParagraphDefaultFont"/>
    <w:rsid w:val="001A5D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5D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TRAVEL-DR, d.o.o za prijevoz, usluge, ugostiteljstvo i trgovinu zastupanog po punomoćniku Alen Blagajac</izvorni_sadrzaj>
    <derivirana_varijabla naziv="DomainObject.Predmet.ProtustrankaFormated_1">  TRAVEL-DR, d.o.o za prijevoz, usluge, ugostiteljstvo i trgovinu zastupanog po punomoćniku Alen Blagajac</derivirana_varijabla>
  </DomainObject.Predmet.ProtustrankaFormated>
  <DomainObject.Predmet.ProtustrankaFormatedOIB>
    <izvorni_sadrzaj>  TRAVEL-DR, d.o.o za prijevoz, usluge, ugostiteljstvo i trgovinu, OIB 41962519853 zastupanog po punomoćniku Alen Blagajac</izvorni_sadrzaj>
    <derivirana_varijabla naziv="DomainObject.Predmet.ProtustrankaFormatedOIB_1">  TRAVEL-DR, d.o.o za prijevoz, usluge, ugostiteljstvo i trgovinu, OIB 41962519853 zastupanog po punomoćniku Alen Blagajac</derivirana_varijabla>
  </DomainObject.Predmet.ProtustrankaFormatedOIB>
  <DomainObject.Predmet.ProtustrankaFormatedWithAdress>
    <izvorni_sadrzaj> TRAVEL-DR, d.o.o za prijevoz, usluge, ugostiteljstvo i trgovinu, A.G.Matoša 25, 21000 Split zastupanog po punomoćniku Alen Blagajac</izvorni_sadrzaj>
    <derivirana_varijabla naziv="DomainObject.Predmet.ProtustrankaFormatedWithAdress_1"> TRAVEL-DR, d.o.o za prijevoz, usluge, ugostiteljstvo i trgovinu, A.G.Matoša 25, 21000 Split zastupanog po punomoćniku Alen Blagajac</derivirana_varijabla>
  </DomainObject.Predmet.ProtustrankaFormatedWithAdress>
  <DomainObject.Predmet.ProtustrankaFormatedWithAdressOIB>
    <izvorni_sadrzaj> TRAVEL-DR, d.o.o za prijevoz, usluge, ugostiteljstvo i trgovinu, OIB 41962519853, A.G.Matoša 25, 21000 Split zastupanog po punomoćniku Alen Blagajac</izvorni_sadrzaj>
    <derivirana_varijabla naziv="DomainObject.Predmet.ProtustrankaFormatedWithAdressOIB_1"> TRAVEL-DR, d.o.o za prijevoz, usluge, ugostiteljstvo i trgovinu, OIB 41962519853, A.G.Matoša 25, 21000 Split zastupanog po punomoćniku Alen Blagajac</derivirana_varijabla>
  </DomainObject.Predmet.ProtustrankaFormatedWithAdressOIB>
  <DomainObject.Predmet.ProtustrankaWithAdress>
    <izvorni_sadrzaj>TRAVEL-DR, d.o.o za prijevoz, usluge, ugostiteljstvo i trgovinu A.G.Matoša 25, 21000 Split</izvorni_sadrzaj>
    <derivirana_varijabla naziv="DomainObject.Predmet.ProtustrankaWithAdress_1">TRAVEL-DR, d.o.o za prijevoz, usluge, ugostiteljstvo i trgovinu A.G.Matoša 25, 21000 Split</derivirana_varijabla>
  </DomainObject.Predmet.ProtustrankaWithAdress>
  <DomainObject.Predmet.ProtustrankaWithAdressOIB>
    <izvorni_sadrzaj>TRAVEL-DR, d.o.o za prijevoz, usluge, ugostiteljstvo i trgovinu, OIB 41962519853, A.G.Matoša 25, 21000 Split</izvorni_sadrzaj>
    <derivirana_varijabla naziv="DomainObject.Predmet.ProtustrankaWithAdressOIB_1">TRAVEL-DR, d.o.o za prijevoz, usluge, ugostiteljstvo i trgovinu, OIB 41962519853, A.G.Matoša 25, 21000 Split</derivirana_varijabla>
  </DomainObject.Predmet.ProtustrankaWithAdressOIB>
  <DomainObject.Predmet.ProtustrankaNazivFormated>
    <izvorni_sadrzaj>TRAVEL-DR, d.o.o za prijevoz, usluge, ugostiteljstvo i trgovinu</izvorni_sadrzaj>
    <derivirana_varijabla naziv="DomainObject.Predmet.ProtustrankaNazivFormated_1">TRAVEL-DR, d.o.o za prijevoz, usluge, ugostiteljstvo i trgovinu</derivirana_varijabla>
  </DomainObject.Predmet.ProtustrankaNazivFormated>
  <DomainObject.Predmet.ProtustrankaNazivFormatedOIB>
    <izvorni_sadrzaj>TRAVEL-DR, d.o.o za prijevoz, usluge, ugostiteljstvo i trgovinu, OIB 41962519853</izvorni_sadrzaj>
    <derivirana_varijabla naziv="DomainObject.Predmet.ProtustrankaNazivFormatedOIB_1">TRAVEL-DR, d.o.o za prijevoz, usluge, ugostiteljstvo i trgovinu, OIB 41962519853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1017406.75</izvorni_sadrzaj>
    <derivirana_varijabla naziv="DomainObject.Predmet.TrenutnaVrijednost_1">1017406.75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TRAVEL-DR, d.o.o za prijevoz, usluge, ugostiteljstvo i trgovinu zastupanog po punomoćniku Alen Blagajac</item>
    </izvorni_sadrzaj>
    <derivirana_varijabla naziv="DomainObject.Predmet.ProtuStrankaListFormated_1">
      <item>TRAVEL-DR, d.o.o za prijevoz, usluge, ugostiteljstvo i trgovinu zastupanog po punomoćniku Alen Blagajac</item>
    </derivirana_varijabla>
  </DomainObject.Predmet.ProtuStrankaListFormated>
  <DomainObject.Predmet.ProtuStrankaListFormatedOIB>
    <izvorni_sadrzaj>
      <item>TRAVEL-DR, d.o.o za prijevoz, usluge, ugostiteljstvo i trgovinu, OIB 41962519853 zastupanog po punomoćniku Alen Blagajac</item>
    </izvorni_sadrzaj>
    <derivirana_varijabla naziv="DomainObject.Predmet.ProtuStrankaListFormatedOIB_1">
      <item>TRAVEL-DR, d.o.o za prijevoz, usluge, ugostiteljstvo i trgovinu, OIB 41962519853 zastupanog po punomoćniku Alen Blagajac</item>
    </derivirana_varijabla>
  </DomainObject.Predmet.ProtuStrankaListFormatedOIB>
  <DomainObject.Predmet.ProtuStrankaListFormatedWithAdress>
    <izvorni_sadrzaj>
      <item>TRAVEL-DR, d.o.o za prijevoz, usluge, ugostiteljstvo i trgovinu, A.G.Matoša 25, 21000 Split zastupanog po punomoćniku Alen Blagajac</item>
    </izvorni_sadrzaj>
    <derivirana_varijabla naziv="DomainObject.Predmet.ProtuStrankaListFormatedWithAdress_1">
      <item>TRAVEL-DR, d.o.o za prijevoz, usluge, ugostiteljstvo i trgovinu, A.G.Matoša 25, 21000 Split zastupanog po punomoćniku Alen Blagajac</item>
    </derivirana_varijabla>
  </DomainObject.Predmet.ProtuStrankaListFormatedWithAdress>
  <DomainObject.Predmet.ProtuStrankaListFormatedWithAdressOIB>
    <izvorni_sadrzaj>
      <item>TRAVEL-DR, d.o.o za prijevoz, usluge, ugostiteljstvo i trgovinu, OIB 41962519853, A.G.Matoša 25, 21000 Split zastupanog po punomoćniku Alen Blagajac</item>
    </izvorni_sadrzaj>
    <derivirana_varijabla naziv="DomainObject.Predmet.ProtuStrankaListFormatedWithAdressOIB_1">
      <item>TRAVEL-DR, d.o.o za prijevoz, usluge, ugostiteljstvo i trgovinu, OIB 41962519853, A.G.Matoša 25, 21000 Split zastupanog po punomoćniku Alen Blagajac</item>
    </derivirana_varijabla>
  </DomainObject.Predmet.ProtuStrankaListFormatedWithAdressOIB>
  <DomainObject.Predmet.ProtuStrankaListNazivFormated>
    <izvorni_sadrzaj>
      <item>TRAVEL-DR, d.o.o za prijevoz, usluge, ugostiteljstvo i trgovinu</item>
    </izvorni_sadrzaj>
    <derivirana_varijabla naziv="DomainObject.Predmet.ProtuStrankaListNazivFormated_1">
      <item>TRAVEL-DR, d.o.o za prijevoz, usluge, ugostiteljstvo i trgovinu</item>
    </derivirana_varijabla>
  </DomainObject.Predmet.ProtuStrankaListNazivFormated>
  <DomainObject.Predmet.ProtuStrankaListNazivFormatedOIB>
    <izvorni_sadrzaj>
      <item>TRAVEL-DR, d.o.o za prijevoz, usluge, ugostiteljstvo i trgovinu, OIB 41962519853</item>
    </izvorni_sadrzaj>
    <derivirana_varijabla naziv="DomainObject.Predmet.ProtuStrankaListNazivFormatedOIB_1">
      <item>TRAVEL-DR, d.o.o za prijevoz, usluge, ugostiteljstvo i trgovinu, OIB 41962519853</item>
    </derivirana_varijabla>
  </DomainObject.Predmet.ProtuStrankaListNazivFormatedOIB>
  <DomainObject.Predmet.OstaliListFormated>
    <izvorni_sadrzaj>
      <item>Alen Blagajac punomoćnik sudionika u postupku TRAVEL-DR, d.o.o za prijevoz, usluge, ugostiteljstvo i trgovinu</item>
      <item>Županijsko državno odvjetništvo u Splitu punomoćnik sudionika u postupku Ministarstvo financija RH</item>
    </izvorni_sadrzaj>
    <derivirana_varijabla naziv="DomainObject.Predmet.OstaliListFormated_1">
      <item>Alen Blagajac punomoćnik sudionika u postupku TRAVEL-DR, d.o.o za prijevoz, usluge, ugostiteljstvo i trgovinu</item>
      <item>Županijsko državno odvjetništvo u Splitu punomoćnik sudionika u postupku Ministarstvo financija RH</item>
    </derivirana_varijabla>
  </DomainObject.Predmet.OstaliListFormated>
  <DomainObject.Predmet.OstaliListFormatedOIB>
    <izvorni_sadrzaj>
      <item>Alen Blagajac punomoćnik sudionika u postupku TRAVEL-DR, d.o.o za prijevoz, usluge, ugostiteljstvo i trgovinu</item>
      <item>Županijsko državno odvjetništvo u Splitu, OIB 70793241859 punomoćnik sudionika u postupku Ministarstvo financija RH</item>
    </izvorni_sadrzaj>
    <derivirana_varijabla naziv="DomainObject.Predmet.OstaliListFormatedOIB_1">
      <item>Alen Blagajac punomoćnik sudionika u postupku TRAVEL-DR, d.o.o za prijevoz, usluge, ugostiteljstvo i trgovinu</item>
      <item>Županijsko državno odvjetništvo u Splitu, OIB 70793241859 punomoćnik sudionika u postupku Ministarstvo financija RH</item>
    </derivirana_varijabla>
  </DomainObject.Predmet.OstaliListFormatedOIB>
  <DomainObject.Predmet.OstaliListFormatedWithAdress>
    <izvorni_sadrzaj>
      <item>Alen Blagajac, Petrova 81, 10000 Zagreb punomoćnik sudionika u postupku TRAVEL-DR, d.o.o za prijevoz, usluge, ugostiteljstvo i trgovinu</item>
      <item>Županijsko državno odvjetništvo u Splitu, Gundulićeva 29a, 21000 Split punomoćnik sudionika u postupku Ministarstvo financija RH</item>
    </izvorni_sadrzaj>
    <derivirana_varijabla naziv="DomainObject.Predmet.OstaliListFormatedWithAdress_1">
      <item>Alen Blagajac, Petrova 81, 10000 Zagreb punomoćnik sudionika u postupku TRAVEL-DR, d.o.o za prijevoz, usluge, ugostiteljstvo i trgovinu</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izvorni_sadrzaj>
    <derivirana_varijabla naziv="DomainObject.Predmet.OstaliListFormatedWithAdressOIB_1">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Alen Blagajac</item>
      <item>Županijsko državno odvjetništvo u Splitu</item>
    </izvorni_sadrzaj>
    <derivirana_varijabla naziv="DomainObject.Predmet.OstaliListNazivFormated_1">
      <item>Alen Blagajac</item>
      <item>Županijsko državno odvjetništvo u Splitu</item>
    </derivirana_varijabla>
  </DomainObject.Predmet.OstaliListNazivFormated>
  <DomainObject.Predmet.OstaliListNazivFormatedOIB>
    <izvorni_sadrzaj>
      <item>Alen Blagajac</item>
      <item>Županijsko državno odvjetništvo u Splitu, OIB 70793241859</item>
    </izvorni_sadrzaj>
    <derivirana_varijabla naziv="DomainObject.Predmet.OstaliListNazivFormatedOIB_1">
      <item>Alen Blagajac</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TRAVEL-DR, d.o.o za prijevoz, usluge, ugostiteljstvo i trgovinu</izvorni_sadrzaj>
    <derivirana_varijabla naziv="DomainObject.Predmet.ProtustrankaIDrugi_1">TRAVEL-DR, d.o.o za prijevoz, usluge,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TRAVEL-DR, d.o.o za prijevoz, usluge, ugostiteljstvo i trgovinu, OIB 41962519853, A.G.Matoša 25, 21000 Split</izvorni_sadrzaj>
    <derivirana_varijabla naziv="DomainObject.Predmet.ProtustrankaIDrugiAdressOIB_1">TRAVEL-DR, d.o.o za prijevoz, usluge, ugostiteljstvo i trgovinu, OIB 41962519853, A.G.Matoša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TRAVEL-DR, d.o.o za prijevoz, usluge, ugostiteljstvo i trgovinu</item>
      <item>Alen Blagajac</item>
      <item>Ministarstvo financija RH</item>
      <item>Županijsko državno odvjetništvo u Splitu</item>
    </izvorni_sadrzaj>
    <derivirana_varijabla naziv="DomainObject.Predmet.SudioniciListNaziv_1">
      <item>TRAVEL-DR, d.o.o za prijevoz, usluge, ugostiteljstvo i trgovinu</item>
      <item>Alen Blagajac</item>
      <item>Ministarstvo financija RH</item>
      <item>Županijsko državno odvjetništvo u Splitu</item>
    </derivirana_varijabla>
  </DomainObject.Predmet.SudioniciListNaziv>
  <DomainObject.Predmet.SudioniciListAdressOIB>
    <izvorni_sadrzaj>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41962519853</item>
      <item>, OIB null</item>
      <item>, OIB 18683136487</item>
      <item>, OIB 70793241859</item>
    </izvorni_sadrzaj>
    <derivirana_varijabla naziv="DomainObject.Predmet.SudioniciListNazivOIB_1">
      <item>, OIB 41962519853</item>
      <item>, OIB null</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6036</properties:Characters>
  <properties:Lines>141</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2018-06-15T09:13:00Z</dcterms:created>
  <dc:creator>Katarina Franković</dc:creator>
  <cp:lastModifiedBy>Andrijana Leto</cp:lastModifiedBy>
  <cp:lastPrinted>2018-06-15T08:57:00Z</cp:lastPrinted>
  <dcterms:modified xmlns:xsi="http://www.w3.org/2001/XMLSchema-instance" xsi:type="dcterms:W3CDTF">2018-06-15T09:30:00Z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(196- 17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