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eb33" w14:paraId="e56eb33" w:rsidRDefault="00227E7D" w:rsidP="00C7733A" w:rsidR="00C7733A" w:rsidRPr="00D3644C">
      <w:pPr>
        <w:jc w:val="right"/>
        <w15:collapsed w:val="false"/>
        <w:rPr>
          <w:b/>
        </w:rPr>
      </w:pPr>
      <w:bookmarkStart w:name="_GoBack" w:id="0"/>
      <w:bookmarkEnd w:id="0"/>
      <w:r w:rsidRPr="00D3644C">
        <w:rPr>
          <w:b/>
        </w:rPr>
        <w:t xml:space="preserve">   Posl. br. 7 St-</w:t>
      </w:r>
      <w:r w:rsidR="00D73700">
        <w:rPr>
          <w:b/>
        </w:rPr>
        <w:t>8</w:t>
      </w:r>
      <w:r w:rsidR="00CA73D0">
        <w:rPr>
          <w:b/>
        </w:rPr>
        <w:t>04</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3E1BC1" w:rsidR="000C3A6B">
      <w:pPr>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w:t>
      </w:r>
      <w:r w:rsidRPr="00E06A8E">
        <w:t>Financijske agencije, Regionalni centar Split, Podružnica Dubrovnik, Vukovarska 2, za otvaranje stečajnog postupka nad dužnikom</w:t>
      </w:r>
      <w:r w:rsidR="00D82A5B">
        <w:t xml:space="preserve"> </w:t>
      </w:r>
      <w:r w:rsidR="00D82A5B" w:rsidRPr="00D82A5B">
        <w:t>KARMA d.o.o. za turizam i usluge, putnička agencija</w:t>
      </w:r>
      <w:r w:rsidR="005437CF">
        <w:t>,</w:t>
      </w:r>
      <w:r w:rsidR="00D82A5B">
        <w:t>Izvijačica 8, Dubrovnik,</w:t>
      </w:r>
      <w:r w:rsidR="005437CF">
        <w:t xml:space="preserve"> OIB:</w:t>
      </w:r>
      <w:r w:rsidR="00D82A5B">
        <w:t xml:space="preserve"> </w:t>
      </w:r>
      <w:r w:rsidR="00D82A5B" w:rsidRPr="00D82A5B">
        <w:t>00226763938</w:t>
      </w:r>
      <w:r w:rsidR="000C3A6B" w:rsidRPr="00E06A8E">
        <w:t xml:space="preserve">, dana </w:t>
      </w:r>
      <w:r w:rsidR="00D82A5B">
        <w:t>25</w:t>
      </w:r>
      <w:r w:rsidR="000C3A6B" w:rsidRPr="00E06A8E">
        <w:t xml:space="preserve">. </w:t>
      </w:r>
      <w:r w:rsidR="00D82A5B">
        <w:t xml:space="preserve">Listopada </w:t>
      </w:r>
      <w:r w:rsidR="000C3A6B" w:rsidRPr="00E06A8E">
        <w:t>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5D33F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D82A5B" w:rsidRPr="00D82A5B">
        <w:t xml:space="preserve">KARMA d.o.o. za turizam i usluge, putnička agencija, </w:t>
      </w:r>
      <w:r w:rsidR="00D82A5B">
        <w:t xml:space="preserve">Izvijačica 8, Dubrovnik, </w:t>
      </w:r>
      <w:r w:rsidR="00D82A5B" w:rsidRPr="00D82A5B">
        <w:t>OIB: 00226763938</w:t>
      </w: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82A5B">
        <w:t xml:space="preserve"> A. Starčevića 23, sudnica br. 2</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w:t>
      </w:r>
      <w:r w:rsidR="001B5179">
        <w:rPr>
          <w:b/>
          <w:u w:val="single"/>
        </w:rPr>
        <w:t>1</w:t>
      </w:r>
      <w:r w:rsidR="00586D51" w:rsidRPr="00D3644C">
        <w:rPr>
          <w:b/>
          <w:u w:val="single"/>
        </w:rPr>
        <w:t>.</w:t>
      </w:r>
      <w:r w:rsidR="00825AD8" w:rsidRPr="00D3644C">
        <w:rPr>
          <w:b/>
          <w:u w:val="single"/>
        </w:rPr>
        <w:t xml:space="preserve"> </w:t>
      </w:r>
      <w:r w:rsidR="001B5179">
        <w:rPr>
          <w:b/>
          <w:u w:val="single"/>
        </w:rPr>
        <w:t>studenog</w:t>
      </w:r>
      <w:r w:rsidR="0015273B" w:rsidRPr="00D3644C">
        <w:rPr>
          <w:b/>
          <w:u w:val="single"/>
        </w:rPr>
        <w:t xml:space="preserve"> </w:t>
      </w:r>
      <w:r w:rsidR="001575DE" w:rsidRPr="00D3644C">
        <w:rPr>
          <w:b/>
          <w:u w:val="single"/>
        </w:rPr>
        <w:t>2018</w:t>
      </w:r>
      <w:r w:rsidR="00A82D94" w:rsidRPr="00D3644C">
        <w:rPr>
          <w:b/>
          <w:u w:val="single"/>
        </w:rPr>
        <w:t xml:space="preserve">. godine u </w:t>
      </w:r>
      <w:r w:rsidR="001B5179">
        <w:rPr>
          <w:b/>
          <w:u w:val="single"/>
        </w:rPr>
        <w:t>10</w:t>
      </w:r>
      <w:r w:rsidR="002D315C" w:rsidRPr="00D3644C">
        <w:rPr>
          <w:b/>
          <w:u w:val="single"/>
        </w:rPr>
        <w:t>,</w:t>
      </w:r>
      <w:r w:rsidR="00CA73D0">
        <w:rPr>
          <w:b/>
          <w:u w:val="single"/>
        </w:rPr>
        <w:t>3</w:t>
      </w:r>
      <w:r w:rsidR="001563EB">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CA73D0">
        <w:t>Bože Muše</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CA73D0">
        <w:t>Božu Muše</w:t>
      </w:r>
      <w:r w:rsidR="001B5179"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F95A40"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1B5179">
        <w:t>19</w:t>
      </w:r>
      <w:r w:rsidRPr="00D3644C">
        <w:t xml:space="preserve">. </w:t>
      </w:r>
      <w:r w:rsidR="001B5179">
        <w:t>listopada</w:t>
      </w:r>
      <w:r w:rsidR="00525ED4" w:rsidRPr="00D3644C">
        <w:t xml:space="preserve"> 2018</w:t>
      </w:r>
      <w:r w:rsidRPr="00D3644C">
        <w:t>. godine predložio otvaranje stečajnog postupka nad dužnikom</w:t>
      </w:r>
      <w:r w:rsidR="00355C65" w:rsidRPr="00D3644C">
        <w:t xml:space="preserve"> </w:t>
      </w:r>
      <w:r w:rsidR="00D82A5B" w:rsidRPr="00D82A5B">
        <w:t>KARMA d.o.o. za turizam i usluge, putnička agencija,Izvijačica 8, Dubrovnik, OIB: 00226763938</w:t>
      </w:r>
    </w:p>
    <w:p w:rsidRDefault="00C7733A" w:rsidP="00C7733A" w:rsidR="00C7733A" w:rsidRPr="00D3644C">
      <w:pPr>
        <w:ind w:firstLine="708"/>
        <w:jc w:val="both"/>
      </w:pPr>
      <w:r w:rsidRPr="00D3644C">
        <w:t xml:space="preserve">U prijedlogu se u bitnome navodi i iz njega proizlazi da obzirom dužnik na dan </w:t>
      </w:r>
      <w:r w:rsidR="001B5179">
        <w:t>16</w:t>
      </w:r>
      <w:r w:rsidR="0015273B" w:rsidRPr="00D3644C">
        <w:t>.</w:t>
      </w:r>
      <w:r w:rsidR="00586D51" w:rsidRPr="00D3644C">
        <w:t xml:space="preserve"> </w:t>
      </w:r>
      <w:r w:rsidR="001B5179">
        <w:t>listopada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8D2F74">
        <w:t>26.706,79</w:t>
      </w:r>
      <w:r w:rsidRPr="00D3644C">
        <w:t xml:space="preserve"> kuna, te ima </w:t>
      </w:r>
      <w:r w:rsidR="001B5179">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w:t>
      </w:r>
      <w:r w:rsidR="00A572EA">
        <w:t>i</w:t>
      </w:r>
      <w:r w:rsidRPr="00D3644C">
        <w:t>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D82A5B">
        <w:rPr>
          <w:b/>
        </w:rPr>
        <w:t xml:space="preserve">25. Listopada </w:t>
      </w:r>
      <w:r w:rsidR="00355C65" w:rsidRPr="00D3644C">
        <w:rPr>
          <w:b/>
        </w:rPr>
        <w:t>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0743B6">
        <w:rPr>
          <w:b/>
        </w:rPr>
        <w:t xml:space="preserve"> v.r.</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9CA" w:rsidP="00C7733A" w:rsidR="00A049CA">
      <w:r>
        <w:separator/>
      </w:r>
    </w:p>
  </w:endnote>
  <w:endnote w:id="0" w:type="continuationSeparator">
    <w:p w:rsidRDefault="00A049CA" w:rsidP="00C7733A" w:rsidR="00A049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9CA" w:rsidP="00C7733A" w:rsidR="00A049CA">
      <w:r>
        <w:separator/>
      </w:r>
    </w:p>
  </w:footnote>
  <w:footnote w:id="0" w:type="continuationSeparator">
    <w:p w:rsidRDefault="00A049CA" w:rsidP="00C7733A" w:rsidR="00A049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424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F424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A73D0">
      <w:rPr>
        <w:rFonts w:hAnsi="Book Antiqua" w:ascii="Book Antiqua"/>
        <w:b/>
        <w:sz w:val="20"/>
        <w:szCs w:val="20"/>
      </w:rPr>
      <w:t>804</w:t>
    </w:r>
    <w:r w:rsidR="00151915">
      <w:rPr>
        <w:rFonts w:hAnsi="Book Antiqua" w:ascii="Book Antiqua"/>
        <w:b/>
        <w:sz w:val="20"/>
        <w:szCs w:val="20"/>
      </w:rPr>
      <w:t>/18</w:t>
    </w:r>
  </w:p>
  <w:p w:rsidRDefault="004F4240" w:rsidP="0084417E" w:rsidR="00BE1B95" w:rsidRPr="005E6841">
    <w:pPr>
      <w:jc w:val="both"/>
      <w:rPr>
        <w:rFonts w:hAnsi="Book Antiqua" w:ascii="Book Antiqua"/>
        <w:b/>
      </w:rPr>
    </w:pPr>
  </w:p>
  <w:p w:rsidRDefault="004F424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743B6"/>
    <w:rsid w:val="000A75B0"/>
    <w:rsid w:val="000C31AC"/>
    <w:rsid w:val="000C3A6B"/>
    <w:rsid w:val="000D5BDB"/>
    <w:rsid w:val="00107F0A"/>
    <w:rsid w:val="001354D4"/>
    <w:rsid w:val="0014678F"/>
    <w:rsid w:val="0015142F"/>
    <w:rsid w:val="00151915"/>
    <w:rsid w:val="0015273B"/>
    <w:rsid w:val="001563EB"/>
    <w:rsid w:val="001575DE"/>
    <w:rsid w:val="00191150"/>
    <w:rsid w:val="00194863"/>
    <w:rsid w:val="001B5179"/>
    <w:rsid w:val="001C7A63"/>
    <w:rsid w:val="001D514A"/>
    <w:rsid w:val="001D68E1"/>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1BC1"/>
    <w:rsid w:val="003E3EB5"/>
    <w:rsid w:val="00423944"/>
    <w:rsid w:val="0044088F"/>
    <w:rsid w:val="004639F7"/>
    <w:rsid w:val="00485B91"/>
    <w:rsid w:val="00490279"/>
    <w:rsid w:val="00492F83"/>
    <w:rsid w:val="004B5CAC"/>
    <w:rsid w:val="004F1BA1"/>
    <w:rsid w:val="004F4240"/>
    <w:rsid w:val="00503DCD"/>
    <w:rsid w:val="00525ED4"/>
    <w:rsid w:val="005437CF"/>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63DB2"/>
    <w:rsid w:val="00776843"/>
    <w:rsid w:val="007D5569"/>
    <w:rsid w:val="007F1BBF"/>
    <w:rsid w:val="007F6A31"/>
    <w:rsid w:val="00806D39"/>
    <w:rsid w:val="00825AD8"/>
    <w:rsid w:val="00836190"/>
    <w:rsid w:val="00847E26"/>
    <w:rsid w:val="0085239C"/>
    <w:rsid w:val="008923B5"/>
    <w:rsid w:val="008931A3"/>
    <w:rsid w:val="008D2F74"/>
    <w:rsid w:val="008E14EB"/>
    <w:rsid w:val="00902561"/>
    <w:rsid w:val="00905202"/>
    <w:rsid w:val="0090724C"/>
    <w:rsid w:val="00934DBE"/>
    <w:rsid w:val="009C7CA7"/>
    <w:rsid w:val="009D61DC"/>
    <w:rsid w:val="009E4961"/>
    <w:rsid w:val="00A049CA"/>
    <w:rsid w:val="00A32896"/>
    <w:rsid w:val="00A572EA"/>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A73D0"/>
    <w:rsid w:val="00CC1CFD"/>
    <w:rsid w:val="00D21C7B"/>
    <w:rsid w:val="00D3644C"/>
    <w:rsid w:val="00D506EE"/>
    <w:rsid w:val="00D72905"/>
    <w:rsid w:val="00D73700"/>
    <w:rsid w:val="00D74FD0"/>
    <w:rsid w:val="00D77766"/>
    <w:rsid w:val="00D82A5B"/>
    <w:rsid w:val="00D94A5B"/>
    <w:rsid w:val="00D97237"/>
    <w:rsid w:val="00DC3ED9"/>
    <w:rsid w:val="00DF3B0A"/>
    <w:rsid w:val="00DF7B8C"/>
    <w:rsid w:val="00E06A8E"/>
    <w:rsid w:val="00E4106C"/>
    <w:rsid w:val="00E5760D"/>
    <w:rsid w:val="00E6668A"/>
    <w:rsid w:val="00E67386"/>
    <w:rsid w:val="00E706D7"/>
    <w:rsid w:val="00E73C7A"/>
    <w:rsid w:val="00E751E4"/>
    <w:rsid w:val="00E832CC"/>
    <w:rsid w:val="00E8751F"/>
    <w:rsid w:val="00EA4A96"/>
    <w:rsid w:val="00EB1A08"/>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F4240"/>
    <w:rPr>
      <w:color w:val="808080"/>
      <w:bdr w:space="0" w:sz="0" w:color="auto" w:val="none"/>
      <w:shd w:fill="auto" w:color="auto" w:val="clear"/>
    </w:rPr>
  </w:style>
  <w:style w:customStyle="true" w:styleId="eSPISCCParagraphDefaultFont" w:type="character">
    <w:name w:val="eSPIS_CC_Paragraph Default Font"/>
    <w:basedOn w:val="Zadanifontodlomka"/>
    <w:rsid w:val="004F42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4240"/>
    <w:rPr>
      <w:b/>
      <w:bdr w:space="0" w:sz="0" w:color="auto" w:val="none"/>
      <w:shd w:fill="FFFFCC" w:color="auto" w:val="clear"/>
      <w:lang w:val="hr-HR"/>
    </w:rPr>
  </w:style>
  <w:style w:customStyle="true" w:styleId="PozadinaSvijetloCrvena" w:type="character">
    <w:name w:val="Pozadina_SvijetloCrvena"/>
    <w:basedOn w:val="eSPISCCParagraphDefaultFont"/>
    <w:rsid w:val="004F42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42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F4240"/>
    <w:rPr>
      <w:color w:val="808080"/>
      <w:bdr w:color="auto" w:space="0" w:sz="0" w:val="none"/>
      <w:shd w:color="auto" w:fill="auto" w:val="clear"/>
    </w:rPr>
  </w:style>
  <w:style w:customStyle="1" w:styleId="eSPISCCParagraphDefaultFont" w:type="character">
    <w:name w:val="eSPIS_CC_Paragraph Default Font"/>
    <w:basedOn w:val="Zadanifontodlomka"/>
    <w:rsid w:val="004F42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4240"/>
    <w:rPr>
      <w:b/>
      <w:bdr w:color="auto" w:space="0" w:sz="0" w:val="none"/>
      <w:shd w:color="auto" w:fill="FFFFCC" w:val="clear"/>
      <w:lang w:val="hr-HR"/>
    </w:rPr>
  </w:style>
  <w:style w:customStyle="1" w:styleId="PozadinaSvijetloCrvena" w:type="character">
    <w:name w:val="Pozadina_SvijetloCrvena"/>
    <w:basedOn w:val="eSPISCCParagraphDefaultFont"/>
    <w:rsid w:val="004F42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42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St-804/2018</izvorni_sadrzaj>
    <derivirana_varijabla naziv="DomainObject.Predmet.OznakaBroj_1">St-804/2018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KARMA d.o.o. za turizam i usluge, putnička agencija</izvorni_sadrzaj>
    <derivirana_varijabla naziv="DomainObject.Predmet.ProtustrankaFormated_1">  KARMA d.o.o. za turizam i usluge, putnička agencija</derivirana_varijabla>
  </DomainObject.Predmet.ProtustrankaFormated>
  <DomainObject.Predmet.ProtustrankaFormatedOIB>
    <izvorni_sadrzaj>  KARMA d.o.o. za turizam i usluge, putnička agencija, OIB 00226763938</izvorni_sadrzaj>
    <derivirana_varijabla naziv="DomainObject.Predmet.ProtustrankaFormatedOIB_1">  KARMA d.o.o. za turizam i usluge, putnička agencija, OIB 00226763938</derivirana_varijabla>
  </DomainObject.Predmet.ProtustrankaFormatedOIB>
  <DomainObject.Predmet.ProtustrankaFormatedWithAdress>
    <izvorni_sadrzaj> KARMA d.o.o. za turizam i usluge, putnička agencija, Izvijačica 8, 20000 Dubrovnik</izvorni_sadrzaj>
    <derivirana_varijabla naziv="DomainObject.Predmet.ProtustrankaFormatedWithAdress_1"> KARMA d.o.o. za turizam i usluge, putnička agencija, Izvijačica 8, 20000 Dubrovnik</derivirana_varijabla>
  </DomainObject.Predmet.ProtustrankaFormatedWithAdress>
  <DomainObject.Predmet.ProtustrankaFormatedWithAdressOIB>
    <izvorni_sadrzaj> KARMA d.o.o. za turizam i usluge, putnička agencija, OIB 00226763938, Izvijačica 8, 20000 Dubrovnik</izvorni_sadrzaj>
    <derivirana_varijabla naziv="DomainObject.Predmet.ProtustrankaFormatedWithAdressOIB_1"> KARMA d.o.o. za turizam i usluge, putnička agencija, OIB 00226763938, Izvijačica 8, 20000 Dubrovnik</derivirana_varijabla>
  </DomainObject.Predmet.ProtustrankaFormatedWithAdressOIB>
  <DomainObject.Predmet.ProtustrankaWithAdress>
    <izvorni_sadrzaj>KARMA d.o.o. za turizam i usluge, putnička agencija Izvijačica 8, 20000 Dubrovnik</izvorni_sadrzaj>
    <derivirana_varijabla naziv="DomainObject.Predmet.ProtustrankaWithAdress_1">KARMA d.o.o. za turizam i usluge, putnička agencija Izvijačica 8, 20000 Dubrovnik</derivirana_varijabla>
  </DomainObject.Predmet.ProtustrankaWithAdress>
  <DomainObject.Predmet.ProtustrankaWithAdressOIB>
    <izvorni_sadrzaj>KARMA d.o.o. za turizam i usluge, putnička agencija, OIB 00226763938, Izvijačica 8, 20000 Dubrovnik</izvorni_sadrzaj>
    <derivirana_varijabla naziv="DomainObject.Predmet.ProtustrankaWithAdressOIB_1">KARMA d.o.o. za turizam i usluge, putnička agencija, OIB 00226763938, Izvijačica 8, 20000 Dubrovnik</derivirana_varijabla>
  </DomainObject.Predmet.ProtustrankaWithAdressOIB>
  <DomainObject.Predmet.ProtustrankaNazivFormated>
    <izvorni_sadrzaj>KARMA d.o.o. za turizam i usluge, putnička agencija</izvorni_sadrzaj>
    <derivirana_varijabla naziv="DomainObject.Predmet.ProtustrankaNazivFormated_1">KARMA d.o.o. za turizam i usluge, putnička agencija</derivirana_varijabla>
  </DomainObject.Predmet.ProtustrankaNazivFormated>
  <DomainObject.Predmet.ProtustrankaNazivFormatedOIB>
    <izvorni_sadrzaj>KARMA d.o.o. za turizam i usluge, putnička agencija, OIB 00226763938</izvorni_sadrzaj>
    <derivirana_varijabla naziv="DomainObject.Predmet.ProtustrankaNazivFormatedOIB_1">KARMA d.o.o. za turizam i usluge, putnička agencija, OIB 00226763938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26706.79</izvorni_sadrzaj>
    <derivirana_varijabla naziv="DomainObject.Predmet.TrenutnaVrijednost_1">26706.79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KARMA d.o.o. za turizam i usluge, putnička agencija</item>
    </izvorni_sadrzaj>
    <derivirana_varijabla naziv="DomainObject.Predmet.ProtuStrankaListFormated_1">
      <item>KARMA d.o.o. za turizam i usluge, putnička agencija</item>
    </derivirana_varijabla>
  </DomainObject.Predmet.ProtuStrankaListFormated>
  <DomainObject.Predmet.ProtuStrankaListFormatedOIB>
    <izvorni_sadrzaj>
      <item>KARMA d.o.o. za turizam i usluge, putnička agencija, OIB 00226763938</item>
    </izvorni_sadrzaj>
    <derivirana_varijabla naziv="DomainObject.Predmet.ProtuStrankaListFormatedOIB_1">
      <item>KARMA d.o.o. za turizam i usluge, putnička agencija, OIB 00226763938</item>
    </derivirana_varijabla>
  </DomainObject.Predmet.ProtuStrankaListFormatedOIB>
  <DomainObject.Predmet.ProtuStrankaListFormatedWithAdress>
    <izvorni_sadrzaj>
      <item>KARMA d.o.o. za turizam i usluge, putnička agencija, Izvijačica 8, 20000 Dubrovnik</item>
    </izvorni_sadrzaj>
    <derivirana_varijabla naziv="DomainObject.Predmet.ProtuStrankaListFormatedWithAdress_1">
      <item>KARMA d.o.o. za turizam i usluge, putnička agencija, Izvijačica 8, 20000 Dubrovnik</item>
    </derivirana_varijabla>
  </DomainObject.Predmet.ProtuStrankaListFormatedWithAdress>
  <DomainObject.Predmet.ProtuStrankaListFormatedWithAdressOIB>
    <izvorni_sadrzaj>
      <item>KARMA d.o.o. za turizam i usluge, putnička agencija, OIB 00226763938, Izvijačica 8, 20000 Dubrovnik</item>
    </izvorni_sadrzaj>
    <derivirana_varijabla naziv="DomainObject.Predmet.ProtuStrankaListFormatedWithAdressOIB_1">
      <item>KARMA d.o.o. za turizam i usluge, putnička agencija, OIB 00226763938, Izvijačica 8, 20000 Dubrovnik</item>
    </derivirana_varijabla>
  </DomainObject.Predmet.ProtuStrankaListFormatedWithAdressOIB>
  <DomainObject.Predmet.ProtuStrankaListNazivFormated>
    <izvorni_sadrzaj>
      <item>KARMA d.o.o. za turizam i usluge, putnička agencija</item>
    </izvorni_sadrzaj>
    <derivirana_varijabla naziv="DomainObject.Predmet.ProtuStrankaListNazivFormated_1">
      <item>KARMA d.o.o. za turizam i usluge, putnička agencija</item>
    </derivirana_varijabla>
  </DomainObject.Predmet.ProtuStrankaListNazivFormated>
  <DomainObject.Predmet.ProtuStrankaListNazivFormatedOIB>
    <izvorni_sadrzaj>
      <item>KARMA d.o.o. za turizam i usluge, putnička agencija, OIB 00226763938</item>
    </izvorni_sadrzaj>
    <derivirana_varijabla naziv="DomainObject.Predmet.ProtuStrankaListNazivFormatedOIB_1">
      <item>KARMA d.o.o. za turizam i usluge, putnička agencija, OIB 00226763938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KARMA d.o.o. za turizam i usluge, putnička agencija</izvorni_sadrzaj>
    <derivirana_varijabla naziv="DomainObject.Predmet.ProtustrankaIDrugi_1">KARMA d.o.o. za turizam i usluge,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KARMA d.o.o. za turizam i usluge, putnička agencija, OIB 00226763938, Izvijačica 8, 20000 Dubrovnik</izvorni_sadrzaj>
    <derivirana_varijabla naziv="DomainObject.Predmet.ProtustrankaIDrugiAdressOIB_1">KARMA d.o.o. za turizam i usluge, putnička agencija, OIB 00226763938, Izvijačica 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KARMA d.o.o. za turizam i usluge, putnička agencija</item>
    </izvorni_sadrzaj>
    <derivirana_varijabla naziv="DomainObject.Predmet.SudioniciListNaziv_1">
      <item>FINA, RC Split, Podružnica Dubrovnik</item>
      <item>KARMA d.o.o. za turizam i usluge, putnička agencija</item>
    </derivirana_varijabla>
  </DomainObject.Predmet.SudioniciListNaziv>
  <DomainObject.Predmet.SudioniciListAdressOIB>
    <izvorni_sadrzaj>
      <item>FINA, RC Split, Podružnica Dubrovnik, OIB 85821130368, Vukovarska 2,20000 Dubrovnik</item>
      <item>KARMA d.o.o. za turizam i usluge, putnička agencija, OIB 00226763938, Izvijačica 8,20000 Dubrovnik</item>
    </izvorni_sadrzaj>
    <derivirana_varijabla naziv="DomainObject.Predmet.SudioniciListAdressOIB_1">
      <item>FINA, RC Split, Podružnica Dubrovnik, OIB 85821130368, Vukovarska 2,20000 Dubrovnik</item>
      <item>KARMA d.o.o. za turizam i usluge, putnička agencija, OIB 00226763938, Izvijačica 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00226763938</item>
    </izvorni_sadrzaj>
    <derivirana_varijabla naziv="DomainObject.Predmet.SudioniciListNazivOIB_1">
      <item>, OIB 85821130368</item>
      <item>, OIB 00226763938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29FB32-13EB-43B2-825B-3813BEA686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5643</properties:Characters>
  <properties:Lines>142</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2018-10-25T11:06:00Z</dcterms:created>
  <dc:creator>Diana Butigan Granić</dc:creator>
  <cp:lastModifiedBy>Sanja Vuković</cp:lastModifiedBy>
  <cp:lastPrinted>2018-10-25T11:09:00Z</cp:lastPrinted>
  <dcterms:modified xmlns:xsi="http://www.w3.org/2001/XMLSchema-instance" xsi:type="dcterms:W3CDTF">2018-10-25T11:11:00Z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(karma rjesenje.docx)</vt:lpwstr>
  </prop:property>
  <prop:property name="CC_coloring" pid="4" fmtid="{D5CDD505-2E9C-101B-9397-08002B2CF9AE}">
    <vt:bool>false</vt:bool>
  </prop:property>
  <prop:property name="BrojStranica" pid="5" fmtid="{D5CDD505-2E9C-101B-9397-08002B2CF9AE}">
    <vt:i4>3</vt:i4>
  </prop:property>
</prop:Properties>
</file>