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17884" w14:paraId="cd17884" w:rsidRDefault="00FD10DE" w:rsidP="0009063B" w:rsidR="0009063B" w:rsidRPr="00FD4B31">
      <w:pPr>
        <w15:collapsed w:val="false"/>
      </w:pPr>
      <w:bookmarkStart w:name="_GoBack" w:id="0"/>
      <w:bookmarkEnd w:id="0"/>
      <w:r w:rsidRPr="00FD4B31">
        <w:t xml:space="preserve">               </w:t>
      </w:r>
      <w:r w:rsidR="0009063B" w:rsidRPr="00FD4B31">
        <w:t xml:space="preserve">   </w:t>
      </w:r>
      <w:r w:rsidR="0009063B" w:rsidRPr="00FD4B31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4B31">
        <w:t xml:space="preserve">                                                            </w:t>
      </w:r>
    </w:p>
    <w:p w:rsidRDefault="0009063B" w:rsidP="0009063B" w:rsidR="0009063B" w:rsidRPr="00FD4B31">
      <w:r w:rsidRPr="00FD4B31">
        <w:t xml:space="preserve">    REPUBLIKA HRVATSKA </w:t>
      </w:r>
      <w:r w:rsidRPr="00FD4B31">
        <w:tab/>
      </w:r>
      <w:r w:rsidRPr="00FD4B31">
        <w:tab/>
      </w:r>
      <w:r w:rsidRPr="00FD4B31">
        <w:tab/>
      </w:r>
      <w:r w:rsidRPr="00FD4B31">
        <w:tab/>
      </w:r>
      <w:r w:rsidRPr="00FD4B31">
        <w:tab/>
      </w:r>
    </w:p>
    <w:p w:rsidRDefault="0009063B" w:rsidP="0009063B" w:rsidR="0009063B" w:rsidRPr="00FD4B31">
      <w:r w:rsidRPr="00FD4B31">
        <w:t xml:space="preserve"> TRGOVAČKI SUD U PAZINU</w:t>
      </w:r>
    </w:p>
    <w:p w:rsidRDefault="0009063B" w:rsidP="0009063B" w:rsidR="0009063B" w:rsidRPr="00FD4B31">
      <w:r w:rsidRPr="00FD4B31">
        <w:t xml:space="preserve">     52000 PAZIN, </w:t>
      </w:r>
      <w:proofErr w:type="spellStart"/>
      <w:r w:rsidRPr="00FD4B31">
        <w:t>Dršćevka</w:t>
      </w:r>
      <w:proofErr w:type="spellEnd"/>
      <w:r w:rsidRPr="00FD4B31">
        <w:t xml:space="preserve"> 1 </w:t>
      </w:r>
      <w:r w:rsidRPr="00FD4B31">
        <w:tab/>
      </w:r>
      <w:r w:rsidRPr="00FD4B31">
        <w:tab/>
      </w:r>
      <w:r w:rsidRPr="00FD4B31">
        <w:tab/>
      </w:r>
      <w:r w:rsidRPr="00FD4B31">
        <w:tab/>
      </w:r>
      <w:r w:rsidRPr="00FD4B31">
        <w:tab/>
        <w:t xml:space="preserve">      </w:t>
      </w:r>
      <w:r w:rsidR="00FD10DE" w:rsidRPr="00FD4B31">
        <w:t xml:space="preserve"> </w:t>
      </w:r>
    </w:p>
    <w:p w:rsidRDefault="0009063B" w:rsidP="0009063B" w:rsidR="0009063B" w:rsidRPr="00FD4B31">
      <w:pPr>
        <w:jc w:val="both"/>
      </w:pPr>
      <w:r w:rsidRPr="00FD4B31">
        <w:tab/>
      </w:r>
    </w:p>
    <w:p w:rsidRDefault="0009063B" w:rsidP="0009063B" w:rsidR="0009063B">
      <w:pPr>
        <w:jc w:val="both"/>
      </w:pPr>
    </w:p>
    <w:p w:rsidRDefault="000E6660" w:rsidP="000E6660" w:rsidR="000E6660">
      <w:pPr>
        <w:pStyle w:val="Zaglavlje"/>
        <w:jc w:val="right"/>
      </w:pPr>
      <w:proofErr w:type="spellStart"/>
      <w:r w:rsidRPr="00FD4B31">
        <w:t>Posl</w:t>
      </w:r>
      <w:proofErr w:type="spellEnd"/>
      <w:r w:rsidRPr="00FD4B31">
        <w:t>.</w:t>
      </w:r>
      <w:r>
        <w:t xml:space="preserve"> broj</w:t>
      </w:r>
      <w:r w:rsidRPr="00FD4B31">
        <w:t xml:space="preserve">: </w:t>
      </w:r>
      <w:r>
        <w:t>4 St-58/2018-25</w:t>
      </w:r>
    </w:p>
    <w:p w:rsidRDefault="00EF4CC2" w:rsidP="0009063B" w:rsidR="00EF4CC2" w:rsidRPr="00FD4B31">
      <w:pPr>
        <w:jc w:val="both"/>
      </w:pPr>
    </w:p>
    <w:p w:rsidRDefault="0009063B" w:rsidP="0009063B" w:rsidR="0009063B" w:rsidRPr="00FD4B31">
      <w:pPr>
        <w:jc w:val="center"/>
      </w:pPr>
      <w:r w:rsidRPr="00FD4B31">
        <w:t>R E P U B L I K A  H R V A T S K A</w:t>
      </w:r>
    </w:p>
    <w:p w:rsidRDefault="0009063B" w:rsidP="0009063B" w:rsidR="0009063B" w:rsidRPr="00FD4B31"/>
    <w:p w:rsidRDefault="0009063B" w:rsidP="0009063B" w:rsidR="0009063B" w:rsidRPr="00FD4B31">
      <w:pPr>
        <w:jc w:val="center"/>
      </w:pPr>
      <w:r w:rsidRPr="00FD4B31">
        <w:t>R J E Š E NJ E</w:t>
      </w:r>
    </w:p>
    <w:p w:rsidRDefault="0009063B" w:rsidP="0009063B" w:rsidR="0009063B" w:rsidRPr="00FD4B31">
      <w:pPr>
        <w:rPr>
          <w:color w:val="FF0000"/>
        </w:rPr>
      </w:pPr>
    </w:p>
    <w:p w:rsidRDefault="00E82047" w:rsidP="00E82047" w:rsidR="00E82047" w:rsidRPr="00402136">
      <w:pPr>
        <w:ind w:firstLine="708"/>
        <w:jc w:val="both"/>
      </w:pPr>
      <w:r w:rsidRPr="00402136">
        <w:t xml:space="preserve">Trgovački sud u Pazinu, po sutkinji </w:t>
      </w:r>
      <w:proofErr w:type="spellStart"/>
      <w:r w:rsidRPr="00402136">
        <w:t>Tijani</w:t>
      </w:r>
      <w:proofErr w:type="spellEnd"/>
      <w:r w:rsidRPr="00402136">
        <w:t xml:space="preserve"> </w:t>
      </w:r>
      <w:proofErr w:type="spellStart"/>
      <w:r w:rsidRPr="00402136">
        <w:t>Licul</w:t>
      </w:r>
      <w:proofErr w:type="spellEnd"/>
      <w:r w:rsidRPr="00402136">
        <w:t xml:space="preserve">, u povodu prijedloga predlagatelja - dužnika  ORKAN ENERGIJA d.o.o. Medulin, Centar 282, OIB: 63767063559, zastupanom po punomoćniku Pavau Mrkonjiću, odvjetniku u Zagrebu, Ante Topića Mimare 24, </w:t>
      </w:r>
      <w:r>
        <w:t>za</w:t>
      </w:r>
      <w:r w:rsidRPr="00402136">
        <w:t xml:space="preserve"> otvaranjem </w:t>
      </w:r>
      <w:proofErr w:type="spellStart"/>
      <w:r w:rsidRPr="00402136">
        <w:t>predstečajnog</w:t>
      </w:r>
      <w:proofErr w:type="spellEnd"/>
      <w:r w:rsidRPr="00402136">
        <w:t xml:space="preserve"> postupka,  </w:t>
      </w:r>
    </w:p>
    <w:p w:rsidRDefault="0009063B" w:rsidP="0009063B" w:rsidR="0009063B">
      <w:pPr>
        <w:jc w:val="both"/>
        <w:rPr>
          <w:color w:val="FF0000"/>
        </w:rPr>
      </w:pPr>
    </w:p>
    <w:p w:rsidRDefault="00EF4CC2" w:rsidP="0009063B" w:rsidR="00EF4CC2" w:rsidRPr="00FD4B31">
      <w:pPr>
        <w:jc w:val="both"/>
        <w:rPr>
          <w:color w:val="FF0000"/>
        </w:rPr>
      </w:pPr>
    </w:p>
    <w:p w:rsidRDefault="0009063B" w:rsidP="0009063B" w:rsidR="0009063B" w:rsidRPr="000F3DCF">
      <w:pPr>
        <w:ind w:firstLine="708"/>
      </w:pPr>
      <w:r w:rsidRPr="000F3DCF">
        <w:tab/>
      </w:r>
      <w:r w:rsidRPr="000F3DCF">
        <w:tab/>
      </w:r>
      <w:r w:rsidRPr="000F3DCF">
        <w:tab/>
      </w:r>
      <w:r w:rsidRPr="000F3DCF">
        <w:tab/>
        <w:t xml:space="preserve">     r i j e š i o   j e</w:t>
      </w:r>
    </w:p>
    <w:p w:rsidRDefault="005557CA" w:rsidP="005557CA" w:rsidR="005557CA">
      <w:pPr>
        <w:ind w:left="1080"/>
        <w:jc w:val="both"/>
        <w:rPr>
          <w:color w:val="FF0000"/>
        </w:rPr>
      </w:pPr>
    </w:p>
    <w:p w:rsidRDefault="005557CA" w:rsidP="00CD5F1E" w:rsidR="005557CA" w:rsidRPr="00CD5F1E">
      <w:pPr>
        <w:contextualSpacing/>
        <w:rPr>
          <w:color w:val="FF0000"/>
        </w:rPr>
      </w:pPr>
    </w:p>
    <w:p w:rsidRDefault="005557CA" w:rsidP="005557CA" w:rsidR="005557CA" w:rsidRPr="00E82047">
      <w:pPr>
        <w:pStyle w:val="Odlomakpopisa"/>
        <w:tabs>
          <w:tab w:pos="851" w:val="clear"/>
        </w:tabs>
        <w:spacing w:after="0"/>
        <w:ind w:firstLine="0"/>
        <w:contextualSpacing/>
        <w:rPr>
          <w:u w:val="single"/>
        </w:rPr>
      </w:pPr>
      <w:r w:rsidRPr="00FD4B31">
        <w:rPr>
          <w:rFonts w:cs="Times New Roman"/>
          <w:bCs/>
          <w:color w:val="FF0000"/>
        </w:rPr>
        <w:tab/>
      </w:r>
      <w:r w:rsidRPr="00454DE6">
        <w:t>Pozivaju se vjerovnici, dužnik i povjerenik pristupiti na ročište</w:t>
      </w:r>
      <w:r w:rsidR="00810325" w:rsidRPr="00454DE6">
        <w:t xml:space="preserve"> radi ispitivanja tražbina dana</w:t>
      </w:r>
      <w:r w:rsidRPr="00454DE6">
        <w:t xml:space="preserve"> </w:t>
      </w:r>
      <w:r w:rsidR="00CD5F1E">
        <w:rPr>
          <w:u w:val="single"/>
        </w:rPr>
        <w:t>26</w:t>
      </w:r>
      <w:r w:rsidR="007106A2">
        <w:rPr>
          <w:u w:val="single"/>
        </w:rPr>
        <w:t xml:space="preserve">. </w:t>
      </w:r>
      <w:r w:rsidR="00CD5F1E">
        <w:rPr>
          <w:u w:val="single"/>
        </w:rPr>
        <w:t>ožujka</w:t>
      </w:r>
      <w:r w:rsidR="00454DE6" w:rsidRPr="00E82047">
        <w:rPr>
          <w:u w:val="single"/>
        </w:rPr>
        <w:t xml:space="preserve"> </w:t>
      </w:r>
      <w:r w:rsidRPr="00E82047">
        <w:rPr>
          <w:u w:val="single"/>
        </w:rPr>
        <w:t>201</w:t>
      </w:r>
      <w:r w:rsidR="00CD5F1E">
        <w:rPr>
          <w:u w:val="single"/>
        </w:rPr>
        <w:t>9</w:t>
      </w:r>
      <w:r w:rsidRPr="00E82047">
        <w:rPr>
          <w:u w:val="single"/>
        </w:rPr>
        <w:t xml:space="preserve">. u </w:t>
      </w:r>
      <w:r w:rsidR="00CD5F1E">
        <w:rPr>
          <w:u w:val="single"/>
        </w:rPr>
        <w:t>12</w:t>
      </w:r>
      <w:r w:rsidRPr="00E82047">
        <w:rPr>
          <w:u w:val="single"/>
        </w:rPr>
        <w:t>:</w:t>
      </w:r>
      <w:r w:rsidR="00E82047" w:rsidRPr="00E82047">
        <w:rPr>
          <w:u w:val="single"/>
        </w:rPr>
        <w:t>0</w:t>
      </w:r>
      <w:r w:rsidRPr="00E82047">
        <w:rPr>
          <w:u w:val="single"/>
        </w:rPr>
        <w:t xml:space="preserve">0 sati, kod Trgovačkog suda u Pazinu, </w:t>
      </w:r>
      <w:proofErr w:type="spellStart"/>
      <w:r w:rsidRPr="00E82047">
        <w:rPr>
          <w:u w:val="single"/>
        </w:rPr>
        <w:t>Dršćevka</w:t>
      </w:r>
      <w:proofErr w:type="spellEnd"/>
      <w:r w:rsidRPr="00E82047">
        <w:rPr>
          <w:u w:val="single"/>
        </w:rPr>
        <w:t xml:space="preserve"> 1, soba broj </w:t>
      </w:r>
      <w:r w:rsidR="00E82047" w:rsidRPr="00E82047">
        <w:rPr>
          <w:u w:val="single"/>
        </w:rPr>
        <w:t>6</w:t>
      </w:r>
      <w:r w:rsidRPr="00E82047">
        <w:rPr>
          <w:u w:val="single"/>
        </w:rPr>
        <w:t>.</w:t>
      </w:r>
    </w:p>
    <w:p w:rsidRDefault="005557CA" w:rsidP="005557CA" w:rsidR="005557CA">
      <w:pPr>
        <w:ind w:left="1080"/>
        <w:jc w:val="both"/>
        <w:rPr>
          <w:rFonts w:cstheme="minorBidi"/>
          <w:bCs w:val="false"/>
        </w:rPr>
      </w:pPr>
    </w:p>
    <w:p w:rsidRDefault="00EF4CC2" w:rsidP="005557CA" w:rsidR="00EF4CC2">
      <w:pPr>
        <w:ind w:left="1080"/>
        <w:jc w:val="both"/>
        <w:rPr>
          <w:rFonts w:cstheme="minorBidi"/>
          <w:bCs w:val="false"/>
        </w:rPr>
      </w:pPr>
    </w:p>
    <w:p w:rsidRDefault="00CD5F1E" w:rsidP="00CD5F1E" w:rsidR="00CD5F1E">
      <w:pPr>
        <w:ind w:firstLine="708"/>
        <w:jc w:val="both"/>
        <w:rPr>
          <w:rFonts w:cstheme="minorBidi"/>
          <w:bCs w:val="false"/>
        </w:rPr>
      </w:pPr>
      <w:r>
        <w:rPr>
          <w:rFonts w:cstheme="minorBidi"/>
          <w:bCs w:val="false"/>
        </w:rPr>
        <w:t xml:space="preserve">Predmet rasprave: Ispitivanje tražbina </w:t>
      </w:r>
      <w:proofErr w:type="spellStart"/>
      <w:r>
        <w:rPr>
          <w:rFonts w:cstheme="minorBidi"/>
          <w:bCs w:val="false"/>
        </w:rPr>
        <w:t>Šuće</w:t>
      </w:r>
      <w:proofErr w:type="spellEnd"/>
      <w:r>
        <w:rPr>
          <w:rFonts w:cstheme="minorBidi"/>
          <w:bCs w:val="false"/>
        </w:rPr>
        <w:t xml:space="preserve"> </w:t>
      </w:r>
      <w:proofErr w:type="spellStart"/>
      <w:r>
        <w:rPr>
          <w:rFonts w:cstheme="minorBidi"/>
          <w:bCs w:val="false"/>
        </w:rPr>
        <w:t>Kajevića</w:t>
      </w:r>
      <w:proofErr w:type="spellEnd"/>
      <w:r>
        <w:rPr>
          <w:rFonts w:cstheme="minorBidi"/>
          <w:bCs w:val="false"/>
        </w:rPr>
        <w:t xml:space="preserve">, </w:t>
      </w:r>
      <w:proofErr w:type="spellStart"/>
      <w:r>
        <w:rPr>
          <w:rFonts w:cstheme="minorBidi"/>
          <w:bCs w:val="false"/>
        </w:rPr>
        <w:t>Miruna</w:t>
      </w:r>
      <w:proofErr w:type="spellEnd"/>
      <w:r>
        <w:rPr>
          <w:rFonts w:cstheme="minorBidi"/>
          <w:bCs w:val="false"/>
        </w:rPr>
        <w:t xml:space="preserve"> Perkovića i Ivane Petrović, odnosno ispitivanje da li se radi o uvj</w:t>
      </w:r>
      <w:r w:rsidR="000E6660">
        <w:rPr>
          <w:rFonts w:cstheme="minorBidi"/>
          <w:bCs w:val="false"/>
        </w:rPr>
        <w:t>etnim</w:t>
      </w:r>
      <w:r>
        <w:rPr>
          <w:rFonts w:cstheme="minorBidi"/>
          <w:bCs w:val="false"/>
        </w:rPr>
        <w:t xml:space="preserve"> tražbinama, kao i tko je i kada prijavio te tražbine. </w:t>
      </w:r>
    </w:p>
    <w:p w:rsidRDefault="00CD5F1E" w:rsidP="005557CA" w:rsidR="00CD5F1E" w:rsidRPr="00DD1D11">
      <w:pPr>
        <w:ind w:left="1080"/>
        <w:jc w:val="both"/>
        <w:rPr>
          <w:rFonts w:cstheme="minorBidi"/>
          <w:bCs w:val="false"/>
        </w:rPr>
      </w:pPr>
    </w:p>
    <w:p w:rsidRDefault="00660CB2" w:rsidP="00660CB2" w:rsidR="0009063B" w:rsidRPr="00DD1D11">
      <w:pPr>
        <w:jc w:val="center"/>
      </w:pPr>
      <w:r>
        <w:rPr>
          <w:rFonts w:cstheme="minorBidi"/>
          <w:bCs w:val="false"/>
        </w:rPr>
        <w:t>U</w:t>
      </w:r>
      <w:r w:rsidR="0009063B" w:rsidRPr="00DD1D11">
        <w:t xml:space="preserve"> Pazinu, </w:t>
      </w:r>
      <w:r w:rsidR="000E6660">
        <w:t>13</w:t>
      </w:r>
      <w:r>
        <w:t xml:space="preserve">. </w:t>
      </w:r>
      <w:r w:rsidR="000E6660">
        <w:t>veljače</w:t>
      </w:r>
      <w:r w:rsidR="00E82047">
        <w:t xml:space="preserve"> 201</w:t>
      </w:r>
      <w:r w:rsidR="000E6660">
        <w:t>9</w:t>
      </w:r>
      <w:r w:rsidR="0009063B" w:rsidRPr="00DD1D11">
        <w:t>.</w:t>
      </w:r>
    </w:p>
    <w:p w:rsidRDefault="0009063B" w:rsidP="0009063B" w:rsidR="0009063B" w:rsidRPr="00FD4B31">
      <w:pPr>
        <w:jc w:val="center"/>
        <w:rPr>
          <w:color w:val="FF0000"/>
        </w:rPr>
      </w:pPr>
      <w:r w:rsidRPr="00FD4B31">
        <w:rPr>
          <w:color w:val="FF0000"/>
        </w:rPr>
        <w:t xml:space="preserve"> </w:t>
      </w:r>
    </w:p>
    <w:p w:rsidRDefault="00E82047" w:rsidP="00E82047" w:rsidR="00E82047" w:rsidRPr="007106A2">
      <w:pPr>
        <w:ind w:firstLine="708" w:left="5664"/>
        <w:jc w:val="both"/>
      </w:pPr>
      <w:r w:rsidRPr="007106A2">
        <w:t>Sutkinja:</w:t>
      </w:r>
    </w:p>
    <w:p w:rsidRDefault="00E82047" w:rsidP="00E82047" w:rsidR="00E82047" w:rsidRPr="007106A2">
      <w:pPr>
        <w:ind w:firstLine="708" w:left="5664"/>
        <w:jc w:val="both"/>
      </w:pPr>
      <w:proofErr w:type="spellStart"/>
      <w:r w:rsidRPr="007106A2">
        <w:t>Tijana</w:t>
      </w:r>
      <w:proofErr w:type="spellEnd"/>
      <w:r w:rsidRPr="007106A2">
        <w:t xml:space="preserve"> </w:t>
      </w:r>
      <w:proofErr w:type="spellStart"/>
      <w:r w:rsidRPr="007106A2">
        <w:t>Licul</w:t>
      </w:r>
      <w:proofErr w:type="spellEnd"/>
      <w:r w:rsidR="00A80E55">
        <w:t>, v. r.</w:t>
      </w:r>
    </w:p>
    <w:p w:rsidRDefault="00FD10DE" w:rsidP="0009063B" w:rsidR="00FD10DE" w:rsidRPr="00FD4B31">
      <w:pPr>
        <w:jc w:val="both"/>
        <w:rPr>
          <w:color w:val="FF0000"/>
        </w:rPr>
      </w:pPr>
    </w:p>
    <w:p w:rsidRDefault="0009063B" w:rsidP="0009063B" w:rsidR="0009063B" w:rsidRPr="00FD4B31">
      <w:pPr>
        <w:jc w:val="both"/>
        <w:rPr>
          <w:color w:val="FF0000"/>
        </w:rPr>
      </w:pPr>
    </w:p>
    <w:p w:rsidRDefault="00FD10DE" w:rsidP="00FD10DE" w:rsidR="00FD10DE" w:rsidRPr="00DD1D11">
      <w:r w:rsidRPr="00DD1D11">
        <w:t>UPUTA O PRAVNOM LIJEKU:</w:t>
      </w:r>
    </w:p>
    <w:p w:rsidRDefault="00FD10DE" w:rsidP="00E82047" w:rsidR="00FD10DE" w:rsidRPr="00DD1D11">
      <w:pPr>
        <w:ind w:firstLine="708"/>
        <w:jc w:val="both"/>
      </w:pPr>
      <w:r w:rsidRPr="00DD1D11">
        <w:t xml:space="preserve">Protiv ovog rješenja </w:t>
      </w:r>
      <w:r w:rsidR="00660CB2">
        <w:t xml:space="preserve">nije dozvoljena posebna žalba. </w:t>
      </w:r>
    </w:p>
    <w:p w:rsidRDefault="00FD10DE" w:rsidP="0009063B" w:rsidR="00FD10DE" w:rsidRPr="00FD4B31">
      <w:pPr>
        <w:jc w:val="both"/>
        <w:rPr>
          <w:color w:val="FF0000"/>
        </w:rPr>
      </w:pPr>
    </w:p>
    <w:p w:rsidRDefault="0009063B" w:rsidP="008E4CE8" w:rsidR="008E4CE8" w:rsidRPr="00DD1D11">
      <w:pPr>
        <w:jc w:val="both"/>
      </w:pPr>
      <w:r w:rsidRPr="00DD1D11">
        <w:t>DNA:</w:t>
      </w:r>
    </w:p>
    <w:p w:rsidRDefault="00E82047" w:rsidP="00E82047" w:rsidR="008E4CE8">
      <w:pPr>
        <w:ind w:firstLine="708"/>
      </w:pPr>
      <w:r>
        <w:t>1/ P</w:t>
      </w:r>
      <w:r w:rsidR="008E4CE8" w:rsidRPr="005E79A4">
        <w:t xml:space="preserve">ovjerenik </w:t>
      </w:r>
      <w:r w:rsidR="000E6660">
        <w:t xml:space="preserve">Damir Debeljuh, uz rješenje VTS RH </w:t>
      </w:r>
      <w:proofErr w:type="spellStart"/>
      <w:r w:rsidR="000E6660">
        <w:t>posl</w:t>
      </w:r>
      <w:proofErr w:type="spellEnd"/>
      <w:r w:rsidR="000E6660">
        <w:t xml:space="preserve">. broj: 89 Pž-7459/2018-2 od 18. prosinca 2018., </w:t>
      </w:r>
    </w:p>
    <w:p w:rsidRDefault="00E82047" w:rsidP="00E82047" w:rsidR="0009063B" w:rsidRPr="00DD1D11">
      <w:pPr>
        <w:ind w:firstLine="708"/>
      </w:pPr>
      <w:r>
        <w:t xml:space="preserve">2/ </w:t>
      </w:r>
      <w:r w:rsidR="0009063B" w:rsidRPr="00DD1D11">
        <w:rPr>
          <w:lang w:val="sv-SE"/>
        </w:rPr>
        <w:t xml:space="preserve">FINA, </w:t>
      </w:r>
      <w:r w:rsidR="008E4CE8" w:rsidRPr="00DD1D11">
        <w:rPr>
          <w:lang w:val="sv-SE"/>
        </w:rPr>
        <w:t xml:space="preserve">Rijeka, </w:t>
      </w:r>
      <w:r w:rsidR="008E4CE8" w:rsidRPr="00DD1D11">
        <w:t>Frana Kurelca 8</w:t>
      </w:r>
      <w:r w:rsidR="000E6660">
        <w:t xml:space="preserve">, uz rješenje VTS RH </w:t>
      </w:r>
      <w:proofErr w:type="spellStart"/>
      <w:r w:rsidR="000E6660">
        <w:t>posl</w:t>
      </w:r>
      <w:proofErr w:type="spellEnd"/>
      <w:r w:rsidR="000E6660">
        <w:t>. broj: 89 Pž-7459/2018-2 od 18. prosinca 2018.,</w:t>
      </w:r>
    </w:p>
    <w:p w:rsidRDefault="00E82047" w:rsidP="00E82047" w:rsidR="00E82047" w:rsidRPr="000E6660">
      <w:pPr>
        <w:ind w:firstLine="708"/>
        <w:jc w:val="both"/>
        <w:rPr>
          <w:b/>
        </w:rPr>
      </w:pPr>
      <w:r>
        <w:t>3/ P</w:t>
      </w:r>
      <w:r w:rsidR="008E4CE8" w:rsidRPr="00DD1D11">
        <w:rPr>
          <w:lang w:val="sv-SE"/>
        </w:rPr>
        <w:t xml:space="preserve">redlagatelj - </w:t>
      </w:r>
      <w:r w:rsidR="0009063B" w:rsidRPr="00DD1D11">
        <w:t xml:space="preserve">dužnik </w:t>
      </w:r>
      <w:r w:rsidRPr="00402136">
        <w:t>ORKAN ENERGIJA d.o.o. Medulin, Centar 282, OIB: 63767063559</w:t>
      </w:r>
      <w:r>
        <w:t xml:space="preserve"> putem punomoćnika</w:t>
      </w:r>
      <w:r w:rsidR="000E6660">
        <w:t xml:space="preserve">, uz rješenje VTS RH </w:t>
      </w:r>
      <w:proofErr w:type="spellStart"/>
      <w:r w:rsidR="000E6660">
        <w:t>posl</w:t>
      </w:r>
      <w:proofErr w:type="spellEnd"/>
      <w:r w:rsidR="000E6660">
        <w:t>. broj: 89 Pž-7459/2018-2 od 18. prosinca 2018.,</w:t>
      </w:r>
    </w:p>
    <w:p w:rsidRDefault="00660CB2" w:rsidP="000E6660" w:rsidR="00500701" w:rsidRPr="00FD4B31">
      <w:pPr>
        <w:ind w:firstLine="708"/>
        <w:jc w:val="both"/>
        <w:rPr>
          <w:color w:val="FF0000"/>
        </w:rPr>
      </w:pPr>
      <w:r>
        <w:t>4</w:t>
      </w:r>
      <w:r w:rsidR="00E82047">
        <w:t xml:space="preserve">/ </w:t>
      </w:r>
      <w:r w:rsidR="00C05635" w:rsidRPr="00DD1D11">
        <w:t>e-Oglasna ploča sudova 8 dana</w:t>
      </w:r>
      <w:r w:rsidR="006A7B82">
        <w:t xml:space="preserve"> </w:t>
      </w:r>
    </w:p>
    <w:sectPr w:rsidSect="00C40FD5" w:rsidR="00500701" w:rsidRPr="00FD4B3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7E0F" w:rsidP="0009063B" w:rsidR="00887E0F">
      <w:r>
        <w:separator/>
      </w:r>
    </w:p>
  </w:endnote>
  <w:endnote w:id="0" w:type="continuationSeparator">
    <w:p w:rsidRDefault="00887E0F" w:rsidP="0009063B" w:rsidR="00887E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7E0F" w:rsidP="0009063B" w:rsidR="00887E0F">
      <w:r>
        <w:separator/>
      </w:r>
    </w:p>
  </w:footnote>
  <w:footnote w:id="0" w:type="continuationSeparator">
    <w:p w:rsidRDefault="00887E0F" w:rsidP="0009063B" w:rsidR="00887E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C565DA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E6660">
          <w:rPr>
            <w:noProof/>
          </w:rPr>
          <w:t>2</w:t>
        </w:r>
        <w:r>
          <w:fldChar w:fldCharType="end"/>
        </w:r>
        <w:r>
          <w:tab/>
        </w:r>
        <w:r w:rsidR="0009063B">
          <w:rPr>
            <w:sz w:val="23"/>
            <w:szCs w:val="23"/>
          </w:rPr>
          <w:t xml:space="preserve">Posl.br.: </w:t>
        </w:r>
        <w:r w:rsidR="005E79A4">
          <w:rPr>
            <w:sz w:val="23"/>
            <w:szCs w:val="23"/>
          </w:rPr>
          <w:t>1</w:t>
        </w:r>
        <w:r w:rsidR="0009063B">
          <w:rPr>
            <w:sz w:val="23"/>
            <w:szCs w:val="23"/>
          </w:rPr>
          <w:t xml:space="preserve"> St-</w:t>
        </w:r>
        <w:r w:rsidR="005E79A4">
          <w:rPr>
            <w:sz w:val="23"/>
            <w:szCs w:val="23"/>
          </w:rPr>
          <w:t>124</w:t>
        </w:r>
        <w:r w:rsidR="0009063B" w:rsidRPr="004C4B9E">
          <w:rPr>
            <w:sz w:val="23"/>
            <w:szCs w:val="23"/>
          </w:rPr>
          <w:t>/1</w:t>
        </w:r>
        <w:r w:rsidR="005E79A4">
          <w:rPr>
            <w:sz w:val="23"/>
            <w:szCs w:val="23"/>
          </w:rPr>
          <w:t>7</w:t>
        </w:r>
        <w:r w:rsidR="0009063B" w:rsidRPr="004C4B9E">
          <w:rPr>
            <w:sz w:val="23"/>
            <w:szCs w:val="23"/>
          </w:rPr>
          <w:t>-</w:t>
        </w:r>
        <w:r w:rsidR="00C05635">
          <w:rPr>
            <w:sz w:val="23"/>
            <w:szCs w:val="23"/>
          </w:rPr>
          <w:t>3</w:t>
        </w:r>
      </w:p>
    </w:sdtContent>
  </w:sdt>
  <w:p w:rsidRDefault="00A80E55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635" w:rsidP="00C05635" w:rsidR="00C0563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09063B"/>
    <w:rsid w:val="0009063B"/>
    <w:rsid w:val="000E6660"/>
    <w:rsid w:val="000F3DCF"/>
    <w:rsid w:val="00126339"/>
    <w:rsid w:val="00275683"/>
    <w:rsid w:val="002A274E"/>
    <w:rsid w:val="002E4EE0"/>
    <w:rsid w:val="00335E60"/>
    <w:rsid w:val="003571CD"/>
    <w:rsid w:val="00424D71"/>
    <w:rsid w:val="00454DE6"/>
    <w:rsid w:val="00554328"/>
    <w:rsid w:val="005557CA"/>
    <w:rsid w:val="005E79A4"/>
    <w:rsid w:val="005F6A54"/>
    <w:rsid w:val="00660CB2"/>
    <w:rsid w:val="006A7B82"/>
    <w:rsid w:val="007106A2"/>
    <w:rsid w:val="00810325"/>
    <w:rsid w:val="00887E0F"/>
    <w:rsid w:val="008E4CE8"/>
    <w:rsid w:val="00985388"/>
    <w:rsid w:val="00A00233"/>
    <w:rsid w:val="00A42896"/>
    <w:rsid w:val="00A57AF5"/>
    <w:rsid w:val="00A80E55"/>
    <w:rsid w:val="00C05635"/>
    <w:rsid w:val="00C2699E"/>
    <w:rsid w:val="00C565DA"/>
    <w:rsid w:val="00CD5F1E"/>
    <w:rsid w:val="00DD1D11"/>
    <w:rsid w:val="00DE2C66"/>
    <w:rsid w:val="00E30663"/>
    <w:rsid w:val="00E82047"/>
    <w:rsid w:val="00E86A46"/>
    <w:rsid w:val="00EC0CA8"/>
    <w:rsid w:val="00EC399E"/>
    <w:rsid w:val="00EF4CC2"/>
    <w:rsid w:val="00FD10DE"/>
    <w:rsid w:val="00FD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18F97F6F"/>
  <w15:docId w15:val="{A745AC44-9617-430B-B842-73D2975843CF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uiPriority="0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63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3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3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3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3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zakazivanje ispitnog ročišta</izvorni_sadrzaj>
    <derivirana_varijabla naziv="DomainObject.Primjedba_1">zakazivanje ispitnog ročišta</derivirana_varijabla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St-58/2018</izvorni_sadrzaj>
    <derivirana_varijabla naziv="DomainObject.Predmet.OznakaBroj_1">St-58/2018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ORKAN ENERGIJA d.o.o. MEDULIN</izvorni_sadrzaj>
    <derivirana_varijabla naziv="DomainObject.Predmet.ProtustrankaFormated_1">  ORKAN ENERGIJA d.o.o. MEDULIN</derivirana_varijabla>
  </DomainObject.Predmet.ProtustrankaFormated>
  <DomainObject.Predmet.ProtustrankaFormatedOIB>
    <izvorni_sadrzaj>  ORKAN ENERGIJA d.o.o. MEDULIN, OIB 63767063559</izvorni_sadrzaj>
    <derivirana_varijabla naziv="DomainObject.Predmet.ProtustrankaFormatedOIB_1">  ORKAN ENERGIJA d.o.o. MEDULIN, OIB 63767063559</derivirana_varijabla>
  </DomainObject.Predmet.ProtustrankaFormatedOIB>
  <DomainObject.Predmet.ProtustrankaFormatedWithAdress>
    <izvorni_sadrzaj> ORKAN ENERGIJA d.o.o. MEDULIN, Centar 282, 52100 Medulin</izvorni_sadrzaj>
    <derivirana_varijabla naziv="DomainObject.Predmet.ProtustrankaFormatedWithAdress_1"> ORKAN ENERGIJA d.o.o. MEDULIN, Centar 282, 52100 Medulin</derivirana_varijabla>
  </DomainObject.Predmet.ProtustrankaFormatedWithAdress>
  <DomainObject.Predmet.ProtustrankaFormatedWithAdressOIB>
    <izvorni_sadrzaj> ORKAN ENERGIJA d.o.o. MEDULIN, OIB 63767063559, Centar 282, 52100 Medulin</izvorni_sadrzaj>
    <derivirana_varijabla naziv="DomainObject.Predmet.ProtustrankaFormatedWithAdressOIB_1"> ORKAN ENERGIJA d.o.o. MEDULIN, OIB 63767063559, Centar 282, 52100 Medulin</derivirana_varijabla>
  </DomainObject.Predmet.ProtustrankaFormatedWithAdressOIB>
  <DomainObject.Predmet.ProtustrankaWithAdress>
    <izvorni_sadrzaj>ORKAN ENERGIJA d.o.o. MEDULIN Centar 282, 52100 Medulin</izvorni_sadrzaj>
    <derivirana_varijabla naziv="DomainObject.Predmet.ProtustrankaWithAdress_1">ORKAN ENERGIJA d.o.o. MEDULIN Centar 282, 52100 Medulin</derivirana_varijabla>
  </DomainObject.Predmet.ProtustrankaWithAdress>
  <DomainObject.Predmet.ProtustrankaWithAdressOIB>
    <izvorni_sadrzaj>ORKAN ENERGIJA d.o.o. MEDULIN, OIB 63767063559, Centar 282, 52100 Medulin</izvorni_sadrzaj>
    <derivirana_varijabla naziv="DomainObject.Predmet.ProtustrankaWithAdressOIB_1">ORKAN ENERGIJA d.o.o. MEDULIN, OIB 63767063559, Centar 282, 52100 Medulin</derivirana_varijabla>
  </DomainObject.Predmet.ProtustrankaWithAdressOIB>
  <DomainObject.Predmet.ProtustrankaNazivFormated>
    <izvorni_sadrzaj>ORKAN ENERGIJA d.o.o. MEDULIN</izvorni_sadrzaj>
    <derivirana_varijabla naziv="DomainObject.Predmet.ProtustrankaNazivFormated_1">ORKAN ENERGIJA d.o.o. MEDULIN</derivirana_varijabla>
  </DomainObject.Predmet.ProtustrankaNazivFormated>
  <DomainObject.Predmet.ProtustrankaNazivFormatedOIB>
    <izvorni_sadrzaj>ORKAN ENERGIJA d.o.o. MEDULIN, OIB 63767063559</izvorni_sadrzaj>
    <derivirana_varijabla naziv="DomainObject.Predmet.ProtustrankaNazivFormatedOIB_1">ORKAN ENERGIJA d.o.o. MEDULIN, OIB 63767063559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ORKAN ENERGIJA d.o.o. MEDULIN</izvorni_sadrzaj>
    <derivirana_varijabla naziv="DomainObject.Predmet.StrankaFormated_1">  ORKAN ENERGIJA d.o.o. MEDULIN</derivirana_varijabla>
  </DomainObject.Predmet.StrankaFormated>
  <DomainObject.Predmet.StrankaFormatedOIB>
    <izvorni_sadrzaj>  ORKAN ENERGIJA d.o.o. MEDULIN, OIB 63767063559</izvorni_sadrzaj>
    <derivirana_varijabla naziv="DomainObject.Predmet.StrankaFormatedOIB_1">  ORKAN ENERGIJA d.o.o. MEDULIN, OIB 63767063559</derivirana_varijabla>
  </DomainObject.Predmet.StrankaFormatedOIB>
  <DomainObject.Predmet.StrankaFormatedWithAdress>
    <izvorni_sadrzaj> ORKAN ENERGIJA d.o.o. MEDULIN, Centar 282, 52100 Medulin</izvorni_sadrzaj>
    <derivirana_varijabla naziv="DomainObject.Predmet.StrankaFormatedWithAdress_1"> ORKAN ENERGIJA d.o.o. MEDULIN, Centar 282, 52100 Medulin</derivirana_varijabla>
  </DomainObject.Predmet.StrankaFormatedWithAdress>
  <DomainObject.Predmet.StrankaFormatedWithAdressOIB>
    <izvorni_sadrzaj> ORKAN ENERGIJA d.o.o. MEDULIN, OIB 63767063559, Centar 282, 52100 Medulin</izvorni_sadrzaj>
    <derivirana_varijabla naziv="DomainObject.Predmet.StrankaFormatedWithAdressOIB_1"> ORKAN ENERGIJA d.o.o. MEDULIN, OIB 63767063559, Centar 282, 52100 Medulin</derivirana_varijabla>
  </DomainObject.Predmet.StrankaFormatedWithAdressOIB>
  <DomainObject.Predmet.StrankaWithAdress>
    <izvorni_sadrzaj>ORKAN ENERGIJA d.o.o. MEDULIN Centar 282,52100 Medulin</izvorni_sadrzaj>
    <derivirana_varijabla naziv="DomainObject.Predmet.StrankaWithAdress_1">ORKAN ENERGIJA d.o.o. MEDULIN Centar 282,52100 Medulin</derivirana_varijabla>
  </DomainObject.Predmet.StrankaWithAdress>
  <DomainObject.Predmet.StrankaWithAdressOIB>
    <izvorni_sadrzaj>ORKAN ENERGIJA d.o.o. MEDULIN, OIB 63767063559, Centar 282,52100 Medulin</izvorni_sadrzaj>
    <derivirana_varijabla naziv="DomainObject.Predmet.StrankaWithAdressOIB_1">ORKAN ENERGIJA d.o.o. MEDULIN, OIB 63767063559, Centar 282,52100 Medulin</derivirana_varijabla>
  </DomainObject.Predmet.StrankaWithAdressOIB>
  <DomainObject.Predmet.StrankaNazivFormated>
    <izvorni_sadrzaj>ORKAN ENERGIJA d.o.o. MEDULIN</izvorni_sadrzaj>
    <derivirana_varijabla naziv="DomainObject.Predmet.StrankaNazivFormated_1">ORKAN ENERGIJA d.o.o. MEDULIN</derivirana_varijabla>
  </DomainObject.Predmet.StrankaNazivFormated>
  <DomainObject.Predmet.StrankaNazivFormatedOIB>
    <izvorni_sadrzaj>ORKAN ENERGIJA d.o.o. MEDULIN, OIB 63767063559</izvorni_sadrzaj>
    <derivirana_varijabla naziv="DomainObject.Predmet.StrankaNazivFormatedOIB_1">ORKAN ENERGIJA d.o.o. MEDULIN, OIB 63767063559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ORKAN ENERGIJA d.o.o. MEDULIN</item>
    </izvorni_sadrzaj>
    <derivirana_varijabla naziv="DomainObject.Predmet.StrankaListFormated_1">
      <item>ORKAN ENERGIJA d.o.o. MEDULIN</item>
    </derivirana_varijabla>
  </DomainObject.Predmet.StrankaListFormated>
  <DomainObject.Predmet.StrankaListFormatedOIB>
    <izvorni_sadrzaj>
      <item>ORKAN ENERGIJA d.o.o. MEDULIN, OIB 63767063559</item>
    </izvorni_sadrzaj>
    <derivirana_varijabla naziv="DomainObject.Predmet.StrankaListFormatedOIB_1">
      <item>ORKAN ENERGIJA d.o.o. MEDULIN, OIB 63767063559</item>
    </derivirana_varijabla>
  </DomainObject.Predmet.StrankaListFormatedOIB>
  <DomainObject.Predmet.StrankaListFormatedWithAdress>
    <izvorni_sadrzaj>
      <item>ORKAN ENERGIJA d.o.o. MEDULIN, Centar 282, 52100 Medulin</item>
    </izvorni_sadrzaj>
    <derivirana_varijabla naziv="DomainObject.Predmet.StrankaListFormatedWithAdress_1">
      <item>ORKAN ENERGIJA d.o.o. MEDULIN, Centar 282, 52100 Medulin</item>
    </derivirana_varijabla>
  </DomainObject.Predmet.StrankaListFormatedWithAdress>
  <DomainObject.Predmet.StrankaListFormatedWithAdressOIB>
    <izvorni_sadrzaj>
      <item>ORKAN ENERGIJA d.o.o. MEDULIN, OIB 63767063559, Centar 282, 52100 Medulin</item>
    </izvorni_sadrzaj>
    <derivirana_varijabla naziv="DomainObject.Predmet.StrankaListFormatedWithAdressOIB_1">
      <item>ORKAN ENERGIJA d.o.o. MEDULIN, OIB 63767063559, Centar 282, 52100 Medulin</item>
    </derivirana_varijabla>
  </DomainObject.Predmet.StrankaListFormatedWithAdressOIB>
  <DomainObject.Predmet.StrankaListNazivFormated>
    <izvorni_sadrzaj>
      <item>ORKAN ENERGIJA d.o.o. MEDULIN</item>
    </izvorni_sadrzaj>
    <derivirana_varijabla naziv="DomainObject.Predmet.StrankaListNazivFormated_1">
      <item>ORKAN ENERGIJA d.o.o. MEDULIN</item>
    </derivirana_varijabla>
  </DomainObject.Predmet.StrankaListNazivFormated>
  <DomainObject.Predmet.StrankaListNazivFormatedOIB>
    <izvorni_sadrzaj>
      <item>ORKAN ENERGIJA d.o.o. MEDULIN, OIB 63767063559</item>
    </izvorni_sadrzaj>
    <derivirana_varijabla naziv="DomainObject.Predmet.StrankaListNazivFormatedOIB_1">
      <item>ORKAN ENERGIJA d.o.o. MEDULIN, OIB 63767063559</item>
    </derivirana_varijabla>
  </DomainObject.Predmet.StrankaListNazivFormatedOIB>
  <DomainObject.Predmet.ProtuStrankaListFormated>
    <izvorni_sadrzaj>
      <item>ORKAN ENERGIJA d.o.o. MEDULIN</item>
    </izvorni_sadrzaj>
    <derivirana_varijabla naziv="DomainObject.Predmet.ProtuStrankaListFormated_1">
      <item>ORKAN ENERGIJA d.o.o. MEDULIN</item>
    </derivirana_varijabla>
  </DomainObject.Predmet.ProtuStrankaListFormated>
  <DomainObject.Predmet.ProtuStrankaListFormatedOIB>
    <izvorni_sadrzaj>
      <item>ORKAN ENERGIJA d.o.o. MEDULIN, OIB 63767063559</item>
    </izvorni_sadrzaj>
    <derivirana_varijabla naziv="DomainObject.Predmet.ProtuStrankaListFormatedOIB_1">
      <item>ORKAN ENERGIJA d.o.o. MEDULIN, OIB 63767063559</item>
    </derivirana_varijabla>
  </DomainObject.Predmet.ProtuStrankaListFormatedOIB>
  <DomainObject.Predmet.ProtuStrankaListFormatedWithAdress>
    <izvorni_sadrzaj>
      <item>ORKAN ENERGIJA d.o.o. MEDULIN, Centar 282, 52100 Medulin</item>
    </izvorni_sadrzaj>
    <derivirana_varijabla naziv="DomainObject.Predmet.ProtuStrankaListFormatedWithAdress_1">
      <item>ORKAN ENERGIJA d.o.o. MEDULIN, Centar 282, 52100 Medulin</item>
    </derivirana_varijabla>
  </DomainObject.Predmet.ProtuStrankaListFormatedWithAdress>
  <DomainObject.Predmet.ProtuStrankaListFormatedWithAdressOIB>
    <izvorni_sadrzaj>
      <item>ORKAN ENERGIJA d.o.o. MEDULIN, OIB 63767063559, Centar 282, 52100 Medulin</item>
    </izvorni_sadrzaj>
    <derivirana_varijabla naziv="DomainObject.Predmet.ProtuStrankaListFormatedWithAdressOIB_1">
      <item>ORKAN ENERGIJA d.o.o. MEDULIN, OIB 63767063559, Centar 282, 52100 Medulin</item>
    </derivirana_varijabla>
  </DomainObject.Predmet.ProtuStrankaListFormatedWithAdressOIB>
  <DomainObject.Predmet.ProtuStrankaListNazivFormated>
    <izvorni_sadrzaj>
      <item>ORKAN ENERGIJA d.o.o. MEDULIN</item>
    </izvorni_sadrzaj>
    <derivirana_varijabla naziv="DomainObject.Predmet.ProtuStrankaListNazivFormated_1">
      <item>ORKAN ENERGIJA d.o.o. MEDULIN</item>
    </derivirana_varijabla>
  </DomainObject.Predmet.ProtuStrankaListNazivFormated>
  <DomainObject.Predmet.ProtuStrankaListNazivFormatedOIB>
    <izvorni_sadrzaj>
      <item>ORKAN ENERGIJA d.o.o. MEDULIN, OIB 63767063559</item>
    </izvorni_sadrzaj>
    <derivirana_varijabla naziv="DomainObject.Predmet.ProtuStrankaListNazivFormatedOIB_1">
      <item>ORKAN ENERGIJA d.o.o. MEDULIN, OIB 63767063559</item>
    </derivirana_varijabla>
  </DomainObject.Predmet.ProtuStrankaListNazivFormatedOIB>
  <DomainObject.Predmet.OstaliListFormated>
    <izvorni_sadrzaj>
      <item>Odvj. Pavao Mrkonjić</item>
    </izvorni_sadrzaj>
    <derivirana_varijabla naziv="DomainObject.Predmet.OstaliListFormated_1">
      <item>Odvj. Pavao Mrkonjić</item>
    </derivirana_varijabla>
  </DomainObject.Predmet.OstaliListFormated>
  <DomainObject.Predmet.OstaliListFormatedOIB>
    <izvorni_sadrzaj>
      <item>Odvj. Pavao Mrkonjić</item>
    </izvorni_sadrzaj>
    <derivirana_varijabla naziv="DomainObject.Predmet.OstaliListFormatedOIB_1">
      <item>Odvj. Pavao Mrkonjić</item>
    </derivirana_varijabla>
  </DomainObject.Predmet.OstaliListFormatedOIB>
  <DomainObject.Predmet.OstaliListFormatedWithAdress>
    <izvorni_sadrzaj>
      <item>Odvj. Pavao Mrkonjić, Ante Topić Mimare24, 10000 Zagreb</item>
    </izvorni_sadrzaj>
    <derivirana_varijabla naziv="DomainObject.Predmet.OstaliListFormatedWithAdress_1">
      <item>Odvj. Pavao Mrkonjić, Ante Topić Mimare24, 10000 Zagreb</item>
    </derivirana_varijabla>
  </DomainObject.Predmet.OstaliListFormatedWithAdress>
  <DomainObject.Predmet.OstaliListFormatedWithAdressOIB>
    <izvorni_sadrzaj>
      <item>Odvj. Pavao Mrkonjić, Ante Topić Mimare24, 10000 Zagreb</item>
    </izvorni_sadrzaj>
    <derivirana_varijabla naziv="DomainObject.Predmet.OstaliListFormatedWithAdressOIB_1">
      <item>Odvj. Pavao Mrkonjić, Ante Topić Mimare24, 10000 Zagreb</item>
    </derivirana_varijabla>
  </DomainObject.Predmet.OstaliListFormatedWithAdressOIB>
  <DomainObject.Predmet.OstaliListNazivFormated>
    <izvorni_sadrzaj>
      <item>Odvj. Pavao Mrkonjić</item>
    </izvorni_sadrzaj>
    <derivirana_varijabla naziv="DomainObject.Predmet.OstaliListNazivFormated_1">
      <item>Odvj. Pavao Mrkonjić</item>
    </derivirana_varijabla>
  </DomainObject.Predmet.OstaliListNazivFormated>
  <DomainObject.Predmet.OstaliListNazivFormatedOIB>
    <izvorni_sadrzaj>
      <item>Odvj. Pavao Mrkonjić</item>
    </izvorni_sadrzaj>
    <derivirana_varijabla naziv="DomainObject.Predmet.OstaliListNazivFormatedOIB_1">
      <item>Odvj. 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ORKAN ENERGIJA d.o.o. MEDULIN</izvorni_sadrzaj>
    <derivirana_varijabla naziv="DomainObject.Predmet.StrankaIDrugi_1">ORKAN ENERGIJA d.o.o. MEDULIN</derivirana_varijabla>
  </DomainObject.Predmet.StrankaIDrugi>
  <DomainObject.Predmet.ProtustrankaIDrugi>
    <izvorni_sadrzaj>ORKAN ENERGIJA d.o.o. MEDULIN</izvorni_sadrzaj>
    <derivirana_varijabla naziv="DomainObject.Predmet.ProtustrankaIDrugi_1">ORKAN ENERGIJA d.o.o. MEDULIN</derivirana_varijabla>
  </DomainObject.Predmet.ProtustrankaIDrugi>
  <DomainObject.Predmet.StrankaIDrugiAdressOIB>
    <izvorni_sadrzaj>ORKAN ENERGIJA d.o.o. MEDULIN, OIB 63767063559, Centar 282, 52100 Medulin</izvorni_sadrzaj>
    <derivirana_varijabla naziv="DomainObject.Predmet.StrankaIDrugiAdressOIB_1">ORKAN ENERGIJA d.o.o. MEDULIN, OIB 63767063559, Centar 282, 52100 Medulin</derivirana_varijabla>
  </DomainObject.Predmet.StrankaIDrugiAdressOIB>
  <DomainObject.Predmet.ProtustrankaIDrugiAdressOIB>
    <izvorni_sadrzaj>ORKAN ENERGIJA d.o.o. MEDULIN, OIB 63767063559, Centar 282, 52100 Medulin</izvorni_sadrzaj>
    <derivirana_varijabla naziv="DomainObject.Predmet.ProtustrankaIDrugiAdressOIB_1">ORKAN ENERGIJA d.o.o. MEDULIN, OIB 63767063559, Centar 282,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ORKAN ENERGIJA d.o.o. MEDULIN</item>
      <item>Odvj. Pavao Mrkonjić</item>
      <item>ORKAN ENERGIJA d.o.o. MEDULIN</item>
    </izvorni_sadrzaj>
    <derivirana_varijabla naziv="DomainObject.Predmet.SudioniciListNaziv_1">
      <item>ORKAN ENERGIJA d.o.o. MEDULIN</item>
      <item>Odvj. Pavao Mrkonjić</item>
      <item>ORKAN ENERGIJA d.o.o. MEDULIN</item>
    </derivirana_varijabla>
  </DomainObject.Predmet.SudioniciListNaziv>
  <DomainObject.Predmet.SudioniciListAdressOIB>
    <izvorni_sadrzaj>
      <item>ORKAN ENERGIJA d.o.o. MEDULIN, OIB 63767063559, Centar 282,52100 Medulin</item>
      <item>Odvj. Pavao Mrkonjić, Ante Topić Mimare24,10000 Zagreb</item>
      <item>ORKAN ENERGIJA d.o.o. MEDULIN, OIB 63767063559, Centar 282,52100 Medulin</item>
    </izvorni_sadrzaj>
    <derivirana_varijabla naziv="DomainObject.Predmet.SudioniciListAdressOIB_1">
      <item>ORKAN ENERGIJA d.o.o. MEDULIN, OIB 63767063559, Centar 282,52100 Medulin</item>
      <item>Odvj. Pavao Mrkonjić, Ante Topić Mimare24,10000 Zagreb</item>
      <item>ORKAN ENERGIJA d.o.o. MEDULIN, OIB 63767063559, Centar 282,52100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63767063559</item>
      <item>, OIB null</item>
      <item>, OIB 63767063559</item>
    </izvorni_sadrzaj>
    <derivirana_varijabla naziv="DomainObject.Predmet.SudioniciListNazivOIB_1">
      <item>, OIB 63767063559</item>
      <item>, OIB null</item>
      <item>, OIB 63767063559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1138</properties:Characters>
  <properties:Lines>47</properties:Lines>
  <properties:Paragraphs>20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2019-02-13T08:59:00Z</dcterms:created>
  <dc:creator>Jasmina Matika</dc:creator>
  <cp:lastModifiedBy>Sanja Prodan</cp:lastModifiedBy>
  <cp:lastPrinted>2019-02-13T11:48:00Z</cp:lastPrinted>
  <dcterms:modified xmlns:xsi="http://www.w3.org/2001/XMLSchema-instance" xsi:type="dcterms:W3CDTF">2019-02-13T11:48:00Z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(st5818, orkan energija-zakazivanje novog ispitnog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