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3a56" w14:paraId="afc3a56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C198B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D510E6" w:rsidP="0076179C" w:rsidR="00D510E6">
      <w:pPr>
        <w:rPr>
          <w:bCs/>
        </w:rPr>
      </w:pPr>
    </w:p>
    <w:p w:rsidRDefault="006542F3" w:rsidP="0076179C" w:rsidR="001359F6" w:rsidRPr="0076179C">
      <w:pPr>
        <w:rPr>
          <w:bCs/>
        </w:rPr>
      </w:pPr>
      <w:r>
        <w:rPr>
          <w:bCs/>
        </w:rPr>
        <w:tab/>
      </w: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1359F6" w:rsidP="006463FA" w:rsidR="001359F6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6542F3" w:rsidP="006463FA" w:rsidR="006542F3">
      <w:pPr>
        <w:rPr>
          <w:sz w:val="22"/>
        </w:rPr>
      </w:pPr>
    </w:p>
    <w:p w:rsidRDefault="00B274D0" w:rsidP="006542F3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606B8A">
        <w:t xml:space="preserve"> M-PROGRES d.o.o. u stečaju, Čakovec, O. Price 8, OIB: 44546796268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606B8A">
        <w:t>11</w:t>
      </w:r>
      <w:r w:rsidR="00EC198B">
        <w:t>. siječnja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606B8A">
        <w:t>12</w:t>
      </w:r>
      <w:r w:rsidR="00EC198B">
        <w:t>. siječnja 2017</w:t>
      </w:r>
      <w:r w:rsidR="001330C0">
        <w:t>.</w:t>
      </w:r>
    </w:p>
    <w:p w:rsidRDefault="006542F3" w:rsidP="006542F3" w:rsidR="006542F3">
      <w:pPr>
        <w:ind w:firstLine="708"/>
        <w:jc w:val="both"/>
      </w:pPr>
    </w:p>
    <w:p w:rsidRDefault="00D510E6" w:rsidP="00234CDB" w:rsidR="00D510E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EC198B" w:rsidP="00D879DB" w:rsidR="00EC198B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606B8A">
        <w:t xml:space="preserve"> M-PROGRES d.o.o. u stečaju, Čakovec, O. Price 8, OIB: 44546796268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D510E6" w:rsidP="001B038F" w:rsidR="00D510E6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6542F3" w:rsidP="00B274D0" w:rsidR="006542F3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6542F3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D510E6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EC198B" w:rsidP="00A951C6" w:rsidR="00EC198B">
      <w:pPr>
        <w:tabs>
          <w:tab w:pos="5400" w:val="left"/>
        </w:tabs>
        <w:rPr>
          <w:b/>
          <w:bCs/>
        </w:rPr>
      </w:pPr>
    </w:p>
    <w:p w:rsidRDefault="00EC198B" w:rsidR="00EC198B">
      <w:pPr>
        <w:rPr>
          <w:b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46"/>
        <w:gridCol w:w="1984"/>
        <w:gridCol w:w="2127"/>
        <w:gridCol w:w="2292"/>
        <w:gridCol w:w="1813"/>
      </w:tblGrid>
      <w:tr w:rsidTr="00C5621E" w:rsidR="00606B8A" w:rsidRPr="00065D33">
        <w:tc>
          <w:tcPr>
            <w:tcW w:type="dxa" w:w="846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  <w:rPr>
                <w:sz w:val="20"/>
              </w:rPr>
            </w:pPr>
            <w:r w:rsidRPr="00065D33">
              <w:rPr>
                <w:sz w:val="20"/>
              </w:rPr>
              <w:t>R. br.</w:t>
            </w:r>
          </w:p>
        </w:tc>
        <w:tc>
          <w:tcPr>
            <w:tcW w:type="dxa" w:w="1984"/>
            <w:shd w:fill="auto" w:color="auto" w:val="clear"/>
          </w:tcPr>
          <w:p w:rsidRDefault="00606B8A" w:rsidP="00C5621E" w:rsidR="00606B8A" w:rsidRPr="00065D33">
            <w:pPr>
              <w:jc w:val="center"/>
              <w:rPr>
                <w:sz w:val="20"/>
              </w:rPr>
            </w:pPr>
            <w:r w:rsidRPr="00065D33">
              <w:rPr>
                <w:sz w:val="20"/>
              </w:rPr>
              <w:t>Vjerovnik</w:t>
            </w:r>
          </w:p>
        </w:tc>
        <w:tc>
          <w:tcPr>
            <w:tcW w:type="dxa" w:w="2127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  <w:rPr>
                <w:sz w:val="20"/>
              </w:rPr>
            </w:pPr>
            <w:r w:rsidRPr="00065D33">
              <w:rPr>
                <w:sz w:val="20"/>
              </w:rPr>
              <w:t>Prijavljeno</w:t>
            </w:r>
          </w:p>
        </w:tc>
        <w:tc>
          <w:tcPr>
            <w:tcW w:type="dxa" w:w="2292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  <w:rPr>
                <w:sz w:val="20"/>
              </w:rPr>
            </w:pPr>
            <w:r w:rsidRPr="00065D33">
              <w:rPr>
                <w:sz w:val="20"/>
              </w:rPr>
              <w:t>Priznato</w:t>
            </w:r>
          </w:p>
        </w:tc>
        <w:tc>
          <w:tcPr>
            <w:tcW w:type="dxa" w:w="1813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  <w:rPr>
                <w:sz w:val="20"/>
              </w:rPr>
            </w:pPr>
            <w:r w:rsidRPr="00065D33">
              <w:rPr>
                <w:sz w:val="20"/>
              </w:rPr>
              <w:t>Osporeno</w:t>
            </w:r>
          </w:p>
        </w:tc>
      </w:tr>
      <w:tr w:rsidTr="00C5621E" w:rsidR="00606B8A" w:rsidRPr="00065D33">
        <w:tc>
          <w:tcPr>
            <w:tcW w:type="dxa" w:w="846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  <w:rPr>
                <w:sz w:val="20"/>
              </w:rPr>
            </w:pPr>
            <w:r w:rsidRPr="00065D33">
              <w:rPr>
                <w:sz w:val="20"/>
              </w:rPr>
              <w:t>1.</w:t>
            </w:r>
          </w:p>
        </w:tc>
        <w:tc>
          <w:tcPr>
            <w:tcW w:type="dxa" w:w="1984"/>
            <w:shd w:fill="auto" w:color="auto" w:val="clear"/>
          </w:tcPr>
          <w:p w:rsidRDefault="00606B8A" w:rsidP="00C5621E" w:rsidR="00606B8A" w:rsidRPr="00065D33">
            <w:pPr>
              <w:rPr>
                <w:sz w:val="20"/>
              </w:rPr>
            </w:pPr>
            <w:r w:rsidRPr="00065D33">
              <w:rPr>
                <w:sz w:val="20"/>
              </w:rPr>
              <w:t xml:space="preserve">Republika Hrvatska, Ministarstvo financija, Porezna uprava, Područni ured Sjeverna Hrvatska, zastupana po ŽDO Varaždin, OIB: 18683136487 </w:t>
            </w:r>
          </w:p>
        </w:tc>
        <w:tc>
          <w:tcPr>
            <w:tcW w:type="dxa" w:w="2127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  <w:rPr>
                <w:sz w:val="20"/>
              </w:rPr>
            </w:pPr>
            <w:r w:rsidRPr="00065D33">
              <w:rPr>
                <w:sz w:val="20"/>
              </w:rPr>
              <w:t>76.815,28 kn</w:t>
            </w:r>
          </w:p>
        </w:tc>
        <w:tc>
          <w:tcPr>
            <w:tcW w:type="dxa" w:w="2292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  <w:rPr>
                <w:sz w:val="20"/>
              </w:rPr>
            </w:pPr>
            <w:r w:rsidRPr="00065D33">
              <w:rPr>
                <w:sz w:val="20"/>
              </w:rPr>
              <w:t>76.815,28 kn</w:t>
            </w:r>
          </w:p>
        </w:tc>
        <w:tc>
          <w:tcPr>
            <w:tcW w:type="dxa" w:w="1813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Tr="00C5621E" w:rsidR="00606B8A" w:rsidRPr="00065D33">
        <w:tc>
          <w:tcPr>
            <w:tcW w:type="dxa" w:w="846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  <w:rPr>
                <w:sz w:val="20"/>
              </w:rPr>
            </w:pPr>
            <w:r w:rsidRPr="00065D33">
              <w:rPr>
                <w:sz w:val="20"/>
              </w:rPr>
              <w:t>2.</w:t>
            </w:r>
          </w:p>
        </w:tc>
        <w:tc>
          <w:tcPr>
            <w:tcW w:type="dxa" w:w="1984"/>
            <w:shd w:fill="auto" w:color="auto" w:val="clear"/>
          </w:tcPr>
          <w:p w:rsidRDefault="00606B8A" w:rsidP="00C5621E" w:rsidR="00606B8A" w:rsidRPr="00065D33">
            <w:pPr>
              <w:rPr>
                <w:sz w:val="20"/>
              </w:rPr>
            </w:pPr>
            <w:r w:rsidRPr="00065D33">
              <w:rPr>
                <w:sz w:val="20"/>
              </w:rPr>
              <w:t>Nikola Mikac</w:t>
            </w:r>
          </w:p>
          <w:p w:rsidRDefault="00606B8A" w:rsidP="00C5621E" w:rsidR="00606B8A" w:rsidRPr="00065D33">
            <w:pPr>
              <w:rPr>
                <w:sz w:val="20"/>
              </w:rPr>
            </w:pPr>
            <w:r w:rsidRPr="00065D33">
              <w:rPr>
                <w:sz w:val="20"/>
              </w:rPr>
              <w:t>O. Price 8, Čakovec</w:t>
            </w:r>
          </w:p>
          <w:p w:rsidRDefault="00606B8A" w:rsidP="00C5621E" w:rsidR="00606B8A" w:rsidRPr="00065D33">
            <w:r w:rsidRPr="00065D33">
              <w:rPr>
                <w:sz w:val="20"/>
              </w:rPr>
              <w:t>OIB: 86782222230</w:t>
            </w:r>
          </w:p>
        </w:tc>
        <w:tc>
          <w:tcPr>
            <w:tcW w:type="dxa" w:w="2127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  <w:rPr>
                <w:sz w:val="20"/>
              </w:rPr>
            </w:pPr>
            <w:r w:rsidRPr="00065D33">
              <w:rPr>
                <w:sz w:val="20"/>
              </w:rPr>
              <w:t>283.379,03 kn</w:t>
            </w:r>
          </w:p>
        </w:tc>
        <w:tc>
          <w:tcPr>
            <w:tcW w:type="dxa" w:w="2292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</w:pPr>
            <w:r w:rsidRPr="00065D33">
              <w:rPr>
                <w:sz w:val="20"/>
              </w:rPr>
              <w:t>283.379,03 kn</w:t>
            </w:r>
          </w:p>
        </w:tc>
        <w:tc>
          <w:tcPr>
            <w:tcW w:type="dxa" w:w="1813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</w:pPr>
            <w:r>
              <w:rPr>
                <w:sz w:val="20"/>
              </w:rPr>
              <w:t>-</w:t>
            </w:r>
          </w:p>
        </w:tc>
      </w:tr>
      <w:tr w:rsidTr="00C5621E" w:rsidR="00606B8A" w:rsidRPr="00065D33">
        <w:tc>
          <w:tcPr>
            <w:tcW w:type="dxa" w:w="846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  <w:rPr>
                <w:sz w:val="20"/>
              </w:rPr>
            </w:pPr>
            <w:r w:rsidRPr="00065D33">
              <w:rPr>
                <w:sz w:val="20"/>
              </w:rPr>
              <w:t>3.</w:t>
            </w:r>
          </w:p>
        </w:tc>
        <w:tc>
          <w:tcPr>
            <w:tcW w:type="dxa" w:w="1984"/>
            <w:shd w:fill="auto" w:color="auto" w:val="clear"/>
          </w:tcPr>
          <w:p w:rsidRDefault="00606B8A" w:rsidP="00C5621E" w:rsidR="00606B8A" w:rsidRPr="00065D33">
            <w:pPr>
              <w:rPr>
                <w:sz w:val="20"/>
              </w:rPr>
            </w:pPr>
            <w:r w:rsidRPr="00065D33">
              <w:rPr>
                <w:sz w:val="20"/>
              </w:rPr>
              <w:t>HEP d.o.o. Elektroistra Pula</w:t>
            </w:r>
          </w:p>
          <w:p w:rsidRDefault="00606B8A" w:rsidP="00C5621E" w:rsidR="00606B8A" w:rsidRPr="00065D33">
            <w:r w:rsidRPr="00065D33">
              <w:rPr>
                <w:sz w:val="20"/>
              </w:rPr>
              <w:t>Vergerijeva 6, Pula, OIB: 46830600751</w:t>
            </w:r>
          </w:p>
        </w:tc>
        <w:tc>
          <w:tcPr>
            <w:tcW w:type="dxa" w:w="2127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  <w:rPr>
                <w:sz w:val="20"/>
              </w:rPr>
            </w:pPr>
            <w:r w:rsidRPr="00065D33">
              <w:rPr>
                <w:sz w:val="20"/>
              </w:rPr>
              <w:t>1.990,69 kn</w:t>
            </w:r>
          </w:p>
        </w:tc>
        <w:tc>
          <w:tcPr>
            <w:tcW w:type="dxa" w:w="2292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</w:pPr>
            <w:r w:rsidRPr="00065D33">
              <w:rPr>
                <w:sz w:val="20"/>
              </w:rPr>
              <w:t>1.990,69 kn</w:t>
            </w:r>
          </w:p>
        </w:tc>
        <w:tc>
          <w:tcPr>
            <w:tcW w:type="dxa" w:w="1813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</w:pPr>
            <w:r w:rsidRPr="00065D33">
              <w:t>-</w:t>
            </w:r>
          </w:p>
        </w:tc>
      </w:tr>
      <w:tr w:rsidTr="00C5621E" w:rsidR="00606B8A" w:rsidRPr="00065D33">
        <w:tc>
          <w:tcPr>
            <w:tcW w:type="dxa" w:w="846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type="dxa" w:w="1984"/>
            <w:shd w:fill="auto" w:color="auto" w:val="clear"/>
          </w:tcPr>
          <w:p w:rsidRDefault="00606B8A" w:rsidP="00C5621E" w:rsidR="00606B8A" w:rsidRPr="00065D33">
            <w:pPr>
              <w:rPr>
                <w:sz w:val="20"/>
              </w:rPr>
            </w:pPr>
            <w:r>
              <w:rPr>
                <w:sz w:val="20"/>
              </w:rPr>
              <w:t xml:space="preserve">N&amp;A d.o.o., Celje, Malgajeva 2a, Republika Slovenija, </w:t>
            </w:r>
            <w:r w:rsidRPr="000C4C49">
              <w:rPr>
                <w:sz w:val="20"/>
              </w:rPr>
              <w:t>OIB:99980514952</w:t>
            </w:r>
          </w:p>
        </w:tc>
        <w:tc>
          <w:tcPr>
            <w:tcW w:type="dxa" w:w="2127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3.370.938,67</w:t>
            </w:r>
          </w:p>
        </w:tc>
        <w:tc>
          <w:tcPr>
            <w:tcW w:type="dxa" w:w="2292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  <w:rPr>
                <w:sz w:val="20"/>
              </w:rPr>
            </w:pPr>
            <w:r w:rsidRPr="000C4C49">
              <w:rPr>
                <w:sz w:val="20"/>
              </w:rPr>
              <w:t>3.370.938,67</w:t>
            </w:r>
          </w:p>
        </w:tc>
        <w:tc>
          <w:tcPr>
            <w:tcW w:type="dxa" w:w="1813"/>
            <w:shd w:fill="auto" w:color="auto" w:val="clear"/>
            <w:vAlign w:val="center"/>
          </w:tcPr>
          <w:p w:rsidRDefault="00606B8A" w:rsidP="00C5621E" w:rsidR="00606B8A" w:rsidRPr="00065D33">
            <w:pPr>
              <w:jc w:val="center"/>
            </w:pPr>
          </w:p>
        </w:tc>
      </w:tr>
    </w:tbl>
    <w:p w:rsidRDefault="00606B8A" w:rsidR="00606B8A">
      <w:pPr>
        <w:rPr>
          <w:b/>
        </w:rPr>
      </w:pPr>
    </w:p>
    <w:p w:rsidRDefault="005A0DA0" w:rsidP="001A28FA" w:rsidR="005A0DA0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D510E6" w:rsidP="00B274D0" w:rsidR="00D510E6">
      <w:pPr>
        <w:jc w:val="both"/>
      </w:pPr>
    </w:p>
    <w:p w:rsidRDefault="00D510E6" w:rsidP="00B274D0" w:rsidR="00D510E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606B8A">
        <w:t>11</w:t>
      </w:r>
      <w:r w:rsidR="00EC198B">
        <w:t>. siječnja 2017</w:t>
      </w:r>
      <w:r w:rsidRPr="00B274D0">
        <w:t xml:space="preserve">. </w:t>
      </w:r>
      <w:r w:rsidR="00D510E6">
        <w:t xml:space="preserve">stečajni upravitelj </w:t>
      </w:r>
      <w:r w:rsidR="00606B8A">
        <w:t>Jugoslav Puran iz Bjelovara</w:t>
      </w:r>
      <w:r w:rsidR="00D510E6">
        <w:t>, ispitao je</w:t>
      </w:r>
      <w:r w:rsidR="00EC198B">
        <w:t xml:space="preserve">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6542F3">
        <w:t>pod točkom</w:t>
      </w:r>
      <w:r w:rsidR="009E43BD">
        <w:t xml:space="preserve"> I.</w:t>
      </w:r>
      <w:r w:rsidR="00E01265">
        <w:t xml:space="preserve"> </w:t>
      </w:r>
      <w:r w:rsidR="009E43BD">
        <w:t>izreke ovo</w:t>
      </w:r>
      <w:r w:rsidR="00D510E6">
        <w:t>g rješenja u cijelosti priznao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EC2148" w:rsidP="00B274D0" w:rsidR="00EC2148"/>
    <w:p w:rsidRDefault="00D510E6" w:rsidP="00B274D0" w:rsidR="00D510E6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606B8A">
        <w:t>12</w:t>
      </w:r>
      <w:r w:rsidR="00EC198B">
        <w:t>. siječnja 2017.</w:t>
      </w:r>
      <w:r w:rsidR="00B274D0" w:rsidRPr="00B274D0">
        <w:t xml:space="preserve"> godine.</w:t>
      </w:r>
    </w:p>
    <w:p w:rsidRDefault="00D510E6" w:rsidP="00EC198B" w:rsidR="00D510E6">
      <w:pPr>
        <w:jc w:val="center"/>
      </w:pPr>
    </w:p>
    <w:p w:rsidRDefault="00D510E6" w:rsidP="00EC198B" w:rsidR="00D510E6">
      <w:pPr>
        <w:jc w:val="center"/>
      </w:pPr>
    </w:p>
    <w:p w:rsidRDefault="00EC198B" w:rsidP="005A0DA0" w:rsidR="00EC198B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5A0DA0" w:rsidR="005A0DA0">
      <w:pPr>
        <w:ind w:left="4956"/>
        <w:jc w:val="both"/>
      </w:pPr>
      <w:r>
        <w:t>Za točnost otpravka – ovlašteni službenik:</w:t>
      </w:r>
    </w:p>
    <w:p w:rsidRDefault="005A0DA0" w:rsidP="00B274D0" w:rsidR="005A0DA0"/>
    <w:p w:rsidRDefault="00EC198B" w:rsidP="00B274D0" w:rsidR="00EC198B"/>
    <w:p w:rsidRDefault="00D510E6" w:rsidP="00B274D0" w:rsidR="00D510E6"/>
    <w:p w:rsidRDefault="00D510E6" w:rsidP="00B274D0" w:rsidR="00D510E6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D510E6" w:rsidP="00B274D0" w:rsidR="00B274D0">
      <w:pPr>
        <w:numPr>
          <w:ilvl w:val="0"/>
          <w:numId w:val="1"/>
        </w:numPr>
      </w:pPr>
      <w:r>
        <w:t>Stečajni upravitelj</w:t>
      </w:r>
      <w:r w:rsidR="00EC198B">
        <w:t xml:space="preserve"> </w:t>
      </w:r>
      <w:r w:rsidR="00606B8A">
        <w:t>Jugoslav Puran, Bjelovar, Josipa Jelačića 12,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C9D" w:rsidP="00B274D0" w:rsidR="00B77C9D">
      <w:r>
        <w:separator/>
      </w:r>
    </w:p>
  </w:endnote>
  <w:endnote w:id="0" w:type="continuationSeparator">
    <w:p w:rsidRDefault="00B77C9D" w:rsidP="00B274D0" w:rsidR="00B77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C9D" w:rsidP="00B274D0" w:rsidR="00B77C9D">
      <w:r>
        <w:separator/>
      </w:r>
    </w:p>
  </w:footnote>
  <w:footnote w:id="0" w:type="continuationSeparator">
    <w:p w:rsidRDefault="00B77C9D" w:rsidP="00B274D0" w:rsidR="00B77C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902">
          <w:rPr>
            <w:noProof/>
          </w:rPr>
          <w:t>2</w:t>
        </w:r>
        <w:r>
          <w:fldChar w:fldCharType="end"/>
        </w:r>
      </w:p>
    </w:sdtContent>
  </w:sdt>
  <w:p w:rsidRDefault="007A29A5" w:rsidR="00855EC0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606B8A">
      <w:t>919/15-15</w:t>
    </w: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606B8A">
      <w:t>919/15-15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06B8A"/>
    <w:rsid w:val="00615505"/>
    <w:rsid w:val="00627BCA"/>
    <w:rsid w:val="006463FA"/>
    <w:rsid w:val="006470A8"/>
    <w:rsid w:val="006542F3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74902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77C9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510E6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C198B"/>
    <w:rsid w:val="00EC2148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74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90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90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90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90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74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90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90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90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90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St-919/2015-15</izvorni_sadrzaj>
    <derivirana_varijabla naziv="DomainObject.Oznaka_1">St-919/2015-15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M-PROGRES društvo s ograničenom odgovornošću za posredovanje i trgovinu u stečaju</izvorni_sadrzaj>
    <derivirana_varijabla naziv="DomainObject.Predmet.ProtustrankaFormated_1">  M-PROGRES društvo s ograničenom odgovornošću za posredovanje i trgovinu u stečaju</derivirana_varijabla>
  </DomainObject.Predmet.ProtustrankaFormated>
  <DomainObject.Predmet.ProtustrankaFormatedOIB>
    <izvorni_sadrzaj>  M-PROGRES društvo s ograničenom odgovornošću za posredovanje i trgovinu u stečaju, OIB 44546796268</izvorni_sadrzaj>
    <derivirana_varijabla naziv="DomainObject.Predmet.ProtustrankaFormatedOIB_1">  M-PROGRES društvo s ograničenom odgovornošću za posredovanje i trgovinu u stečaju, OIB 44546796268</derivirana_varijabla>
  </DomainObject.Predmet.ProtustrankaFormatedOIB>
  <DomainObject.Predmet.ProtustrankaFormatedWithAdress>
    <izvorni_sadrzaj> M-PROGRES društvo s ograničenom odgovornošću za posredovanje i trgovinu u stečaju, O. Price 8, 40000 Čakovec</izvorni_sadrzaj>
    <derivirana_varijabla naziv="DomainObject.Predmet.ProtustrankaFormatedWithAdress_1"> M-PROGRES društvo s ograničenom odgovornošću za posredovanje i trgovinu u stečaju, O. Price 8, 40000 Čakovec</derivirana_varijabla>
  </DomainObject.Predmet.ProtustrankaFormatedWithAdress>
  <DomainObject.Predmet.ProtustrankaFormatedWithAdressOIB>
    <izvorni_sadrzaj> M-PROGRES društvo s ograničenom odgovornošću za posredovanje i trgovinu u stečaju, OIB 44546796268, O. Price 8, 40000 Čakovec</izvorni_sadrzaj>
    <derivirana_varijabla naziv="DomainObject.Predmet.ProtustrankaFormatedWithAdressOIB_1"> M-PROGRES društvo s ograničenom odgovornošću za posredovanje i trgovinu u stečaju, OIB 44546796268, O. Price 8, 40000 Čakovec</derivirana_varijabla>
  </DomainObject.Predmet.ProtustrankaFormatedWithAdressOIB>
  <DomainObject.Predmet.ProtustrankaWithAdress>
    <izvorni_sadrzaj>M-PROGRES društvo s ograničenom odgovornošću za posredovanje i trgovinu u stečaju O. Price 8, 40000 Čakovec</izvorni_sadrzaj>
    <derivirana_varijabla naziv="DomainObject.Predmet.ProtustrankaWithAdress_1">M-PROGRES društvo s ograničenom odgovornošću za posredovanje i trgovinu u stečaju O. Price 8, 40000 Čakovec</derivirana_varijabla>
  </DomainObject.Predmet.ProtustrankaWithAdress>
  <DomainObject.Predmet.ProtustrankaWithAdressOIB>
    <izvorni_sadrzaj>M-PROGRES društvo s ograničenom odgovornošću za posredovanje i trgovinu u stečaju, OIB 44546796268, O. Price 8, 40000 Čakovec</izvorni_sadrzaj>
    <derivirana_varijabla naziv="DomainObject.Predmet.ProtustrankaWithAdressOIB_1">M-PROGRES društvo s ograničenom odgovornošću za posredovanje i trgovinu u stečaju, OIB 44546796268, O. Price 8, 40000 Čakovec</derivirana_varijabla>
  </DomainObject.Predmet.ProtustrankaWithAdressOIB>
  <DomainObject.Predmet.ProtustrankaNazivFormated>
    <izvorni_sadrzaj>M-PROGRES društvo s ograničenom odgovornošću za posredovanje i trgovinu u stečaju</izvorni_sadrzaj>
    <derivirana_varijabla naziv="DomainObject.Predmet.ProtustrankaNazivFormated_1">M-PROGRES društvo s ograničenom odgovornošću za posredovanje i trgovinu u stečaju</derivirana_varijabla>
  </DomainObject.Predmet.ProtustrankaNazivFormated>
  <DomainObject.Predmet.ProtustrankaNazivFormatedOIB>
    <izvorni_sadrzaj>M-PROGRES društvo s ograničenom odgovornošću za posredovanje i trgovinu u stečaju, OIB 44546796268</izvorni_sadrzaj>
    <derivirana_varijabla naziv="DomainObject.Predmet.ProtustrankaNazivFormatedOIB_1">M-PROGRES društvo s ograničenom odgovornošću za posredovanje i trgovinu u stečaju, OIB 44546796268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33874.15</izvorni_sadrzaj>
    <derivirana_varijabla naziv="DomainObject.Predmet.TrenutnaVrijednost_1">33874.15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M-PROGRES društvo s ograničenom odgovornošću za posredovanje i trgovinu u stečaju</item>
    </izvorni_sadrzaj>
    <derivirana_varijabla naziv="DomainObject.Predmet.ProtuStrankaListFormated_1">
      <item>M-PROGRES društvo s ograničenom odgovornošću za posredovanje i trgovinu u stečaju</item>
    </derivirana_varijabla>
  </DomainObject.Predmet.ProtuStrankaListFormated>
  <DomainObject.Predmet.ProtuStrankaListFormatedOIB>
    <izvorni_sadrzaj>
      <item>M-PROGRES društvo s ograničenom odgovornošću za posredovanje i trgovinu u stečaju, OIB 44546796268</item>
    </izvorni_sadrzaj>
    <derivirana_varijabla naziv="DomainObject.Predmet.ProtuStrankaListFormatedOIB_1">
      <item>M-PROGRES društvo s ograničenom odgovornošću za posredovanje i trgovinu u stečaju, OIB 44546796268</item>
    </derivirana_varijabla>
  </DomainObject.Predmet.ProtuStrankaListFormatedOIB>
  <DomainObject.Predmet.ProtuStrankaListFormatedWithAdress>
    <izvorni_sadrzaj>
      <item>M-PROGRES društvo s ograničenom odgovornošću za posredovanje i trgovinu u stečaju, O. Price 8, 40000 Čakovec</item>
    </izvorni_sadrzaj>
    <derivirana_varijabla naziv="DomainObject.Predmet.ProtuStrankaListFormatedWithAdress_1">
      <item>M-PROGRES društvo s ograničenom odgovornošću za posredovanje i trgovinu u stečaju, O. Price 8, 40000 Čakovec</item>
    </derivirana_varijabla>
  </DomainObject.Predmet.ProtuStrankaListFormatedWithAdress>
  <DomainObject.Predmet.ProtuStrankaListFormatedWithAdressOIB>
    <izvorni_sadrzaj>
      <item>M-PROGRES društvo s ograničenom odgovornošću za posredovanje i trgovinu u stečaju, OIB 44546796268, O. Price 8, 40000 Čakovec</item>
    </izvorni_sadrzaj>
    <derivirana_varijabla naziv="DomainObject.Predmet.ProtuStrankaListFormatedWithAdressOIB_1">
      <item>M-PROGRES društvo s ograničenom odgovornošću za posredovanje i trgovinu u stečaju, OIB 44546796268, O. Price 8, 40000 Čakovec</item>
    </derivirana_varijabla>
  </DomainObject.Predmet.ProtuStrankaListFormatedWithAdressOIB>
  <DomainObject.Predmet.ProtuStrankaListNazivFormated>
    <izvorni_sadrzaj>
      <item>M-PROGRES društvo s ograničenom odgovornošću za posredovanje i trgovinu u stečaju</item>
    </izvorni_sadrzaj>
    <derivirana_varijabla naziv="DomainObject.Predmet.ProtuStrankaListNazivFormated_1">
      <item>M-PROGRES društvo s ograničenom odgovornošću za posredovanje i trgovinu u stečaju</item>
    </derivirana_varijabla>
  </DomainObject.Predmet.ProtuStrankaListNazivFormated>
  <DomainObject.Predmet.ProtuStrankaListNazivFormatedOIB>
    <izvorni_sadrzaj>
      <item>M-PROGRES društvo s ograničenom odgovornošću za posredovanje i trgovinu u stečaju, OIB 44546796268</item>
    </izvorni_sadrzaj>
    <derivirana_varijabla naziv="DomainObject.Predmet.ProtuStrankaListNazivFormatedOIB_1">
      <item>M-PROGRES društvo s ograničenom odgovornošću za posredovanje i trgovinu u stečaju, OIB 44546796268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St-919/2015-15</izvorni_sadrzaj>
    <derivirana_varijabla naziv="DomainObject.PoslovniBrojDokumenta_1">St-919/2015-15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M-PROGRES društvo s ograničenom odgovornošću za posredovanje i trgovinu u stečaju</izvorni_sadrzaj>
    <derivirana_varijabla naziv="DomainObject.Predmet.ProtustrankaIDrugi_1">M-PROGRES društvo s ograničenom odgovornošću za posredovanje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M-PROGRES društvo s ograničenom odgovornošću za posredovanje i trgovinu u stečaju, OIB 44546796268, O. Price 8, 40000 Čakovec</izvorni_sadrzaj>
    <derivirana_varijabla naziv="DomainObject.Predmet.ProtustrankaIDrugiAdressOIB_1">M-PROGRES društvo s ograničenom odgovornošću za posredovanje i trgovinu u stečaju, OIB 44546796268, O. Price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2016.</izvorni_sadrzaj>
    <derivirana_varijabla naziv="DomainObject.Predmet.OdlukaRjesenje.DatumDonosenjaOdluke_1">24. ožujka 2016.</derivirana_varijabla>
  </DomainObject.Predmet.OdlukaRjesenje.DatumDonosenjaOdluke>
  <DomainObject.Predmet.OdlukaRjesenje.DatumPravomocnosti>
    <izvorni_sadrzaj>8. lipnja 2016.</izvorni_sadrzaj>
    <derivirana_varijabla naziv="DomainObject.Predmet.OdlukaRjesenje.DatumPravomocnosti_1">8. lipnja 2016.</derivirana_varijabla>
  </DomainObject.Predmet.OdlukaRjesenje.DatumPravomocnosti>
  <DomainObject.Predmet.OdlukaRjesenje.Oznaka>
    <izvorni_sadrzaj>St-919/2015-5</izvorni_sadrzaj>
    <derivirana_varijabla naziv="DomainObject.Predmet.OdlukaRjesenje.Oznaka_1">St-919/2015-5</derivirana_varijabla>
  </DomainObject.Predmet.OdlukaRjesenje.Oznaka>
  <DomainObject.Predmet.SudioniciListNaziv>
    <izvorni_sadrzaj>
      <item>Financijska agencija</item>
      <item>M-PROGRES društvo s ograničenom odgovornošću za posredovanje i trgovinu u stečaju</item>
      <item>E-oglasna ploča</item>
      <item>Sudski registar, Trgovački sud u Varaždinu</item>
    </izvorni_sadrzaj>
    <derivirana_varijabla naziv="DomainObject.Predmet.SudioniciListNaziv_1">
      <item>Financijska agencija</item>
      <item>M-PROGRES društvo s ograničenom odgovornošću za posredovanje i trgovinu u stečaju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M-PROGRES društvo s ograničenom odgovornošću za posredovanje i trgovinu u stečaju, OIB 44546796268, O. Price 8,40000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M-PROGRES društvo s ograničenom odgovornošću za posredovanje i trgovinu u stečaju, OIB 44546796268, O. Price 8,40000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44546796268</item>
      <item>, OIB null</item>
      <item>, OIB null</item>
    </izvorni_sadrzaj>
    <derivirana_varijabla naziv="DomainObject.Predmet.SudioniciListNazivOIB_1">
      <item>, OIB 85821130368</item>
      <item>, OIB 44546796268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9240D3-72CD-46DE-B593-EB7284258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2183</properties:Characters>
  <properties:Lines>114</properties:Lines>
  <properties:Paragraphs>50</properties:Paragraphs>
  <properties:TotalTime>670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2017-01-12T13:09:00Z</cp:lastPrinted>
  <dcterms:modified xmlns:xsi="http://www.w3.org/2001/XMLSchema-instance" xsi:type="dcterms:W3CDTF">2017-01-12T13:12:00Z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St-919/2015-15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