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6a12" w14:paraId="0926a1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C649FD">
        <w:t>2279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649FD">
        <w:t xml:space="preserve"> KARLITO WAY</w:t>
      </w:r>
      <w:r w:rsidR="007106CD">
        <w:t xml:space="preserve"> j.d.o.o. Valbandon, Dragonja 41, OIB: 88772158482</w:t>
      </w:r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7106CD">
        <w:t>15</w:t>
      </w:r>
      <w:r w:rsidR="003B50C7">
        <w:t>.</w:t>
      </w:r>
      <w:r w:rsidR="00934B4D">
        <w:t xml:space="preserve"> </w:t>
      </w:r>
      <w:r w:rsidR="00577687">
        <w:t>travnja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106CD">
        <w:rPr>
          <w:bCs/>
        </w:rPr>
        <w:t xml:space="preserve"> </w:t>
      </w:r>
      <w:r w:rsidR="007106CD">
        <w:t>KARLITO WAY j.d.o.o. Valbandon, Dragonja 41, OIB: 88772158482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7106CD">
        <w:t xml:space="preserve">77.778,59 </w:t>
      </w:r>
      <w:r>
        <w:t>kn</w:t>
      </w:r>
      <w:r w:rsidR="0055704E">
        <w:t xml:space="preserve">, na dan </w:t>
      </w:r>
      <w:r w:rsidR="00D4274F">
        <w:t>1</w:t>
      </w:r>
      <w:r w:rsidR="007106CD">
        <w:t>3</w:t>
      </w:r>
      <w:r w:rsidR="0098599D">
        <w:t>.</w:t>
      </w:r>
      <w:r w:rsidR="00F66487">
        <w:t xml:space="preserve"> </w:t>
      </w:r>
      <w:r w:rsidR="00577687">
        <w:t>travnja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863449">
        <w:t xml:space="preserve">direktor </w:t>
      </w:r>
      <w:r w:rsidR="00D4274F">
        <w:t xml:space="preserve">– član uprave, </w:t>
      </w:r>
      <w:r w:rsidR="004C2067">
        <w:t>dužnik</w:t>
      </w:r>
      <w:r w:rsidR="00CB2F44">
        <w:t>a</w:t>
      </w:r>
      <w:r w:rsidR="007106CD">
        <w:t xml:space="preserve"> </w:t>
      </w:r>
      <w:r w:rsidR="001E0DFE">
        <w:t>Goran Belas, Valbandon, Dragonja 41, OIB: 67591839125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1E0DFE">
        <w:t>2279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3FB1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3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3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St-2279/2016</izvorni_sadrzaj>
    <derivirana_varijabla naziv="DomainObject.Predmet.OznakaBroj_1">St-2279/2016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sudovima</izvorni_sadrzaj>
    <derivirana_varijabla naziv="DomainObject.Predmet.PrimjedbaSuca_1">čl. 11 Zakona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KARLITO WAY j.d.o.o. VALBANDON</izvorni_sadrzaj>
    <derivirana_varijabla naziv="DomainObject.Predmet.ProtustrankaFormated_1">  KARLITO WAY j.d.o.o. VALBANDON</derivirana_varijabla>
  </DomainObject.Predmet.ProtustrankaFormated>
  <DomainObject.Predmet.ProtustrankaFormatedOIB>
    <izvorni_sadrzaj>  KARLITO WAY j.d.o.o. VALBANDON, OIB 88772158482</izvorni_sadrzaj>
    <derivirana_varijabla naziv="DomainObject.Predmet.ProtustrankaFormatedOIB_1">  KARLITO WAY j.d.o.o. VALBANDON, OIB 88772158482</derivirana_varijabla>
  </DomainObject.Predmet.ProtustrankaFormatedOIB>
  <DomainObject.Predmet.ProtustrankaFormatedWithAdress>
    <izvorni_sadrzaj> KARLITO WAY j.d.o.o. VALBANDON, Dragonja 41, 52100 Valbandon</izvorni_sadrzaj>
    <derivirana_varijabla naziv="DomainObject.Predmet.ProtustrankaFormatedWithAdress_1"> KARLITO WAY j.d.o.o. VALBANDON, Dragonja 41, 52100 Valbandon</derivirana_varijabla>
  </DomainObject.Predmet.ProtustrankaFormatedWithAdress>
  <DomainObject.Predmet.ProtustrankaFormatedWithAdressOIB>
    <izvorni_sadrzaj> KARLITO WAY j.d.o.o. VALBANDON, OIB 88772158482, Dragonja 41, 52100 Valbandon</izvorni_sadrzaj>
    <derivirana_varijabla naziv="DomainObject.Predmet.ProtustrankaFormatedWithAdressOIB_1"> KARLITO WAY j.d.o.o. VALBANDON, OIB 88772158482, Dragonja 41, 52100 Valbandon</derivirana_varijabla>
  </DomainObject.Predmet.ProtustrankaFormatedWithAdressOIB>
  <DomainObject.Predmet.ProtustrankaWithAdress>
    <izvorni_sadrzaj>KARLITO WAY j.d.o.o. VALBANDON Dragonja 41, 52100 Valbandon</izvorni_sadrzaj>
    <derivirana_varijabla naziv="DomainObject.Predmet.ProtustrankaWithAdress_1">KARLITO WAY j.d.o.o. VALBANDON Dragonja 41, 52100 Valbandon</derivirana_varijabla>
  </DomainObject.Predmet.ProtustrankaWithAdress>
  <DomainObject.Predmet.ProtustrankaWithAdressOIB>
    <izvorni_sadrzaj>KARLITO WAY j.d.o.o. VALBANDON, OIB 88772158482, Dragonja 41, 52100 Valbandon</izvorni_sadrzaj>
    <derivirana_varijabla naziv="DomainObject.Predmet.ProtustrankaWithAdressOIB_1">KARLITO WAY j.d.o.o. VALBANDON, OIB 88772158482, Dragonja 41, 52100 Valbandon</derivirana_varijabla>
  </DomainObject.Predmet.ProtustrankaWithAdressOIB>
  <DomainObject.Predmet.ProtustrankaNazivFormated>
    <izvorni_sadrzaj>KARLITO WAY j.d.o.o. VALBANDON</izvorni_sadrzaj>
    <derivirana_varijabla naziv="DomainObject.Predmet.ProtustrankaNazivFormated_1">KARLITO WAY j.d.o.o. VALBANDON</derivirana_varijabla>
  </DomainObject.Predmet.ProtustrankaNazivFormated>
  <DomainObject.Predmet.ProtustrankaNazivFormatedOIB>
    <izvorni_sadrzaj>KARLITO WAY j.d.o.o. VALBANDON, OIB 88772158482</izvorni_sadrzaj>
    <derivirana_varijabla naziv="DomainObject.Predmet.ProtustrankaNazivFormatedOIB_1">KARLITO WAY j.d.o.o. VALBANDON, OIB 88772158482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KARLITO WAY j.d.o.o. VALBANDON</item>
    </izvorni_sadrzaj>
    <derivirana_varijabla naziv="DomainObject.Predmet.ProtuStrankaListFormated_1">
      <item>KARLITO WAY j.d.o.o. VALBANDON</item>
    </derivirana_varijabla>
  </DomainObject.Predmet.ProtuStrankaListFormated>
  <DomainObject.Predmet.ProtuStrankaListFormatedOIB>
    <izvorni_sadrzaj>
      <item>KARLITO WAY j.d.o.o. VALBANDON, OIB 88772158482</item>
    </izvorni_sadrzaj>
    <derivirana_varijabla naziv="DomainObject.Predmet.ProtuStrankaListFormatedOIB_1">
      <item>KARLITO WAY j.d.o.o. VALBANDON, OIB 88772158482</item>
    </derivirana_varijabla>
  </DomainObject.Predmet.ProtuStrankaListFormatedOIB>
  <DomainObject.Predmet.ProtuStrankaListFormatedWithAdress>
    <izvorni_sadrzaj>
      <item>KARLITO WAY j.d.o.o. VALBANDON, Dragonja 41, 52100 Valbandon</item>
    </izvorni_sadrzaj>
    <derivirana_varijabla naziv="DomainObject.Predmet.ProtuStrankaListFormatedWithAdress_1">
      <item>KARLITO WAY j.d.o.o. VALBANDON, Dragonja 41, 52100 Valbandon</item>
    </derivirana_varijabla>
  </DomainObject.Predmet.ProtuStrankaListFormatedWithAdress>
  <DomainObject.Predmet.ProtuStrankaListFormatedWithAdressOIB>
    <izvorni_sadrzaj>
      <item>KARLITO WAY j.d.o.o. VALBANDON, OIB 88772158482, Dragonja 41, 52100 Valbandon</item>
    </izvorni_sadrzaj>
    <derivirana_varijabla naziv="DomainObject.Predmet.ProtuStrankaListFormatedWithAdressOIB_1">
      <item>KARLITO WAY j.d.o.o. VALBANDON, OIB 88772158482, Dragonja 41, 52100 Valbandon</item>
    </derivirana_varijabla>
  </DomainObject.Predmet.ProtuStrankaListFormatedWithAdressOIB>
  <DomainObject.Predmet.ProtuStrankaListNazivFormated>
    <izvorni_sadrzaj>
      <item>KARLITO WAY j.d.o.o. VALBANDON</item>
    </izvorni_sadrzaj>
    <derivirana_varijabla naziv="DomainObject.Predmet.ProtuStrankaListNazivFormated_1">
      <item>KARLITO WAY j.d.o.o. VALBANDON</item>
    </derivirana_varijabla>
  </DomainObject.Predmet.ProtuStrankaListNazivFormated>
  <DomainObject.Predmet.ProtuStrankaListNazivFormatedOIB>
    <izvorni_sadrzaj>
      <item>KARLITO WAY j.d.o.o. VALBANDON, OIB 88772158482</item>
    </izvorni_sadrzaj>
    <derivirana_varijabla naziv="DomainObject.Predmet.ProtuStrankaListNazivFormatedOIB_1">
      <item>KARLITO WAY j.d.o.o. VALBANDON, OIB 88772158482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KARLITO WAY j.d.o.o. VALBANDON</izvorni_sadrzaj>
    <derivirana_varijabla naziv="DomainObject.Predmet.ProtustrankaIDrugi_1">KARLITO WAY j.d.o.o. VALBANDON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KARLITO WAY j.d.o.o. VALBANDON, OIB 88772158482, Dragonja 41, 52100 Valbandon</izvorni_sadrzaj>
    <derivirana_varijabla naziv="DomainObject.Predmet.ProtustrankaIDrugiAdressOIB_1">KARLITO WAY j.d.o.o. VALBANDON, OIB 88772158482, Dragonja 41,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KARLITO WAY j.d.o.o. VALBANDON</item>
    </izvorni_sadrzaj>
    <derivirana_varijabla naziv="DomainObject.Predmet.SudioniciListNaziv_1">
      <item>FINANCIJSKA AGENCIJA, RC RIJEKA, PODRUŽNICA PULA, PULA</item>
      <item>KARLITO WAY j.d.o.o. VALBANDON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KARLITO WAY j.d.o.o. VALBANDON, OIB 88772158482, Dragonja 41,52100 Valbandon</item>
    </izvorni_sadrzaj>
    <derivirana_varijabla naziv="DomainObject.Predmet.SudioniciListAdressOIB_1">
      <item>FINANCIJSKA AGENCIJA, RC RIJEKA, PODRUŽNICA PULA, PULA, OIB 85821130368, Giardini 5,52100 Pula</item>
      <item>KARLITO WAY j.d.o.o. VALBANDON, OIB 88772158482, Dragonja 41,52100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88772158482</item>
    </izvorni_sadrzaj>
    <derivirana_varijabla naziv="DomainObject.Predmet.SudioniciListNazivOIB_1">
      <item>, OIB 85821130368</item>
      <item>, OIB 88772158482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2016-10-10T07:34:00Z</dcterms:created>
  <dc:creator>Korisnik</dc:creator>
  <cp:lastModifiedBy>Sanda Gučić</cp:lastModifiedBy>
  <cp:lastPrinted>2016-10-10T07:31:00Z</cp:lastPrinted>
  <dcterms:modified xmlns:xsi="http://www.w3.org/2001/XMLSchema-instance" xsi:type="dcterms:W3CDTF">2016-10-10T08:53:00Z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