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65a8" w14:paraId="51065a8" w:rsidRDefault="00E42457" w:rsidP="00910611" w:rsidR="00E424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57" w:rsidP="00910611" w:rsidR="00E42457">
      <w:r>
        <w:rPr>
          <w:rFonts w:eastAsia="MS Mincho"/>
        </w:rPr>
        <w:t xml:space="preserve">   REPUBLIKA HRVATSKA</w:t>
      </w:r>
    </w:p>
    <w:p w:rsidRDefault="00E42457" w:rsidP="00910611" w:rsidR="00E42457">
      <w:r>
        <w:rPr>
          <w:rFonts w:eastAsia="MS Mincho"/>
        </w:rPr>
        <w:t>TRGOVAČKI SUD U RIJECI</w:t>
      </w:r>
    </w:p>
    <w:p w:rsidRDefault="00E42457" w:rsidR="00E4245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D5130" w:rsidP="001D4B71" w:rsidR="009D5130">
      <w:pPr>
        <w:rPr>
          <w:noProof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716E35">
        <w:t>13</w:t>
      </w:r>
      <w:r w:rsidR="0033731F">
        <w:t>. listopada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371E3E" w:rsidR="00110F8C" w:rsidRPr="00371E3E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110F8C">
        <w:t>Poreč</w:t>
      </w:r>
      <w:r w:rsidR="00793697">
        <w:t xml:space="preserve">, </w:t>
      </w:r>
    </w:p>
    <w:p w:rsidRDefault="00110F8C" w:rsidP="00371E3E" w:rsidR="00371E3E" w:rsidRPr="00371E3E">
      <w:pPr>
        <w:numPr>
          <w:ilvl w:val="0"/>
          <w:numId w:val="4"/>
        </w:numPr>
        <w:ind w:hanging="11" w:left="1134"/>
        <w:jc w:val="both"/>
        <w:rPr>
          <w:rFonts w:hAnsi="Bookman Old Style" w:ascii="Bookman Old Style"/>
          <w:sz w:val="20"/>
          <w:szCs w:val="20"/>
        </w:rPr>
      </w:pPr>
      <w:r w:rsidRPr="00716E35">
        <w:rPr>
          <w:szCs w:val="20"/>
        </w:rPr>
        <w:t xml:space="preserve">k.č.br. </w:t>
      </w:r>
      <w:r w:rsidR="00371E3E">
        <w:rPr>
          <w:szCs w:val="20"/>
        </w:rPr>
        <w:t xml:space="preserve">3901/34, upisana u </w:t>
      </w:r>
      <w:r w:rsidRPr="00716E35">
        <w:rPr>
          <w:szCs w:val="20"/>
        </w:rPr>
        <w:t xml:space="preserve">z.k.ul. </w:t>
      </w:r>
      <w:r w:rsidR="00371E3E">
        <w:rPr>
          <w:szCs w:val="20"/>
        </w:rPr>
        <w:t xml:space="preserve">4542 k.o. Poreč, </w:t>
      </w:r>
      <w:r w:rsidR="002B79B4">
        <w:rPr>
          <w:szCs w:val="20"/>
        </w:rPr>
        <w:t>27</w:t>
      </w:r>
      <w:r w:rsidR="00371E3E">
        <w:rPr>
          <w:szCs w:val="20"/>
        </w:rPr>
        <w:t xml:space="preserve"> suvlasnički dio: </w:t>
      </w:r>
      <w:r w:rsidR="002B79B4">
        <w:rPr>
          <w:szCs w:val="20"/>
        </w:rPr>
        <w:t>13</w:t>
      </w:r>
      <w:r w:rsidR="00371E3E">
        <w:rPr>
          <w:szCs w:val="20"/>
        </w:rPr>
        <w:t xml:space="preserve">/3065, etaža </w:t>
      </w:r>
      <w:r w:rsidR="002B79B4">
        <w:rPr>
          <w:szCs w:val="20"/>
        </w:rPr>
        <w:t>27</w:t>
      </w:r>
      <w:r w:rsidR="00371E3E">
        <w:rPr>
          <w:szCs w:val="20"/>
        </w:rPr>
        <w:t>. s kojim je povezano pravo vlasništva s parkirnim mjestom, neto korisne površine 13,</w:t>
      </w:r>
      <w:r w:rsidR="002B79B4">
        <w:rPr>
          <w:szCs w:val="20"/>
        </w:rPr>
        <w:t>37</w:t>
      </w:r>
      <w:r w:rsidR="00371E3E">
        <w:rPr>
          <w:szCs w:val="20"/>
        </w:rPr>
        <w:t xml:space="preserve"> m2, u planu posebnih dijelova zgrade označen s "P2</w:t>
      </w:r>
      <w:r w:rsidR="002B79B4">
        <w:rPr>
          <w:szCs w:val="20"/>
        </w:rPr>
        <w:t>7</w:t>
      </w:r>
      <w:r w:rsidR="00371E3E">
        <w:rPr>
          <w:szCs w:val="20"/>
        </w:rPr>
        <w:t>",</w:t>
      </w:r>
    </w:p>
    <w:p w:rsidRDefault="00371E3E" w:rsidP="00371E3E" w:rsidR="00371E3E" w:rsidRPr="00371E3E">
      <w:pPr>
        <w:ind w:left="1134"/>
        <w:jc w:val="both"/>
        <w:rPr>
          <w:rFonts w:hAnsi="Bookman Old Style" w:ascii="Bookman Old Style"/>
          <w:sz w:val="20"/>
          <w:szCs w:val="20"/>
        </w:rPr>
      </w:pPr>
    </w:p>
    <w:p w:rsidRDefault="002E2374" w:rsidP="00371E3E" w:rsidR="007664ED" w:rsidRPr="00110F8C">
      <w:pPr>
        <w:ind w:left="1134"/>
        <w:jc w:val="both"/>
        <w:rPr>
          <w:rFonts w:hAnsi="Bookman Old Style" w:ascii="Bookman Old Style"/>
          <w:sz w:val="20"/>
          <w:szCs w:val="20"/>
        </w:rPr>
      </w:pPr>
      <w:r>
        <w:t>z</w:t>
      </w:r>
      <w:r w:rsidR="007664ED">
        <w:t>a dan</w:t>
      </w:r>
    </w:p>
    <w:p w:rsidRDefault="00716E35" w:rsidP="007664ED" w:rsidR="007664ED">
      <w:pPr>
        <w:jc w:val="center"/>
        <w:rPr>
          <w:b/>
        </w:rPr>
      </w:pPr>
      <w:r>
        <w:rPr>
          <w:b/>
        </w:rPr>
        <w:t>30. studenoga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2B79B4">
        <w:rPr>
          <w:b/>
        </w:rPr>
        <w:t>11</w:t>
      </w:r>
      <w:r>
        <w:rPr>
          <w:b/>
        </w:rPr>
        <w:t>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>k</w:t>
      </w:r>
      <w:r w:rsidR="002B79B4">
        <w:t xml:space="preserve"> </w:t>
      </w:r>
      <w:r w:rsidR="00716E35">
        <w:t>REPUBLIKA HRVATSKA.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716E35">
        <w:t>13</w:t>
      </w:r>
      <w:r w:rsidR="00BA024F">
        <w:t>. listopada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5357D5" w:rsidP="00CF02E4" w:rsidR="005357D5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E42457" w:rsidR="00E72680">
      <w:pPr>
        <w:ind w:firstLine="708" w:left="1416"/>
        <w:jc w:val="right"/>
      </w:pPr>
      <w:r w:rsidRPr="00FF34F0">
        <w:t xml:space="preserve">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5357D5">
        <w:t xml:space="preserve"> </w:t>
      </w:r>
    </w:p>
    <w:p w:rsidRDefault="005357D5" w:rsidP="005357D5" w:rsidR="005357D5">
      <w:pPr>
        <w:ind w:firstLine="708" w:left="1416"/>
        <w:jc w:val="right"/>
      </w:pPr>
    </w:p>
    <w:p w:rsidRDefault="002B79B4" w:rsidP="005357D5" w:rsidR="002B79B4">
      <w:pPr>
        <w:ind w:firstLine="708" w:left="1416"/>
        <w:jc w:val="right"/>
      </w:pPr>
    </w:p>
    <w:p w:rsidRDefault="00FC6BF5" w:rsidP="005357D5" w:rsidR="00FC6BF5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110F8C">
      <w:pPr>
        <w:jc w:val="both"/>
        <w:rPr>
          <w:b/>
          <w:sz w:val="20"/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16E35" w:rsidP="00371E3E" w:rsidR="007664ED">
      <w:pPr>
        <w:rPr>
          <w:sz w:val="20"/>
          <w:szCs w:val="20"/>
        </w:rPr>
      </w:pPr>
      <w:r>
        <w:rPr>
          <w:b/>
          <w:sz w:val="20"/>
          <w:szCs w:val="20"/>
        </w:rPr>
        <w:br w:type="page"/>
      </w:r>
      <w:r w:rsidR="007664ED" w:rsidRPr="007664ED">
        <w:rPr>
          <w:b/>
          <w:sz w:val="20"/>
          <w:szCs w:val="20"/>
        </w:rPr>
        <w:lastRenderedPageBreak/>
        <w:t>DNA</w:t>
      </w:r>
      <w:r w:rsidR="007664ED"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</w:p>
    <w:p w:rsidRDefault="00716E35" w:rsidP="00260023" w:rsidR="00503631" w:rsidRPr="00260023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</w:rPr>
        <w:tab/>
        <w:t xml:space="preserve">  </w:t>
      </w:r>
      <w:r w:rsidRPr="00716E35">
        <w:rPr>
          <w:sz w:val="20"/>
        </w:rPr>
        <w:t>REPUBLIKA</w:t>
      </w:r>
      <w:r>
        <w:rPr>
          <w:sz w:val="20"/>
        </w:rPr>
        <w:t xml:space="preserve"> </w:t>
      </w:r>
      <w:r w:rsidRPr="00716E35">
        <w:rPr>
          <w:sz w:val="20"/>
        </w:rPr>
        <w:t>HRVATSKA</w:t>
      </w:r>
      <w:r>
        <w:rPr>
          <w:sz w:val="20"/>
        </w:rPr>
        <w:t xml:space="preserve"> po ŽDO Pula </w:t>
      </w:r>
    </w:p>
    <w:p w:rsidRDefault="007664ED" w:rsidP="00B2039A" w:rsidR="007664ED">
      <w:pPr>
        <w:pStyle w:val="Odlomakpopisa"/>
        <w:ind w:left="144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16E35">
        <w:rPr>
          <w:sz w:val="20"/>
          <w:szCs w:val="20"/>
        </w:rPr>
        <w:t>13</w:t>
      </w:r>
      <w:r w:rsidR="00BA024F">
        <w:rPr>
          <w:sz w:val="20"/>
          <w:szCs w:val="20"/>
        </w:rPr>
        <w:t>.10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4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2B79B4">
      <w:t>373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5431E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2B79B4"/>
    <w:rsid w:val="002E2374"/>
    <w:rsid w:val="00322116"/>
    <w:rsid w:val="0033731F"/>
    <w:rsid w:val="003431FE"/>
    <w:rsid w:val="00346D1C"/>
    <w:rsid w:val="00366047"/>
    <w:rsid w:val="00371E3E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357D5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D49F1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4119"/>
    <w:rsid w:val="009D5130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42457"/>
    <w:rsid w:val="00E43064"/>
    <w:rsid w:val="00E72680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  <item>BANKA KOVANICA d.d.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  <item>BANKA KOVANICA d.d.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  <item>BANKA KOVANICA d.d.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  <item>BANKA KOVANICA d.d.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  <item>BANKA KOVANICA d.d.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  <item>BANKA KOVANICA d.d.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1368</properties:Characters>
  <properties:Lines>57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2016-10-13T12:13:00Z</dcterms:created>
  <dc:creator>dcmelik</dc:creator>
  <cp:lastModifiedBy>Jasna Radulović</cp:lastModifiedBy>
  <cp:lastPrinted>2016-10-13T12:14:00Z</cp:lastPrinted>
  <dcterms:modified xmlns:xsi="http://www.w3.org/2001/XMLSchema-instance" xsi:type="dcterms:W3CDTF">2016-10-13T12:15:00Z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