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29564" w14:paraId="7f29564" w:rsidRDefault="00C02AE9" w:rsidP="0052343B" w:rsidR="008448D1">
      <w:pPr>
        <w:ind w:firstLine="426"/>
        <w15:collapsed w:val="false"/>
      </w:pPr>
      <w:bookmarkStart w:name="_GoBack" w:id="0"/>
      <w:bookmarkEnd w:id="0"/>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0563C0" w:rsidP="00BD641E" w:rsidR="00BD641E" w:rsidRPr="00992A94">
      <w:r w:rsidRPr="00992A94">
        <w:t xml:space="preserve">    Republika Hrvatska </w:t>
      </w:r>
    </w:p>
    <w:p w:rsidRDefault="00BD641E" w:rsidP="00BD641E" w:rsidR="00BD641E" w:rsidRPr="00992A94">
      <w:r w:rsidRPr="00992A94">
        <w:t xml:space="preserve">Trgovački sud u Zagrebu                    </w:t>
      </w:r>
      <w:r w:rsidRPr="00992A94">
        <w:tab/>
      </w:r>
      <w:r w:rsidRPr="00992A94">
        <w:tab/>
      </w:r>
      <w:r w:rsidRPr="00992A94">
        <w:tab/>
      </w:r>
      <w:r w:rsidRPr="00992A94">
        <w:tab/>
      </w:r>
      <w:r w:rsidRPr="00992A94">
        <w:tab/>
      </w:r>
      <w:r w:rsidR="000563C0" w:rsidRPr="00992A94">
        <w:t>66</w:t>
      </w:r>
      <w:r w:rsidRPr="00992A94">
        <w:t xml:space="preserve"> St-</w:t>
      </w:r>
      <w:r w:rsidR="00044301">
        <w:t>1110</w:t>
      </w:r>
      <w:r w:rsidR="00C02AE9">
        <w:t>/16</w:t>
      </w:r>
    </w:p>
    <w:p w:rsidRDefault="00BD641E" w:rsidP="00BD641E" w:rsidR="00BD641E" w:rsidRPr="00992A94">
      <w:r w:rsidRPr="00992A94">
        <w:t xml:space="preserve"> Zagreb, </w:t>
      </w:r>
      <w:proofErr w:type="spellStart"/>
      <w:r w:rsidRPr="00992A94">
        <w:t>Amruševa</w:t>
      </w:r>
      <w:proofErr w:type="spellEnd"/>
      <w:r w:rsidRPr="00992A94">
        <w:t xml:space="preserve"> 2/II</w:t>
      </w:r>
    </w:p>
    <w:p w:rsidRDefault="00BD641E" w:rsidP="00BD641E" w:rsidR="00BD641E" w:rsidRPr="00992A94">
      <w:pPr>
        <w:jc w:val="center"/>
        <w:rPr>
          <w:b/>
        </w:rPr>
      </w:pPr>
    </w:p>
    <w:p w:rsidRDefault="00BD641E" w:rsidP="00BD641E" w:rsidR="00BD641E" w:rsidRPr="00992A94">
      <w:pPr>
        <w:rPr>
          <w:b/>
        </w:rPr>
      </w:pPr>
    </w:p>
    <w:p w:rsidRDefault="00BD641E" w:rsidP="00BD641E" w:rsidR="00BD641E" w:rsidRPr="00992A94">
      <w:pPr>
        <w:jc w:val="center"/>
        <w:rPr>
          <w:b/>
        </w:rPr>
      </w:pPr>
    </w:p>
    <w:p w:rsidRDefault="00A945DE" w:rsidP="00A945DE" w:rsidR="00454ADA" w:rsidRPr="00992A94">
      <w:pPr>
        <w:jc w:val="both"/>
      </w:pPr>
      <w:r w:rsidRPr="006756CC">
        <w:t xml:space="preserve">               </w:t>
      </w:r>
      <w:r w:rsidR="00BD7A25" w:rsidRPr="006756CC">
        <w:t xml:space="preserve"> </w:t>
      </w:r>
      <w:r w:rsidR="00736DE4" w:rsidRPr="00BB071A">
        <w:t xml:space="preserve">Trgovački sud u Zagrebu po sucu pojedincu Mislavu </w:t>
      </w:r>
      <w:proofErr w:type="spellStart"/>
      <w:r w:rsidR="00736DE4" w:rsidRPr="00BB071A">
        <w:t>Kolakušiću</w:t>
      </w:r>
      <w:proofErr w:type="spellEnd"/>
      <w:r w:rsidR="00736DE4" w:rsidRPr="00BB071A">
        <w:t xml:space="preserve">, kao stečajnom sucu u stečajnom postupku nad </w:t>
      </w:r>
      <w:proofErr w:type="spellStart"/>
      <w:r w:rsidR="00044301" w:rsidRPr="00044301">
        <w:t>MIPEL</w:t>
      </w:r>
      <w:proofErr w:type="spellEnd"/>
      <w:r w:rsidR="00044301" w:rsidRPr="00044301">
        <w:t xml:space="preserve"> d.o.o. u stečaju, Dugo Selo, Josipa Zorića 153, </w:t>
      </w:r>
      <w:proofErr w:type="spellStart"/>
      <w:r w:rsidR="00044301" w:rsidRPr="00044301">
        <w:t>MBS</w:t>
      </w:r>
      <w:proofErr w:type="spellEnd"/>
      <w:r w:rsidR="00044301" w:rsidRPr="00044301">
        <w:t>:080111482, OIB67373076820</w:t>
      </w:r>
      <w:r w:rsidR="00736DE4" w:rsidRPr="00BB071A">
        <w:t xml:space="preserve">, </w:t>
      </w:r>
      <w:r w:rsidR="00B562E4">
        <w:t>21</w:t>
      </w:r>
      <w:r w:rsidR="00736DE4">
        <w:t xml:space="preserve">. </w:t>
      </w:r>
      <w:r w:rsidR="00044301">
        <w:t>studenoga</w:t>
      </w:r>
      <w:r w:rsidR="00736DE4" w:rsidRPr="00BB071A">
        <w:t xml:space="preserve"> 201</w:t>
      </w:r>
      <w:r w:rsidR="00736DE4">
        <w:t>7</w:t>
      </w:r>
      <w:r w:rsidR="00736DE4" w:rsidRPr="00BB071A">
        <w:t>.</w:t>
      </w:r>
      <w:r w:rsidR="00736DE4">
        <w:t xml:space="preserve">, </w:t>
      </w:r>
      <w:r w:rsidR="00BD7A25">
        <w:t xml:space="preserve"> </w:t>
      </w:r>
      <w:r w:rsidR="00454ADA" w:rsidRPr="00992A94">
        <w:t>daje</w:t>
      </w:r>
    </w:p>
    <w:p w:rsidRDefault="00BD641E" w:rsidP="00BD641E" w:rsidR="00BD641E" w:rsidRPr="00992A94">
      <w:pPr>
        <w:ind w:firstLine="708"/>
        <w:jc w:val="both"/>
      </w:pPr>
    </w:p>
    <w:p w:rsidRDefault="00BD641E" w:rsidP="00BD641E" w:rsidR="00BD641E" w:rsidRPr="00992A94"/>
    <w:p w:rsidRDefault="00BD641E" w:rsidP="00BD641E" w:rsidR="00BD641E" w:rsidRPr="00196DA9">
      <w:pPr>
        <w:jc w:val="center"/>
      </w:pPr>
      <w:r w:rsidRPr="00196DA9">
        <w:t>O B A V I J E S T</w:t>
      </w:r>
    </w:p>
    <w:p w:rsidRDefault="00BD641E" w:rsidP="00BD641E" w:rsidR="00BD641E" w:rsidRPr="00992A94">
      <w:pPr>
        <w:pStyle w:val="Tijeloteksta"/>
        <w:ind w:firstLine="720"/>
        <w:jc w:val="center"/>
      </w:pPr>
    </w:p>
    <w:p w:rsidRDefault="00BD641E" w:rsidP="00BD641E" w:rsidR="00BD641E" w:rsidRPr="00992A94">
      <w:pPr>
        <w:pStyle w:val="Tijeloteksta"/>
        <w:ind w:firstLine="720"/>
      </w:pPr>
    </w:p>
    <w:p w:rsidRDefault="00BD641E" w:rsidP="00BD641E" w:rsidR="00BD641E" w:rsidRPr="00992A94">
      <w:pPr>
        <w:ind w:firstLine="720"/>
        <w:jc w:val="both"/>
      </w:pPr>
      <w:r w:rsidRPr="00992A94">
        <w:t>I Rješenj</w:t>
      </w:r>
      <w:r w:rsidR="00044301">
        <w:t>ima ovog S</w:t>
      </w:r>
      <w:r w:rsidRPr="00992A94">
        <w:t xml:space="preserve">uda od </w:t>
      </w:r>
      <w:r w:rsidR="00736DE4">
        <w:t>1</w:t>
      </w:r>
      <w:r w:rsidR="00044301">
        <w:t>7</w:t>
      </w:r>
      <w:r w:rsidR="00736DE4">
        <w:t xml:space="preserve">. </w:t>
      </w:r>
      <w:r w:rsidR="00044301">
        <w:t>studenog</w:t>
      </w:r>
      <w:r w:rsidR="00736DE4">
        <w:t xml:space="preserve"> 2017</w:t>
      </w:r>
      <w:r w:rsidR="00454ADA" w:rsidRPr="00992A94">
        <w:t>.</w:t>
      </w:r>
      <w:r w:rsidRPr="00992A94">
        <w:t xml:space="preserve"> u ovom stečajnom postupku određena je nagrada </w:t>
      </w:r>
      <w:r w:rsidR="00454ADA" w:rsidRPr="00992A94">
        <w:t>stečajn</w:t>
      </w:r>
      <w:r w:rsidR="00044301">
        <w:t>im</w:t>
      </w:r>
      <w:r w:rsidR="00454ADA" w:rsidRPr="00992A94">
        <w:t xml:space="preserve"> upravitelj</w:t>
      </w:r>
      <w:r w:rsidR="00044301">
        <w:t>ima</w:t>
      </w:r>
      <w:r w:rsidR="00454ADA" w:rsidRPr="00992A94">
        <w:t>.</w:t>
      </w:r>
    </w:p>
    <w:p w:rsidRDefault="00454ADA" w:rsidP="00BD641E" w:rsidR="00454ADA" w:rsidRPr="00992A94">
      <w:pPr>
        <w:ind w:firstLine="720"/>
        <w:jc w:val="both"/>
      </w:pPr>
    </w:p>
    <w:p w:rsidRDefault="00BD641E" w:rsidP="00BD641E" w:rsidR="00BD641E" w:rsidRPr="00992A94">
      <w:pPr>
        <w:ind w:firstLine="709"/>
        <w:jc w:val="both"/>
      </w:pPr>
      <w:r w:rsidRPr="00992A94">
        <w:t xml:space="preserve">II  Uvid u puni tekst rješenja može se izvršiti u sobi stečajnog suca broj </w:t>
      </w:r>
      <w:r w:rsidR="00454ADA" w:rsidRPr="00992A94">
        <w:t>88/II kat.</w:t>
      </w:r>
    </w:p>
    <w:p w:rsidRDefault="00BD641E" w:rsidP="00BD641E" w:rsidR="00BD641E" w:rsidRPr="00992A94">
      <w:pPr>
        <w:ind w:firstLine="720"/>
        <w:jc w:val="both"/>
      </w:pPr>
      <w:r w:rsidRPr="00992A94">
        <w:t xml:space="preserve"> </w:t>
      </w:r>
    </w:p>
    <w:p w:rsidRDefault="00BD641E" w:rsidP="00BD641E" w:rsidR="00BD641E" w:rsidRPr="00992A94">
      <w:pPr>
        <w:ind w:firstLine="720"/>
        <w:jc w:val="both"/>
      </w:pPr>
    </w:p>
    <w:p w:rsidRDefault="00BD641E" w:rsidP="00BD641E" w:rsidR="00BD641E" w:rsidRPr="00992A94">
      <w:pPr>
        <w:jc w:val="center"/>
      </w:pPr>
      <w:r w:rsidRPr="00992A94">
        <w:t xml:space="preserve">Zagreb, </w:t>
      </w:r>
      <w:r w:rsidR="00B562E4">
        <w:t>21</w:t>
      </w:r>
      <w:r w:rsidR="00736DE4">
        <w:t xml:space="preserve">. </w:t>
      </w:r>
      <w:r w:rsidR="00044301">
        <w:t>studenoga</w:t>
      </w:r>
      <w:r w:rsidR="00736DE4">
        <w:t xml:space="preserve"> 2017.</w:t>
      </w:r>
    </w:p>
    <w:p w:rsidRDefault="00BD641E" w:rsidP="00BD641E" w:rsidR="00BD641E" w:rsidRPr="00992A94">
      <w:pPr>
        <w:jc w:val="center"/>
      </w:pPr>
    </w:p>
    <w:p w:rsidRDefault="00BD641E" w:rsidP="00BD641E" w:rsidR="00BD641E" w:rsidRPr="00992A94">
      <w:pPr>
        <w:jc w:val="both"/>
      </w:pPr>
      <w:r w:rsidRPr="00992A94">
        <w:tab/>
      </w:r>
      <w:r w:rsidRPr="00992A94">
        <w:tab/>
      </w:r>
      <w:r w:rsidRPr="00992A94">
        <w:tab/>
      </w:r>
      <w:r w:rsidRPr="00992A94">
        <w:tab/>
      </w:r>
      <w:r w:rsidRPr="00992A94">
        <w:tab/>
      </w:r>
      <w:r w:rsidRPr="00992A94">
        <w:tab/>
      </w:r>
      <w:r w:rsidRPr="00992A94">
        <w:tab/>
      </w:r>
    </w:p>
    <w:p w:rsidRDefault="00BD641E" w:rsidP="00BD641E" w:rsidR="00BD641E" w:rsidRPr="00992A94">
      <w:pPr>
        <w:pStyle w:val="Podnaslov"/>
        <w:ind w:firstLine="720" w:left="4320"/>
        <w:rPr>
          <w:rFonts w:hAnsi="Times New Roman" w:ascii="Times New Roman"/>
          <w:b w:val="false"/>
          <w:color w:val="auto"/>
          <w:szCs w:val="24"/>
        </w:rPr>
      </w:pPr>
      <w:r w:rsidRPr="00992A94">
        <w:rPr>
          <w:szCs w:val="24"/>
        </w:rPr>
        <w:t xml:space="preserve">              </w:t>
      </w:r>
      <w:r w:rsidRPr="00992A94">
        <w:rPr>
          <w:rFonts w:hAnsi="Times New Roman" w:ascii="Times New Roman"/>
          <w:b w:val="false"/>
          <w:color w:val="auto"/>
          <w:szCs w:val="24"/>
        </w:rPr>
        <w:t>Stečajni sudac</w:t>
      </w:r>
    </w:p>
    <w:p w:rsidRDefault="00BD641E" w:rsidP="00BD641E" w:rsidR="00BD641E" w:rsidRPr="00992A94">
      <w:pPr>
        <w:pStyle w:val="Podnaslov"/>
        <w:ind w:firstLine="720" w:left="4320"/>
        <w:rPr>
          <w:rFonts w:hAnsi="Times New Roman" w:ascii="Times New Roman"/>
          <w:b w:val="false"/>
          <w:color w:val="auto"/>
          <w:szCs w:val="24"/>
        </w:rPr>
      </w:pPr>
      <w:r w:rsidRPr="00992A94">
        <w:rPr>
          <w:rFonts w:hAnsi="Times New Roman" w:ascii="Times New Roman"/>
          <w:b w:val="false"/>
          <w:color w:val="auto"/>
          <w:szCs w:val="24"/>
        </w:rPr>
        <w:t xml:space="preserve">             </w:t>
      </w:r>
      <w:r w:rsidR="00454ADA" w:rsidRPr="00992A94">
        <w:rPr>
          <w:rFonts w:hAnsi="Times New Roman" w:ascii="Times New Roman"/>
          <w:b w:val="false"/>
          <w:color w:val="auto"/>
          <w:szCs w:val="24"/>
        </w:rPr>
        <w:t>Mislav Kolakušić</w:t>
      </w:r>
      <w:r w:rsidR="007E444C">
        <w:rPr>
          <w:rFonts w:hAnsi="Times New Roman" w:ascii="Times New Roman"/>
          <w:b w:val="false"/>
          <w:color w:val="auto"/>
          <w:szCs w:val="24"/>
        </w:rPr>
        <w:t xml:space="preserve"> v.r.</w:t>
      </w:r>
    </w:p>
    <w:p w:rsidRDefault="00BD641E" w:rsidP="00BD641E" w:rsidR="00BD641E" w:rsidRPr="00992A94">
      <w:pPr>
        <w:ind w:firstLine="720" w:left="5040"/>
        <w:jc w:val="both"/>
      </w:pPr>
    </w:p>
    <w:p w:rsidRDefault="00BD641E" w:rsidP="00BD641E" w:rsidR="00BD641E"/>
    <w:p w:rsidRDefault="007E444C" w:rsidP="00BD641E" w:rsidR="007E444C"/>
    <w:p w:rsidRDefault="007E444C" w:rsidR="007E444C">
      <w:r>
        <w:t xml:space="preserve">Za točnost </w:t>
      </w:r>
      <w:proofErr w:type="spellStart"/>
      <w:r>
        <w:t>otpravka</w:t>
      </w:r>
      <w:proofErr w:type="spellEnd"/>
      <w:r>
        <w:t xml:space="preserve"> - ovlašteni službenik</w:t>
      </w:r>
    </w:p>
    <w:p w:rsidRDefault="007E444C" w:rsidR="007E444C" w:rsidRPr="000504A6">
      <w:r>
        <w:tab/>
        <w:t xml:space="preserve">      </w:t>
      </w:r>
      <w:r w:rsidRPr="000E6531">
        <w:t>Ivana Stampf</w:t>
      </w:r>
    </w:p>
    <w:p w:rsidRDefault="007E444C" w:rsidP="00BD641E" w:rsidR="007E444C" w:rsidRPr="00992A94"/>
    <w:p w:rsidRDefault="00BD641E" w:rsidP="00BD641E" w:rsidR="00BD641E" w:rsidRPr="00992A94"/>
    <w:p w:rsidRDefault="00BD641E" w:rsidP="00BD641E" w:rsidR="00BD641E" w:rsidRPr="00992A94"/>
    <w:p w:rsidRDefault="00BD641E" w:rsidP="00BD641E" w:rsidR="00BD641E" w:rsidRPr="00992A94"/>
    <w:p w:rsidRDefault="00B639DE" w:rsidR="00B639DE" w:rsidRPr="00992A94"/>
    <w:sectPr w:rsidR="00B639DE" w:rsidRPr="00992A94">
      <w:pgSz w:h="15840" w:w="12240"/>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2007A"/>
    <w:multiLevelType w:val="singleLevel"/>
    <w:tmpl w:val="0FFC96A6"/>
    <w:lvl w:ilvl="0">
      <w:start w:val="1"/>
      <w:numFmt w:val="decimal"/>
      <w:lvlText w:val="%1."/>
      <w:legacy w:legacyIndent="360" w:legacySpace="120" w:legacy="true"/>
      <w:lvlJc w:val="left"/>
      <w:pPr>
        <w:ind w:hanging="360" w:left="72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D641E"/>
    <w:rsid w:val="00044301"/>
    <w:rsid w:val="000563C0"/>
    <w:rsid w:val="00196DA9"/>
    <w:rsid w:val="00296981"/>
    <w:rsid w:val="002E355B"/>
    <w:rsid w:val="00347BB4"/>
    <w:rsid w:val="00454ADA"/>
    <w:rsid w:val="004B7F3F"/>
    <w:rsid w:val="004E5469"/>
    <w:rsid w:val="004F022B"/>
    <w:rsid w:val="005071FA"/>
    <w:rsid w:val="0052343B"/>
    <w:rsid w:val="005C011B"/>
    <w:rsid w:val="006B77CA"/>
    <w:rsid w:val="006E4475"/>
    <w:rsid w:val="007141AF"/>
    <w:rsid w:val="00736DE4"/>
    <w:rsid w:val="007A6843"/>
    <w:rsid w:val="007B3F07"/>
    <w:rsid w:val="007E444C"/>
    <w:rsid w:val="008448D1"/>
    <w:rsid w:val="00887D75"/>
    <w:rsid w:val="00897B1B"/>
    <w:rsid w:val="008B05F8"/>
    <w:rsid w:val="00992A94"/>
    <w:rsid w:val="00A2605A"/>
    <w:rsid w:val="00A945DE"/>
    <w:rsid w:val="00B562E4"/>
    <w:rsid w:val="00B639DE"/>
    <w:rsid w:val="00BD641E"/>
    <w:rsid w:val="00BD7A25"/>
    <w:rsid w:val="00C02AE9"/>
    <w:rsid w:val="00DB06B8"/>
    <w:rsid w:val="00ED0496"/>
    <w:rsid w:val="00FA16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D641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BD641E"/>
    <w:pPr>
      <w:jc w:val="both"/>
    </w:pPr>
    <w:rPr>
      <w:rFonts w:hAnsi="Tahoma" w:ascii="Tahoma"/>
      <w:b/>
      <w:color w:val="0000FF"/>
      <w:szCs w:val="20"/>
    </w:rPr>
  </w:style>
  <w:style w:styleId="Tijeloteksta" w:type="paragraph">
    <w:name w:val="Body Text"/>
    <w:basedOn w:val="Normal"/>
    <w:rsid w:val="00BD641E"/>
    <w:pPr>
      <w:jc w:val="both"/>
    </w:pPr>
  </w:style>
  <w:style w:styleId="Tekstbalonia" w:type="paragraph">
    <w:name w:val="Balloon Text"/>
    <w:basedOn w:val="Normal"/>
    <w:semiHidden/>
    <w:rsid w:val="00897B1B"/>
    <w:rPr>
      <w:rFonts w:cs="Tahoma" w:hAnsi="Tahoma" w:ascii="Tahoma"/>
      <w:sz w:val="16"/>
      <w:szCs w:val="16"/>
    </w:rPr>
  </w:style>
  <w:style w:styleId="Tekstrezerviranogmjesta" w:type="character">
    <w:name w:val="Placeholder Text"/>
    <w:basedOn w:val="Zadanifontodlomka"/>
    <w:uiPriority w:val="99"/>
    <w:semiHidden/>
    <w:rsid w:val="007E444C"/>
    <w:rPr>
      <w:color w:val="808080"/>
      <w:bdr w:space="0" w:sz="0" w:color="auto" w:val="none"/>
      <w:shd w:fill="auto" w:color="auto" w:val="clear"/>
    </w:rPr>
  </w:style>
  <w:style w:customStyle="true" w:styleId="eSPISCCParagraphDefaultFont" w:type="character">
    <w:name w:val="eSPIS_CC_Paragraph Default Font"/>
    <w:basedOn w:val="Zadanifontodlomka"/>
    <w:rsid w:val="007E444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E444C"/>
    <w:rPr>
      <w:bdr w:space="0" w:sz="0" w:color="auto" w:val="none"/>
      <w:shd w:fill="FFFFCC" w:color="auto" w:val="clear"/>
      <w:lang w:val="hr-HR"/>
    </w:rPr>
  </w:style>
  <w:style w:customStyle="true" w:styleId="PozadinaSvijetloCrvena" w:type="character">
    <w:name w:val="Pozadina_SvijetloCrvena"/>
    <w:basedOn w:val="eSPISCCParagraphDefaultFont"/>
    <w:rsid w:val="007E444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E444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D641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BD641E"/>
    <w:pPr>
      <w:jc w:val="both"/>
    </w:pPr>
    <w:rPr>
      <w:rFonts w:ascii="Tahoma" w:hAnsi="Tahoma"/>
      <w:b/>
      <w:color w:val="0000FF"/>
      <w:szCs w:val="20"/>
    </w:rPr>
  </w:style>
  <w:style w:styleId="Tijeloteksta" w:type="paragraph">
    <w:name w:val="Body Text"/>
    <w:basedOn w:val="Normal"/>
    <w:rsid w:val="00BD641E"/>
    <w:pPr>
      <w:jc w:val="both"/>
    </w:pPr>
  </w:style>
  <w:style w:styleId="Tekstbalonia" w:type="paragraph">
    <w:name w:val="Balloon Text"/>
    <w:basedOn w:val="Normal"/>
    <w:semiHidden/>
    <w:rsid w:val="00897B1B"/>
    <w:rPr>
      <w:rFonts w:ascii="Tahoma" w:cs="Tahoma" w:hAnsi="Tahoma"/>
      <w:sz w:val="16"/>
      <w:szCs w:val="16"/>
    </w:rPr>
  </w:style>
  <w:style w:styleId="Tekstrezerviranogmjesta" w:type="character">
    <w:name w:val="Placeholder Text"/>
    <w:basedOn w:val="Zadanifontodlomka"/>
    <w:uiPriority w:val="99"/>
    <w:semiHidden/>
    <w:rsid w:val="007E444C"/>
    <w:rPr>
      <w:color w:val="808080"/>
      <w:bdr w:color="auto" w:space="0" w:sz="0" w:val="none"/>
      <w:shd w:color="auto" w:fill="auto" w:val="clear"/>
    </w:rPr>
  </w:style>
  <w:style w:customStyle="1" w:styleId="eSPISCCParagraphDefaultFont" w:type="character">
    <w:name w:val="eSPIS_CC_Paragraph Default Font"/>
    <w:basedOn w:val="Zadanifontodlomka"/>
    <w:rsid w:val="007E444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E444C"/>
    <w:rPr>
      <w:bdr w:color="auto" w:space="0" w:sz="0" w:val="none"/>
      <w:shd w:color="auto" w:fill="FFFFCC" w:val="clear"/>
      <w:lang w:val="hr-HR"/>
    </w:rPr>
  </w:style>
  <w:style w:customStyle="1" w:styleId="PozadinaSvijetloCrvena" w:type="character">
    <w:name w:val="Pozadina_SvijetloCrvena"/>
    <w:basedOn w:val="eSPISCCParagraphDefaultFont"/>
    <w:rsid w:val="007E444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E444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studenog 2017.</izvorni_sadrzaj>
    <derivirana_varijabla naziv="DomainObject.DatumDonosenjaOdluke_1">21.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obavijest o nagradi</izvorni_sadrzaj>
    <derivirana_varijabla naziv="DomainObject.Primjedba_1">obavijest o nagradi</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1110</izvorni_sadrzaj>
    <derivirana_varijabla naziv="DomainObject.Predmet.Broj_1">1110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2012.</izvorni_sadrzaj>
    <derivirana_varijabla naziv="DomainObject.Predmet.DatumOsnivanja_1">30.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St-1110/2012</izvorni_sadrzaj>
    <derivirana_varijabla naziv="DomainObject.Predmet.OznakaBroj_1">St-1110/2012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MIPEL d.o.o.</izvorni_sadrzaj>
    <derivirana_varijabla naziv="DomainObject.Predmet.ProtustrankaFormated_1">  MIPEL d.o.o.</derivirana_varijabla>
  </DomainObject.Predmet.ProtustrankaFormated>
  <DomainObject.Predmet.ProtustrankaFormatedOIB>
    <izvorni_sadrzaj>  MIPEL d.o.o., OIB 67373076820</izvorni_sadrzaj>
    <derivirana_varijabla naziv="DomainObject.Predmet.ProtustrankaFormatedOIB_1">  MIPEL d.o.o., OIB 67373076820</derivirana_varijabla>
  </DomainObject.Predmet.ProtustrankaFormatedOIB>
  <DomainObject.Predmet.ProtustrankaFormatedWithAdress>
    <izvorni_sadrzaj> MIPEL d.o.o., Josipa Zorića 153, 10370 Dugo Selo</izvorni_sadrzaj>
    <derivirana_varijabla naziv="DomainObject.Predmet.ProtustrankaFormatedWithAdress_1"> MIPEL d.o.o., Josipa Zorića 153, 10370 Dugo Selo</derivirana_varijabla>
  </DomainObject.Predmet.ProtustrankaFormatedWithAdress>
  <DomainObject.Predmet.ProtustrankaFormatedWithAdressOIB>
    <izvorni_sadrzaj> MIPEL d.o.o., OIB 67373076820, Josipa Zorića 153, 10370 Dugo Selo</izvorni_sadrzaj>
    <derivirana_varijabla naziv="DomainObject.Predmet.ProtustrankaFormatedWithAdressOIB_1"> MIPEL d.o.o., OIB 67373076820, Josipa Zorića 153, 10370 Dugo Selo</derivirana_varijabla>
  </DomainObject.Predmet.ProtustrankaFormatedWithAdressOIB>
  <DomainObject.Predmet.ProtustrankaWithAdress>
    <izvorni_sadrzaj>MIPEL d.o.o. Josipa Zorića 153, 10370 Dugo Selo</izvorni_sadrzaj>
    <derivirana_varijabla naziv="DomainObject.Predmet.ProtustrankaWithAdress_1">MIPEL d.o.o. Josipa Zorića 153, 10370 Dugo Selo</derivirana_varijabla>
  </DomainObject.Predmet.ProtustrankaWithAdress>
  <DomainObject.Predmet.ProtustrankaWithAdressOIB>
    <izvorni_sadrzaj>MIPEL d.o.o., OIB 67373076820, Josipa Zorića 153, 10370 Dugo Selo</izvorni_sadrzaj>
    <derivirana_varijabla naziv="DomainObject.Predmet.ProtustrankaWithAdressOIB_1">MIPEL d.o.o., OIB 67373076820, Josipa Zorića 153, 10370 Dugo Selo</derivirana_varijabla>
  </DomainObject.Predmet.ProtustrankaWithAdressOIB>
  <DomainObject.Predmet.ProtustrankaNazivFormated>
    <izvorni_sadrzaj>MIPEL d.o.o.</izvorni_sadrzaj>
    <derivirana_varijabla naziv="DomainObject.Predmet.ProtustrankaNazivFormated_1">MIPEL d.o.o.</derivirana_varijabla>
  </DomainObject.Predmet.ProtustrankaNazivFormated>
  <DomainObject.Predmet.ProtustrankaNazivFormatedOIB>
    <izvorni_sadrzaj>MIPEL d.o.o., OIB 67373076820</izvorni_sadrzaj>
    <derivirana_varijabla naziv="DomainObject.Predmet.ProtustrankaNazivFormatedOIB_1">MIPEL d.o.o., OIB 67373076820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IVICA JAGAČ zastupanog po punomoćniku SAVEZ SAMOSTALNIH SINDIKATA HRVATSKE; BOŽIDAR KLARIĆ zastupanog po punomoćniku SAVEZ SAMOSTALNIH SINDIKATA HRVATSKE; MARKO ŠEBALJ zastupanog po punomoćniku SAVEZ SAMOSTALNIH SINDIKATA HRVATSKE; FRANJO SEKOVANIĆ zastupanog po punomoćniku SAVEZ SAMOSTALNIH SINDIKATA HRVATSKE; BOŽIDAR ŠPOLJAREC zastupanog po punomoćniku SAVEZ SAMOSTALNIH SINDIKATA HRVATSKE; MIĆO OZOBIĆ zastupanog po punomoćniku SAVEZ SAMOSTALNIH SINDIKATA HRVATSKE; VLADIMIR ŠKRTIĆ zastupanog po punomoćniku SAVEZ SAMOSTALNIH SINDIKATA HRVATSKE; GORDANA KAURIĆ zastupanog po punomoćniku SAVEZ SAMOSTALNIH SINDIKATA HRVATSKE; DUBRAVKO JAGAČ zastupanog po punomoćniku SAVEZ SAMOSTALNIH SINDIKATA HRVATSKE; IVICA BUKAN zastupanog po punomoćniku SAVEZ SAMOSTALNIH SINDIKATA HRVATSKE; ORA ET LABORA; AGRO SILOS d.o.o. za trgovinu i usluge</izvorni_sadrzaj>
    <derivirana_varijabla naziv="DomainObject.Predmet.StrankaFormated_1">  IVICA JAGAČ zastupanog po punomoćniku SAVEZ SAMOSTALNIH SINDIKATA HRVATSKE; BOŽIDAR KLARIĆ zastupanog po punomoćniku SAVEZ SAMOSTALNIH SINDIKATA HRVATSKE; MARKO ŠEBALJ zastupanog po punomoćniku SAVEZ SAMOSTALNIH SINDIKATA HRVATSKE; FRANJO SEKOVANIĆ zastupanog po punomoćniku SAVEZ SAMOSTALNIH SINDIKATA HRVATSKE; BOŽIDAR ŠPOLJAREC zastupanog po punomoćniku SAVEZ SAMOSTALNIH SINDIKATA HRVATSKE; MIĆO OZOBIĆ zastupanog po punomoćniku SAVEZ SAMOSTALNIH SINDIKATA HRVATSKE; VLADIMIR ŠKRTIĆ zastupanog po punomoćniku SAVEZ SAMOSTALNIH SINDIKATA HRVATSKE; GORDANA KAURIĆ zastupanog po punomoćniku SAVEZ SAMOSTALNIH SINDIKATA HRVATSKE; DUBRAVKO JAGAČ zastupanog po punomoćniku SAVEZ SAMOSTALNIH SINDIKATA HRVATSKE; IVICA BUKAN zastupanog po punomoćniku SAVEZ SAMOSTALNIH SINDIKATA HRVATSKE; ORA ET LABORA; AGRO SILOS d.o.o. za trgovinu i usluge</derivirana_varijabla>
  </DomainObject.Predmet.StrankaFormated>
  <DomainObject.Predmet.StrankaFormatedOIB>
    <izvorni_sadrzaj>  IVICA JAGAČ, OIB 62984005142 zastupanog po punomoćniku SAVEZ SAMOSTALNIH SINDIKATA HRVATSKE; BOŽIDAR KLARIĆ, OIB 99706418598 zastupanog po punomoćniku SAVEZ SAMOSTALNIH SINDIKATA HRVATSKE; MARKO ŠEBALJ, OIB 50667854267 zastupanog po punomoćniku SAVEZ SAMOSTALNIH SINDIKATA HRVATSKE; FRANJO SEKOVANIĆ, OIB 54761994735 zastupanog po punomoćniku SAVEZ SAMOSTALNIH SINDIKATA HRVATSKE; BOŽIDAR ŠPOLJAREC, OIB 25677431029 zastupanog po punomoćniku SAVEZ SAMOSTALNIH SINDIKATA HRVATSKE; MIĆO OZOBIĆ, OIB 32343259645 zastupanog po punomoćniku SAVEZ SAMOSTALNIH SINDIKATA HRVATSKE; VLADIMIR ŠKRTIĆ, OIB 22465670281 zastupanog po punomoćniku SAVEZ SAMOSTALNIH SINDIKATA HRVATSKE; GORDANA KAURIĆ, OIB 03424599903 zastupanog po punomoćniku SAVEZ SAMOSTALNIH SINDIKATA HRVATSKE; DUBRAVKO JAGAČ, OIB 20147974835 zastupanog po punomoćniku SAVEZ SAMOSTALNIH SINDIKATA HRVATSKE; IVICA BUKAN, OIB 52887472962 zastupanog po punomoćniku SAVEZ SAMOSTALNIH SINDIKATA HRVATSKE; ORA ET LABORA, OIB 35151912921; AGRO SILOS d.o.o. za trgovinu i usluge, OIB 51102263422</izvorni_sadrzaj>
    <derivirana_varijabla naziv="DomainObject.Predmet.StrankaFormatedOIB_1">  IVICA JAGAČ, OIB 62984005142 zastupanog po punomoćniku SAVEZ SAMOSTALNIH SINDIKATA HRVATSKE; BOŽIDAR KLARIĆ, OIB 99706418598 zastupanog po punomoćniku SAVEZ SAMOSTALNIH SINDIKATA HRVATSKE; MARKO ŠEBALJ, OIB 50667854267 zastupanog po punomoćniku SAVEZ SAMOSTALNIH SINDIKATA HRVATSKE; FRANJO SEKOVANIĆ, OIB 54761994735 zastupanog po punomoćniku SAVEZ SAMOSTALNIH SINDIKATA HRVATSKE; BOŽIDAR ŠPOLJAREC, OIB 25677431029 zastupanog po punomoćniku SAVEZ SAMOSTALNIH SINDIKATA HRVATSKE; MIĆO OZOBIĆ, OIB 32343259645 zastupanog po punomoćniku SAVEZ SAMOSTALNIH SINDIKATA HRVATSKE; VLADIMIR ŠKRTIĆ, OIB 22465670281 zastupanog po punomoćniku SAVEZ SAMOSTALNIH SINDIKATA HRVATSKE; GORDANA KAURIĆ, OIB 03424599903 zastupanog po punomoćniku SAVEZ SAMOSTALNIH SINDIKATA HRVATSKE; DUBRAVKO JAGAČ, OIB 20147974835 zastupanog po punomoćniku SAVEZ SAMOSTALNIH SINDIKATA HRVATSKE; IVICA BUKAN, OIB 52887472962 zastupanog po punomoćniku SAVEZ SAMOSTALNIH SINDIKATA HRVATSKE; ORA ET LABORA, OIB 35151912921; AGRO SILOS d.o.o. za trgovinu i usluge, OIB 51102263422</derivirana_varijabla>
  </DomainObject.Predmet.StrankaFormatedOIB>
  <DomainObject.Predmet.StrankaFormatedWithAdress>
    <izvorni_sadrzaj> IVICA JAGAČ, ANTE STARČEVIĆA 69, 10370 Dugo Selo zastupanog po punomoćniku SAVEZ SAMOSTALNIH SINDIKATA HRVATSKE; BOŽIDAR KLARIĆ, ANDRILOVEČKA 37, 10370 Dugo Selo zastupanog po punomoćniku SAVEZ SAMOSTALNIH SINDIKATA HRVATSKE; MARKO ŠEBALJ, JOSIPA ZORIĆA 153, 10370 Dugo Selo zastupanog po punomoćniku SAVEZ SAMOSTALNIH SINDIKATA HRVATSKE; FRANJO SEKOVANIĆ, OBRTNIČKA 4, 10370 Dugo Selo zastupanog po punomoćniku SAVEZ SAMOSTALNIH SINDIKATA HRVATSKE; BOŽIDAR ŠPOLJAREC, ZAGREBAČKA 31, 10370 Dugo Selo zastupanog po punomoćniku SAVEZ SAMOSTALNIH SINDIKATA HRVATSKE; MIĆO OZOBIĆ, MARKOVAC KRIŽEVAČKI 6, 48214 Sveti Ivan Žabno zastupanog po punomoćniku SAVEZ SAMOSTALNIH SINDIKATA HRVATSKE; VLADIMIR ŠKRTIĆ, NAFTAPLINSKA 10, 10310 Posavski Bregi zastupanog po punomoćniku SAVEZ SAMOSTALNIH SINDIKATA HRVATSKE; GORDANA KAURIĆ, KOZINSKA 34, 10370 Dugo Selo zastupanog po punomoćniku SAVEZ SAMOSTALNIH SINDIKATA HRVATSKE; DUBRAVKO JAGAČ, BJELOVARSKA 133, 10370 Dugo Selo zastupanog po punomoćniku SAVEZ SAMOSTALNIH SINDIKATA HRVATSKE; IVICA BUKAN, DUGOSELSKA 20, 52426 Lupoglav zastupanog po punomoćniku SAVEZ SAMOSTALNIH SINDIKATA HRVATSKE; ORA ET LABORA, Prozorska 194, 10370 Dugo Selo; AGRO SILOS d.o.o. za trgovinu i usluge, Eugena Kumičića 16, 10410 Velika Gorica</izvorni_sadrzaj>
    <derivirana_varijabla naziv="DomainObject.Predmet.StrankaFormatedWithAdress_1"> IVICA JAGAČ, ANTE STARČEVIĆA 69, 10370 Dugo Selo zastupanog po punomoćniku SAVEZ SAMOSTALNIH SINDIKATA HRVATSKE; BOŽIDAR KLARIĆ, ANDRILOVEČKA 37, 10370 Dugo Selo zastupanog po punomoćniku SAVEZ SAMOSTALNIH SINDIKATA HRVATSKE; MARKO ŠEBALJ, JOSIPA ZORIĆA 153, 10370 Dugo Selo zastupanog po punomoćniku SAVEZ SAMOSTALNIH SINDIKATA HRVATSKE; FRANJO SEKOVANIĆ, OBRTNIČKA 4, 10370 Dugo Selo zastupanog po punomoćniku SAVEZ SAMOSTALNIH SINDIKATA HRVATSKE; BOŽIDAR ŠPOLJAREC, ZAGREBAČKA 31, 10370 Dugo Selo zastupanog po punomoćniku SAVEZ SAMOSTALNIH SINDIKATA HRVATSKE; MIĆO OZOBIĆ, MARKOVAC KRIŽEVAČKI 6, 48214 Sveti Ivan Žabno zastupanog po punomoćniku SAVEZ SAMOSTALNIH SINDIKATA HRVATSKE; VLADIMIR ŠKRTIĆ, NAFTAPLINSKA 10, 10310 Posavski Bregi zastupanog po punomoćniku SAVEZ SAMOSTALNIH SINDIKATA HRVATSKE; GORDANA KAURIĆ, KOZINSKA 34, 10370 Dugo Selo zastupanog po punomoćniku SAVEZ SAMOSTALNIH SINDIKATA HRVATSKE; DUBRAVKO JAGAČ, BJELOVARSKA 133, 10370 Dugo Selo zastupanog po punomoćniku SAVEZ SAMOSTALNIH SINDIKATA HRVATSKE; IVICA BUKAN, DUGOSELSKA 20, 52426 Lupoglav zastupanog po punomoćniku SAVEZ SAMOSTALNIH SINDIKATA HRVATSKE; ORA ET LABORA, Prozorska 194, 10370 Dugo Selo; AGRO SILOS d.o.o. za trgovinu i usluge, Eugena Kumičića 16, 10410 Velika Gorica</derivirana_varijabla>
  </DomainObject.Predmet.StrankaFormatedWithAdress>
  <DomainObject.Predmet.StrankaFormatedWithAdressOIB>
    <izvorni_sadrzaj> IVICA JAGAČ, OIB 62984005142, ANTE STARČEVIĆA 69, 10370 Dugo Selo zastupanog po punomoćniku SAVEZ SAMOSTALNIH SINDIKATA HRVATSKE; BOŽIDAR KLARIĆ, OIB 99706418598, ANDRILOVEČKA 37, 10370 Dugo Selo zastupanog po punomoćniku SAVEZ SAMOSTALNIH SINDIKATA HRVATSKE; MARKO ŠEBALJ, OIB 50667854267, JOSIPA ZORIĆA 153, 10370 Dugo Selo zastupanog po punomoćniku SAVEZ SAMOSTALNIH SINDIKATA HRVATSKE; FRANJO SEKOVANIĆ, OIB 54761994735, OBRTNIČKA 4, 10370 Dugo Selo zastupanog po punomoćniku SAVEZ SAMOSTALNIH SINDIKATA HRVATSKE; BOŽIDAR ŠPOLJAREC, OIB 25677431029, ZAGREBAČKA 31, 10370 Dugo Selo zastupanog po punomoćniku SAVEZ SAMOSTALNIH SINDIKATA HRVATSKE; MIĆO OZOBIĆ, OIB 32343259645, MARKOVAC KRIŽEVAČKI 6, 48214 Sveti Ivan Žabno zastupanog po punomoćniku SAVEZ SAMOSTALNIH SINDIKATA HRVATSKE; VLADIMIR ŠKRTIĆ, OIB 22465670281, NAFTAPLINSKA 10, 10310 Posavski Bregi zastupanog po punomoćniku SAVEZ SAMOSTALNIH SINDIKATA HRVATSKE; GORDANA KAURIĆ, OIB 03424599903, KOZINSKA 34, 10370 Dugo Selo zastupanog po punomoćniku SAVEZ SAMOSTALNIH SINDIKATA HRVATSKE; DUBRAVKO JAGAČ, OIB 20147974835, BJELOVARSKA 133, 10370 Dugo Selo zastupanog po punomoćniku SAVEZ SAMOSTALNIH SINDIKATA HRVATSKE; IVICA BUKAN, OIB 52887472962, DUGOSELSKA 20, 52426 Lupoglav zastupanog po punomoćniku SAVEZ SAMOSTALNIH SINDIKATA HRVATSKE; ORA ET LABORA, OIB 35151912921, Prozorska 194, 10370 Dugo Selo; AGRO SILOS d.o.o. za trgovinu i usluge, OIB 51102263422, Eugena Kumičića 16, 10410 Velika Gorica</izvorni_sadrzaj>
    <derivirana_varijabla naziv="DomainObject.Predmet.StrankaFormatedWithAdressOIB_1"> IVICA JAGAČ, OIB 62984005142, ANTE STARČEVIĆA 69, 10370 Dugo Selo zastupanog po punomoćniku SAVEZ SAMOSTALNIH SINDIKATA HRVATSKE; BOŽIDAR KLARIĆ, OIB 99706418598, ANDRILOVEČKA 37, 10370 Dugo Selo zastupanog po punomoćniku SAVEZ SAMOSTALNIH SINDIKATA HRVATSKE; MARKO ŠEBALJ, OIB 50667854267, JOSIPA ZORIĆA 153, 10370 Dugo Selo zastupanog po punomoćniku SAVEZ SAMOSTALNIH SINDIKATA HRVATSKE; FRANJO SEKOVANIĆ, OIB 54761994735, OBRTNIČKA 4, 10370 Dugo Selo zastupanog po punomoćniku SAVEZ SAMOSTALNIH SINDIKATA HRVATSKE; BOŽIDAR ŠPOLJAREC, OIB 25677431029, ZAGREBAČKA 31, 10370 Dugo Selo zastupanog po punomoćniku SAVEZ SAMOSTALNIH SINDIKATA HRVATSKE; MIĆO OZOBIĆ, OIB 32343259645, MARKOVAC KRIŽEVAČKI 6, 48214 Sveti Ivan Žabno zastupanog po punomoćniku SAVEZ SAMOSTALNIH SINDIKATA HRVATSKE; VLADIMIR ŠKRTIĆ, OIB 22465670281, NAFTAPLINSKA 10, 10310 Posavski Bregi zastupanog po punomoćniku SAVEZ SAMOSTALNIH SINDIKATA HRVATSKE; GORDANA KAURIĆ, OIB 03424599903, KOZINSKA 34, 10370 Dugo Selo zastupanog po punomoćniku SAVEZ SAMOSTALNIH SINDIKATA HRVATSKE; DUBRAVKO JAGAČ, OIB 20147974835, BJELOVARSKA 133, 10370 Dugo Selo zastupanog po punomoćniku SAVEZ SAMOSTALNIH SINDIKATA HRVATSKE; IVICA BUKAN, OIB 52887472962, DUGOSELSKA 20, 52426 Lupoglav zastupanog po punomoćniku SAVEZ SAMOSTALNIH SINDIKATA HRVATSKE; ORA ET LABORA, OIB 35151912921, Prozorska 194, 10370 Dugo Selo; AGRO SILOS d.o.o. za trgovinu i usluge, OIB 51102263422, Eugena Kumičića 16, 10410 Velika Gorica</derivirana_varijabla>
  </DomainObject.Predmet.StrankaFormatedWithAdressOIB>
  <DomainObject.Predmet.StrankaWithAdress>
    <izvorni_sadrzaj>IVICA JAGAČ ANTE STARČEVIĆA 69,10370 Dugo Selo,BOŽIDAR KLARIĆ ANDRILOVEČKA 37,10370 Dugo Selo,MARKO ŠEBALJ JOSIPA ZORIĆA 153,10370 Dugo Selo,FRANJO SEKOVANIĆ OBRTNIČKA 4,10370 Dugo Selo,BOŽIDAR ŠPOLJAREC ZAGREBAČKA 31,10370 Dugo Selo,MIĆO OZOBIĆ MARKOVAC KRIŽEVAČKI 6,48214 Sveti Ivan Žabno,VLADIMIR ŠKRTIĆ NAFTAPLINSKA 10,10310 Posavski Bregi,GORDANA KAURIĆ KOZINSKA 34,10370 Dugo Selo,DUBRAVKO JAGAČ BJELOVARSKA 133,10370 Dugo Selo,IVICA BUKAN DUGOSELSKA 20,52426 Lupoglav,ORA ET LABORA Prozorska 194,10370 Dugo Selo,AGRO SILOS d.o.o. za trgovinu i usluge Eugena Kumičića 16,10410 Velika Gorica</izvorni_sadrzaj>
    <derivirana_varijabla naziv="DomainObject.Predmet.StrankaWithAdress_1">IVICA JAGAČ ANTE STARČEVIĆA 69,10370 Dugo Selo,BOŽIDAR KLARIĆ ANDRILOVEČKA 37,10370 Dugo Selo,MARKO ŠEBALJ JOSIPA ZORIĆA 153,10370 Dugo Selo,FRANJO SEKOVANIĆ OBRTNIČKA 4,10370 Dugo Selo,BOŽIDAR ŠPOLJAREC ZAGREBAČKA 31,10370 Dugo Selo,MIĆO OZOBIĆ MARKOVAC KRIŽEVAČKI 6,48214 Sveti Ivan Žabno,VLADIMIR ŠKRTIĆ NAFTAPLINSKA 10,10310 Posavski Bregi,GORDANA KAURIĆ KOZINSKA 34,10370 Dugo Selo,DUBRAVKO JAGAČ BJELOVARSKA 133,10370 Dugo Selo,IVICA BUKAN DUGOSELSKA 20,52426 Lupoglav,ORA ET LABORA Prozorska 194,10370 Dugo Selo,AGRO SILOS d.o.o. za trgovinu i usluge Eugena Kumičića 16,10410 Velika Gorica</derivirana_varijabla>
  </DomainObject.Predmet.StrankaWithAdress>
  <DomainObject.Predmet.StrankaWithAdressOIB>
    <izvorni_sadrzaj>IVICA JAGAČ, OIB 62984005142, ANTE STARČEVIĆA 69,10370 Dugo Selo,BOŽIDAR KLARIĆ, OIB 99706418598, ANDRILOVEČKA 37,10370 Dugo Selo,MARKO ŠEBALJ, OIB 50667854267, JOSIPA ZORIĆA 153,10370 Dugo Selo,FRANJO SEKOVANIĆ, OIB 54761994735, OBRTNIČKA 4,10370 Dugo Selo,BOŽIDAR ŠPOLJAREC, OIB 25677431029, ZAGREBAČKA 31,10370 Dugo Selo,MIĆO OZOBIĆ, OIB 32343259645, MARKOVAC KRIŽEVAČKI 6,48214 Sveti Ivan Žabno,VLADIMIR ŠKRTIĆ, OIB 22465670281, NAFTAPLINSKA 10,10310 Posavski Bregi,GORDANA KAURIĆ, OIB 03424599903, KOZINSKA 34,10370 Dugo Selo,DUBRAVKO JAGAČ, OIB 20147974835, BJELOVARSKA 133,10370 Dugo Selo,IVICA BUKAN, OIB 52887472962, DUGOSELSKA 20,52426 Lupoglav,ORA ET LABORA, OIB 35151912921, Prozorska 194,10370 Dugo Selo,AGRO SILOS d.o.o. za trgovinu i usluge, OIB 51102263422, Eugena Kumičića 16,10410 Velika Gorica</izvorni_sadrzaj>
    <derivirana_varijabla naziv="DomainObject.Predmet.StrankaWithAdressOIB_1">IVICA JAGAČ, OIB 62984005142, ANTE STARČEVIĆA 69,10370 Dugo Selo,BOŽIDAR KLARIĆ, OIB 99706418598, ANDRILOVEČKA 37,10370 Dugo Selo,MARKO ŠEBALJ, OIB 50667854267, JOSIPA ZORIĆA 153,10370 Dugo Selo,FRANJO SEKOVANIĆ, OIB 54761994735, OBRTNIČKA 4,10370 Dugo Selo,BOŽIDAR ŠPOLJAREC, OIB 25677431029, ZAGREBAČKA 31,10370 Dugo Selo,MIĆO OZOBIĆ, OIB 32343259645, MARKOVAC KRIŽEVAČKI 6,48214 Sveti Ivan Žabno,VLADIMIR ŠKRTIĆ, OIB 22465670281, NAFTAPLINSKA 10,10310 Posavski Bregi,GORDANA KAURIĆ, OIB 03424599903, KOZINSKA 34,10370 Dugo Selo,DUBRAVKO JAGAČ, OIB 20147974835, BJELOVARSKA 133,10370 Dugo Selo,IVICA BUKAN, OIB 52887472962, DUGOSELSKA 20,52426 Lupoglav,ORA ET LABORA, OIB 35151912921, Prozorska 194,10370 Dugo Selo,AGRO SILOS d.o.o. za trgovinu i usluge, OIB 51102263422, Eugena Kumičića 16,10410 Velika Gorica</derivirana_varijabla>
  </DomainObject.Predmet.StrankaWithAdressOIB>
  <DomainObject.Predmet.StrankaNazivFormated>
    <izvorni_sadrzaj>IVICA JAGAČ,BOŽIDAR KLARIĆ,MARKO ŠEBALJ,FRANJO SEKOVANIĆ,BOŽIDAR ŠPOLJAREC,MIĆO OZOBIĆ,VLADIMIR ŠKRTIĆ,GORDANA KAURIĆ,DUBRAVKO JAGAČ,IVICA BUKAN,ORA ET LABORA,AGRO SILOS d.o.o. za trgovinu i usluge</izvorni_sadrzaj>
    <derivirana_varijabla naziv="DomainObject.Predmet.StrankaNazivFormated_1">IVICA JAGAČ,BOŽIDAR KLARIĆ,MARKO ŠEBALJ,FRANJO SEKOVANIĆ,BOŽIDAR ŠPOLJAREC,MIĆO OZOBIĆ,VLADIMIR ŠKRTIĆ,GORDANA KAURIĆ,DUBRAVKO JAGAČ,IVICA BUKAN,ORA ET LABORA,AGRO SILOS d.o.o. za trgovinu i usluge</derivirana_varijabla>
  </DomainObject.Predmet.StrankaNazivFormated>
  <DomainObject.Predmet.StrankaNazivFormatedOIB>
    <izvorni_sadrzaj>IVICA JAGAČ, OIB 62984005142,BOŽIDAR KLARIĆ, OIB 99706418598,MARKO ŠEBALJ, OIB 50667854267,FRANJO SEKOVANIĆ, OIB 54761994735,BOŽIDAR ŠPOLJAREC, OIB 25677431029,MIĆO OZOBIĆ, OIB 32343259645,VLADIMIR ŠKRTIĆ, OIB 22465670281,GORDANA KAURIĆ, OIB 03424599903,DUBRAVKO JAGAČ, OIB 20147974835,IVICA BUKAN, OIB 52887472962,ORA ET LABORA, OIB 35151912921,AGRO SILOS d.o.o. za trgovinu i usluge, OIB 51102263422</izvorni_sadrzaj>
    <derivirana_varijabla naziv="DomainObject.Predmet.StrankaNazivFormatedOIB_1">IVICA JAGAČ, OIB 62984005142,BOŽIDAR KLARIĆ, OIB 99706418598,MARKO ŠEBALJ, OIB 50667854267,FRANJO SEKOVANIĆ, OIB 54761994735,BOŽIDAR ŠPOLJAREC, OIB 25677431029,MIĆO OZOBIĆ, OIB 32343259645,VLADIMIR ŠKRTIĆ, OIB 22465670281,GORDANA KAURIĆ, OIB 03424599903,DUBRAVKO JAGAČ, OIB 20147974835,IVICA BUKAN, OIB 52887472962,ORA ET LABORA, OIB 35151912921,AGRO SILOS d.o.o. za trgovinu i usluge, OIB 51102263422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IVICA JAGAČ zastupanog po punomoćniku SAVEZ SAMOSTALNIH SINDIKATA HRVATSKE</item>
      <item>BOŽIDAR KLARIĆ zastupanog po punomoćniku SAVEZ SAMOSTALNIH SINDIKATA HRVATSKE</item>
      <item>MARKO ŠEBALJ zastupanog po punomoćniku SAVEZ SAMOSTALNIH SINDIKATA HRVATSKE</item>
      <item>FRANJO SEKOVANIĆ zastupanog po punomoćniku SAVEZ SAMOSTALNIH SINDIKATA HRVATSKE</item>
      <item>BOŽIDAR ŠPOLJAREC zastupanog po punomoćniku SAVEZ SAMOSTALNIH SINDIKATA HRVATSKE</item>
      <item>MIĆO OZOBIĆ zastupanog po punomoćniku SAVEZ SAMOSTALNIH SINDIKATA HRVATSKE</item>
      <item>VLADIMIR ŠKRTIĆ zastupanog po punomoćniku SAVEZ SAMOSTALNIH SINDIKATA HRVATSKE</item>
      <item>GORDANA KAURIĆ zastupanog po punomoćniku SAVEZ SAMOSTALNIH SINDIKATA HRVATSKE</item>
      <item>DUBRAVKO JAGAČ zastupanog po punomoćniku SAVEZ SAMOSTALNIH SINDIKATA HRVATSKE</item>
      <item>IVICA BUKAN zastupanog po punomoćniku SAVEZ SAMOSTALNIH SINDIKATA HRVATSKE</item>
      <item>ORA ET LABORA</item>
      <item>AGRO SILOS d.o.o. za trgovinu i usluge</item>
    </izvorni_sadrzaj>
    <derivirana_varijabla naziv="DomainObject.Predmet.StrankaListFormated_1">
      <item>IVICA JAGAČ zastupanog po punomoćniku SAVEZ SAMOSTALNIH SINDIKATA HRVATSKE</item>
      <item>BOŽIDAR KLARIĆ zastupanog po punomoćniku SAVEZ SAMOSTALNIH SINDIKATA HRVATSKE</item>
      <item>MARKO ŠEBALJ zastupanog po punomoćniku SAVEZ SAMOSTALNIH SINDIKATA HRVATSKE</item>
      <item>FRANJO SEKOVANIĆ zastupanog po punomoćniku SAVEZ SAMOSTALNIH SINDIKATA HRVATSKE</item>
      <item>BOŽIDAR ŠPOLJAREC zastupanog po punomoćniku SAVEZ SAMOSTALNIH SINDIKATA HRVATSKE</item>
      <item>MIĆO OZOBIĆ zastupanog po punomoćniku SAVEZ SAMOSTALNIH SINDIKATA HRVATSKE</item>
      <item>VLADIMIR ŠKRTIĆ zastupanog po punomoćniku SAVEZ SAMOSTALNIH SINDIKATA HRVATSKE</item>
      <item>GORDANA KAURIĆ zastupanog po punomoćniku SAVEZ SAMOSTALNIH SINDIKATA HRVATSKE</item>
      <item>DUBRAVKO JAGAČ zastupanog po punomoćniku SAVEZ SAMOSTALNIH SINDIKATA HRVATSKE</item>
      <item>IVICA BUKAN zastupanog po punomoćniku SAVEZ SAMOSTALNIH SINDIKATA HRVATSKE</item>
      <item>ORA ET LABORA</item>
      <item>AGRO SILOS d.o.o. za trgovinu i usluge</item>
    </derivirana_varijabla>
  </DomainObject.Predmet.StrankaListFormated>
  <DomainObject.Predmet.StrankaListFormatedOIB>
    <izvorni_sadrzaj>
      <item>IVICA JAGAČ, OIB 62984005142 zastupanog po punomoćniku SAVEZ SAMOSTALNIH SINDIKATA HRVATSKE</item>
      <item>BOŽIDAR KLARIĆ, OIB 99706418598 zastupanog po punomoćniku SAVEZ SAMOSTALNIH SINDIKATA HRVATSKE</item>
      <item>MARKO ŠEBALJ, OIB 50667854267 zastupanog po punomoćniku SAVEZ SAMOSTALNIH SINDIKATA HRVATSKE</item>
      <item>FRANJO SEKOVANIĆ, OIB 54761994735 zastupanog po punomoćniku SAVEZ SAMOSTALNIH SINDIKATA HRVATSKE</item>
      <item>BOŽIDAR ŠPOLJAREC, OIB 25677431029 zastupanog po punomoćniku SAVEZ SAMOSTALNIH SINDIKATA HRVATSKE</item>
      <item>MIĆO OZOBIĆ, OIB 32343259645 zastupanog po punomoćniku SAVEZ SAMOSTALNIH SINDIKATA HRVATSKE</item>
      <item>VLADIMIR ŠKRTIĆ, OIB 22465670281 zastupanog po punomoćniku SAVEZ SAMOSTALNIH SINDIKATA HRVATSKE</item>
      <item>GORDANA KAURIĆ, OIB 03424599903 zastupanog po punomoćniku SAVEZ SAMOSTALNIH SINDIKATA HRVATSKE</item>
      <item>DUBRAVKO JAGAČ, OIB 20147974835 zastupanog po punomoćniku SAVEZ SAMOSTALNIH SINDIKATA HRVATSKE</item>
      <item>IVICA BUKAN, OIB 52887472962 zastupanog po punomoćniku SAVEZ SAMOSTALNIH SINDIKATA HRVATSKE</item>
      <item>ORA ET LABORA, OIB 35151912921</item>
      <item>AGRO SILOS d.o.o. za trgovinu i usluge, OIB 51102263422</item>
    </izvorni_sadrzaj>
    <derivirana_varijabla naziv="DomainObject.Predmet.StrankaListFormatedOIB_1">
      <item>IVICA JAGAČ, OIB 62984005142 zastupanog po punomoćniku SAVEZ SAMOSTALNIH SINDIKATA HRVATSKE</item>
      <item>BOŽIDAR KLARIĆ, OIB 99706418598 zastupanog po punomoćniku SAVEZ SAMOSTALNIH SINDIKATA HRVATSKE</item>
      <item>MARKO ŠEBALJ, OIB 50667854267 zastupanog po punomoćniku SAVEZ SAMOSTALNIH SINDIKATA HRVATSKE</item>
      <item>FRANJO SEKOVANIĆ, OIB 54761994735 zastupanog po punomoćniku SAVEZ SAMOSTALNIH SINDIKATA HRVATSKE</item>
      <item>BOŽIDAR ŠPOLJAREC, OIB 25677431029 zastupanog po punomoćniku SAVEZ SAMOSTALNIH SINDIKATA HRVATSKE</item>
      <item>MIĆO OZOBIĆ, OIB 32343259645 zastupanog po punomoćniku SAVEZ SAMOSTALNIH SINDIKATA HRVATSKE</item>
      <item>VLADIMIR ŠKRTIĆ, OIB 22465670281 zastupanog po punomoćniku SAVEZ SAMOSTALNIH SINDIKATA HRVATSKE</item>
      <item>GORDANA KAURIĆ, OIB 03424599903 zastupanog po punomoćniku SAVEZ SAMOSTALNIH SINDIKATA HRVATSKE</item>
      <item>DUBRAVKO JAGAČ, OIB 20147974835 zastupanog po punomoćniku SAVEZ SAMOSTALNIH SINDIKATA HRVATSKE</item>
      <item>IVICA BUKAN, OIB 52887472962 zastupanog po punomoćniku SAVEZ SAMOSTALNIH SINDIKATA HRVATSKE</item>
      <item>ORA ET LABORA, OIB 35151912921</item>
      <item>AGRO SILOS d.o.o. za trgovinu i usluge, OIB 51102263422</item>
    </derivirana_varijabla>
  </DomainObject.Predmet.StrankaListFormatedOIB>
  <DomainObject.Predmet.StrankaListFormatedWithAdress>
    <izvorni_sadrzaj>
      <item>IVICA JAGAČ, ANTE STARČEVIĆA 69, 10370 Dugo Selo zastupanog po punomoćniku SAVEZ SAMOSTALNIH SINDIKATA HRVATSKE</item>
      <item>BOŽIDAR KLARIĆ, ANDRILOVEČKA 37, 10370 Dugo Selo zastupanog po punomoćniku SAVEZ SAMOSTALNIH SINDIKATA HRVATSKE</item>
      <item>MARKO ŠEBALJ, JOSIPA ZORIĆA 153, 10370 Dugo Selo zastupanog po punomoćniku SAVEZ SAMOSTALNIH SINDIKATA HRVATSKE</item>
      <item>FRANJO SEKOVANIĆ, OBRTNIČKA 4, 10370 Dugo Selo zastupanog po punomoćniku SAVEZ SAMOSTALNIH SINDIKATA HRVATSKE</item>
      <item>BOŽIDAR ŠPOLJAREC, ZAGREBAČKA 31, 10370 Dugo Selo zastupanog po punomoćniku SAVEZ SAMOSTALNIH SINDIKATA HRVATSKE</item>
      <item>MIĆO OZOBIĆ, MARKOVAC KRIŽEVAČKI 6, 48214 Sveti Ivan Žabno zastupanog po punomoćniku SAVEZ SAMOSTALNIH SINDIKATA HRVATSKE</item>
      <item>VLADIMIR ŠKRTIĆ, NAFTAPLINSKA 10, 10310 Posavski Bregi zastupanog po punomoćniku SAVEZ SAMOSTALNIH SINDIKATA HRVATSKE</item>
      <item>GORDANA KAURIĆ, KOZINSKA 34, 10370 Dugo Selo zastupanog po punomoćniku SAVEZ SAMOSTALNIH SINDIKATA HRVATSKE</item>
      <item>DUBRAVKO JAGAČ, BJELOVARSKA 133, 10370 Dugo Selo zastupanog po punomoćniku SAVEZ SAMOSTALNIH SINDIKATA HRVATSKE</item>
      <item>IVICA BUKAN, DUGOSELSKA 20, 52426 Lupoglav zastupanog po punomoćniku SAVEZ SAMOSTALNIH SINDIKATA HRVATSKE</item>
      <item>ORA ET LABORA, Prozorska 194, 10370 Dugo Selo</item>
      <item>AGRO SILOS d.o.o. za trgovinu i usluge, Eugena Kumičića 16, 10410 Velika Gorica</item>
    </izvorni_sadrzaj>
    <derivirana_varijabla naziv="DomainObject.Predmet.StrankaListFormatedWithAdress_1">
      <item>IVICA JAGAČ, ANTE STARČEVIĆA 69, 10370 Dugo Selo zastupanog po punomoćniku SAVEZ SAMOSTALNIH SINDIKATA HRVATSKE</item>
      <item>BOŽIDAR KLARIĆ, ANDRILOVEČKA 37, 10370 Dugo Selo zastupanog po punomoćniku SAVEZ SAMOSTALNIH SINDIKATA HRVATSKE</item>
      <item>MARKO ŠEBALJ, JOSIPA ZORIĆA 153, 10370 Dugo Selo zastupanog po punomoćniku SAVEZ SAMOSTALNIH SINDIKATA HRVATSKE</item>
      <item>FRANJO SEKOVANIĆ, OBRTNIČKA 4, 10370 Dugo Selo zastupanog po punomoćniku SAVEZ SAMOSTALNIH SINDIKATA HRVATSKE</item>
      <item>BOŽIDAR ŠPOLJAREC, ZAGREBAČKA 31, 10370 Dugo Selo zastupanog po punomoćniku SAVEZ SAMOSTALNIH SINDIKATA HRVATSKE</item>
      <item>MIĆO OZOBIĆ, MARKOVAC KRIŽEVAČKI 6, 48214 Sveti Ivan Žabno zastupanog po punomoćniku SAVEZ SAMOSTALNIH SINDIKATA HRVATSKE</item>
      <item>VLADIMIR ŠKRTIĆ, NAFTAPLINSKA 10, 10310 Posavski Bregi zastupanog po punomoćniku SAVEZ SAMOSTALNIH SINDIKATA HRVATSKE</item>
      <item>GORDANA KAURIĆ, KOZINSKA 34, 10370 Dugo Selo zastupanog po punomoćniku SAVEZ SAMOSTALNIH SINDIKATA HRVATSKE</item>
      <item>DUBRAVKO JAGAČ, BJELOVARSKA 133, 10370 Dugo Selo zastupanog po punomoćniku SAVEZ SAMOSTALNIH SINDIKATA HRVATSKE</item>
      <item>IVICA BUKAN, DUGOSELSKA 20, 52426 Lupoglav zastupanog po punomoćniku SAVEZ SAMOSTALNIH SINDIKATA HRVATSKE</item>
      <item>ORA ET LABORA, Prozorska 194, 10370 Dugo Selo</item>
      <item>AGRO SILOS d.o.o. za trgovinu i usluge, Eugena Kumičića 16, 10410 Velika Gorica</item>
    </derivirana_varijabla>
  </DomainObject.Predmet.StrankaListFormatedWithAdress>
  <DomainObject.Predmet.StrankaListFormatedWithAdressOIB>
    <izvorni_sadrzaj>
      <item>IVICA JAGAČ, OIB 62984005142, ANTE STARČEVIĆA 69, 10370 Dugo Selo zastupanog po punomoćniku SAVEZ SAMOSTALNIH SINDIKATA HRVATSKE</item>
      <item>BOŽIDAR KLARIĆ, OIB 99706418598, ANDRILOVEČKA 37, 10370 Dugo Selo zastupanog po punomoćniku SAVEZ SAMOSTALNIH SINDIKATA HRVATSKE</item>
      <item>MARKO ŠEBALJ, OIB 50667854267, JOSIPA ZORIĆA 153, 10370 Dugo Selo zastupanog po punomoćniku SAVEZ SAMOSTALNIH SINDIKATA HRVATSKE</item>
      <item>FRANJO SEKOVANIĆ, OIB 54761994735, OBRTNIČKA 4, 10370 Dugo Selo zastupanog po punomoćniku SAVEZ SAMOSTALNIH SINDIKATA HRVATSKE</item>
      <item>BOŽIDAR ŠPOLJAREC, OIB 25677431029, ZAGREBAČKA 31, 10370 Dugo Selo zastupanog po punomoćniku SAVEZ SAMOSTALNIH SINDIKATA HRVATSKE</item>
      <item>MIĆO OZOBIĆ, OIB 32343259645, MARKOVAC KRIŽEVAČKI 6, 48214 Sveti Ivan Žabno zastupanog po punomoćniku SAVEZ SAMOSTALNIH SINDIKATA HRVATSKE</item>
      <item>VLADIMIR ŠKRTIĆ, OIB 22465670281, NAFTAPLINSKA 10, 10310 Posavski Bregi zastupanog po punomoćniku SAVEZ SAMOSTALNIH SINDIKATA HRVATSKE</item>
      <item>GORDANA KAURIĆ, OIB 03424599903, KOZINSKA 34, 10370 Dugo Selo zastupanog po punomoćniku SAVEZ SAMOSTALNIH SINDIKATA HRVATSKE</item>
      <item>DUBRAVKO JAGAČ, OIB 20147974835, BJELOVARSKA 133, 10370 Dugo Selo zastupanog po punomoćniku SAVEZ SAMOSTALNIH SINDIKATA HRVATSKE</item>
      <item>IVICA BUKAN, OIB 52887472962, DUGOSELSKA 20, 52426 Lupoglav zastupanog po punomoćniku SAVEZ SAMOSTALNIH SINDIKATA HRVATSKE</item>
      <item>ORA ET LABORA, OIB 35151912921, Prozorska 194, 10370 Dugo Selo</item>
      <item>AGRO SILOS d.o.o. za trgovinu i usluge, OIB 51102263422, Eugena Kumičića 16, 10410 Velika Gorica</item>
    </izvorni_sadrzaj>
    <derivirana_varijabla naziv="DomainObject.Predmet.StrankaListFormatedWithAdressOIB_1">
      <item>IVICA JAGAČ, OIB 62984005142, ANTE STARČEVIĆA 69, 10370 Dugo Selo zastupanog po punomoćniku SAVEZ SAMOSTALNIH SINDIKATA HRVATSKE</item>
      <item>BOŽIDAR KLARIĆ, OIB 99706418598, ANDRILOVEČKA 37, 10370 Dugo Selo zastupanog po punomoćniku SAVEZ SAMOSTALNIH SINDIKATA HRVATSKE</item>
      <item>MARKO ŠEBALJ, OIB 50667854267, JOSIPA ZORIĆA 153, 10370 Dugo Selo zastupanog po punomoćniku SAVEZ SAMOSTALNIH SINDIKATA HRVATSKE</item>
      <item>FRANJO SEKOVANIĆ, OIB 54761994735, OBRTNIČKA 4, 10370 Dugo Selo zastupanog po punomoćniku SAVEZ SAMOSTALNIH SINDIKATA HRVATSKE</item>
      <item>BOŽIDAR ŠPOLJAREC, OIB 25677431029, ZAGREBAČKA 31, 10370 Dugo Selo zastupanog po punomoćniku SAVEZ SAMOSTALNIH SINDIKATA HRVATSKE</item>
      <item>MIĆO OZOBIĆ, OIB 32343259645, MARKOVAC KRIŽEVAČKI 6, 48214 Sveti Ivan Žabno zastupanog po punomoćniku SAVEZ SAMOSTALNIH SINDIKATA HRVATSKE</item>
      <item>VLADIMIR ŠKRTIĆ, OIB 22465670281, NAFTAPLINSKA 10, 10310 Posavski Bregi zastupanog po punomoćniku SAVEZ SAMOSTALNIH SINDIKATA HRVATSKE</item>
      <item>GORDANA KAURIĆ, OIB 03424599903, KOZINSKA 34, 10370 Dugo Selo zastupanog po punomoćniku SAVEZ SAMOSTALNIH SINDIKATA HRVATSKE</item>
      <item>DUBRAVKO JAGAČ, OIB 20147974835, BJELOVARSKA 133, 10370 Dugo Selo zastupanog po punomoćniku SAVEZ SAMOSTALNIH SINDIKATA HRVATSKE</item>
      <item>IVICA BUKAN, OIB 52887472962, DUGOSELSKA 20, 52426 Lupoglav zastupanog po punomoćniku SAVEZ SAMOSTALNIH SINDIKATA HRVATSKE</item>
      <item>ORA ET LABORA, OIB 35151912921, Prozorska 194, 10370 Dugo Selo</item>
      <item>AGRO SILOS d.o.o. za trgovinu i usluge, OIB 51102263422, Eugena Kumičića 16, 10410 Velika Gorica</item>
    </derivirana_varijabla>
  </DomainObject.Predmet.StrankaListFormatedWithAdressOIB>
  <DomainObject.Predmet.StrankaListNazivFormated>
    <izvorni_sadrzaj>
      <item>IVICA JAGAČ</item>
      <item>BOŽIDAR KLARIĆ</item>
      <item>MARKO ŠEBALJ</item>
      <item>FRANJO SEKOVANIĆ</item>
      <item>BOŽIDAR ŠPOLJAREC</item>
      <item>MIĆO OZOBIĆ</item>
      <item>VLADIMIR ŠKRTIĆ</item>
      <item>GORDANA KAURIĆ</item>
      <item>DUBRAVKO JAGAČ</item>
      <item>IVICA BUKAN</item>
      <item>ORA ET LABORA</item>
      <item>AGRO SILOS d.o.o. za trgovinu i usluge</item>
    </izvorni_sadrzaj>
    <derivirana_varijabla naziv="DomainObject.Predmet.StrankaListNazivFormated_1">
      <item>IVICA JAGAČ</item>
      <item>BOŽIDAR KLARIĆ</item>
      <item>MARKO ŠEBALJ</item>
      <item>FRANJO SEKOVANIĆ</item>
      <item>BOŽIDAR ŠPOLJAREC</item>
      <item>MIĆO OZOBIĆ</item>
      <item>VLADIMIR ŠKRTIĆ</item>
      <item>GORDANA KAURIĆ</item>
      <item>DUBRAVKO JAGAČ</item>
      <item>IVICA BUKAN</item>
      <item>ORA ET LABORA</item>
      <item>AGRO SILOS d.o.o. za trgovinu i usluge</item>
    </derivirana_varijabla>
  </DomainObject.Predmet.StrankaListNazivFormated>
  <DomainObject.Predmet.StrankaListNazivFormatedOIB>
    <izvorni_sadrzaj>
      <item>IVICA JAGAČ, OIB 62984005142</item>
      <item>BOŽIDAR KLARIĆ, OIB 99706418598</item>
      <item>MARKO ŠEBALJ, OIB 50667854267</item>
      <item>FRANJO SEKOVANIĆ, OIB 54761994735</item>
      <item>BOŽIDAR ŠPOLJAREC, OIB 25677431029</item>
      <item>MIĆO OZOBIĆ, OIB 32343259645</item>
      <item>VLADIMIR ŠKRTIĆ, OIB 22465670281</item>
      <item>GORDANA KAURIĆ, OIB 03424599903</item>
      <item>DUBRAVKO JAGAČ, OIB 20147974835</item>
      <item>IVICA BUKAN, OIB 52887472962</item>
      <item>ORA ET LABORA, OIB 35151912921</item>
      <item>AGRO SILOS d.o.o. za trgovinu i usluge, OIB 51102263422</item>
    </izvorni_sadrzaj>
    <derivirana_varijabla naziv="DomainObject.Predmet.StrankaListNazivFormatedOIB_1">
      <item>IVICA JAGAČ, OIB 62984005142</item>
      <item>BOŽIDAR KLARIĆ, OIB 99706418598</item>
      <item>MARKO ŠEBALJ, OIB 50667854267</item>
      <item>FRANJO SEKOVANIĆ, OIB 54761994735</item>
      <item>BOŽIDAR ŠPOLJAREC, OIB 25677431029</item>
      <item>MIĆO OZOBIĆ, OIB 32343259645</item>
      <item>VLADIMIR ŠKRTIĆ, OIB 22465670281</item>
      <item>GORDANA KAURIĆ, OIB 03424599903</item>
      <item>DUBRAVKO JAGAČ, OIB 20147974835</item>
      <item>IVICA BUKAN, OIB 52887472962</item>
      <item>ORA ET LABORA, OIB 35151912921</item>
      <item>AGRO SILOS d.o.o. za trgovinu i usluge, OIB 51102263422</item>
    </derivirana_varijabla>
  </DomainObject.Predmet.StrankaListNazivFormatedOIB>
  <DomainObject.Predmet.ProtuStrankaListFormated>
    <izvorni_sadrzaj>
      <item>MIPEL d.o.o.</item>
    </izvorni_sadrzaj>
    <derivirana_varijabla naziv="DomainObject.Predmet.ProtuStrankaListFormated_1">
      <item>MIPEL d.o.o.</item>
    </derivirana_varijabla>
  </DomainObject.Predmet.ProtuStrankaListFormated>
  <DomainObject.Predmet.ProtuStrankaListFormatedOIB>
    <izvorni_sadrzaj>
      <item>MIPEL d.o.o., OIB 67373076820</item>
    </izvorni_sadrzaj>
    <derivirana_varijabla naziv="DomainObject.Predmet.ProtuStrankaListFormatedOIB_1">
      <item>MIPEL d.o.o., OIB 67373076820</item>
    </derivirana_varijabla>
  </DomainObject.Predmet.ProtuStrankaListFormatedOIB>
  <DomainObject.Predmet.ProtuStrankaListFormatedWithAdress>
    <izvorni_sadrzaj>
      <item>MIPEL d.o.o., Josipa Zorića 153, 10370 Dugo Selo</item>
    </izvorni_sadrzaj>
    <derivirana_varijabla naziv="DomainObject.Predmet.ProtuStrankaListFormatedWithAdress_1">
      <item>MIPEL d.o.o., Josipa Zorića 153, 10370 Dugo Selo</item>
    </derivirana_varijabla>
  </DomainObject.Predmet.ProtuStrankaListFormatedWithAdress>
  <DomainObject.Predmet.ProtuStrankaListFormatedWithAdressOIB>
    <izvorni_sadrzaj>
      <item>MIPEL d.o.o., OIB 67373076820, Josipa Zorića 153, 10370 Dugo Selo</item>
    </izvorni_sadrzaj>
    <derivirana_varijabla naziv="DomainObject.Predmet.ProtuStrankaListFormatedWithAdressOIB_1">
      <item>MIPEL d.o.o., OIB 67373076820, Josipa Zorića 153, 10370 Dugo Selo</item>
    </derivirana_varijabla>
  </DomainObject.Predmet.ProtuStrankaListFormatedWithAdressOIB>
  <DomainObject.Predmet.ProtuStrankaListNazivFormated>
    <izvorni_sadrzaj>
      <item>MIPEL d.o.o.</item>
    </izvorni_sadrzaj>
    <derivirana_varijabla naziv="DomainObject.Predmet.ProtuStrankaListNazivFormated_1">
      <item>MIPEL d.o.o.</item>
    </derivirana_varijabla>
  </DomainObject.Predmet.ProtuStrankaListNazivFormated>
  <DomainObject.Predmet.ProtuStrankaListNazivFormatedOIB>
    <izvorni_sadrzaj>
      <item>MIPEL d.o.o., OIB 67373076820</item>
    </izvorni_sadrzaj>
    <derivirana_varijabla naziv="DomainObject.Predmet.ProtuStrankaListNazivFormatedOIB_1">
      <item>MIPEL d.o.o., OIB 67373076820</item>
    </derivirana_varijabla>
  </DomainObject.Predmet.ProtuStrankaListNazivFormatedOIB>
  <DomainObject.Predmet.OstaliListFormated>
    <izvorni_sadrzaj>
      <item>SAVEZ SAMOSTALNIH SINDIKATA HRVATSKE punomoćnik sudionika u postupku MIĆO OZOBIĆ; FRANJO SEKOVANIĆ; DUBRAVKO JAGAČ; IVICA JAGAČ; VLADIMIR ŠKRTIĆ; MARKO ŠEBALJ; IVICA BUKAN; BOŽIDAR ŠPOLJAREC; BOŽIDAR KLARIĆ; GORDANA KAURIĆ</item>
      <item>MF Porezna uprava Zagreb</item>
      <item>Stjepan Mladiček</item>
      <item>Branka Malbašić</item>
    </izvorni_sadrzaj>
    <derivirana_varijabla naziv="DomainObject.Predmet.OstaliListFormated_1">
      <item>SAVEZ SAMOSTALNIH SINDIKATA HRVATSKE punomoćnik sudionika u postupku MIĆO OZOBIĆ; FRANJO SEKOVANIĆ; DUBRAVKO JAGAČ; IVICA JAGAČ; VLADIMIR ŠKRTIĆ; MARKO ŠEBALJ; IVICA BUKAN; BOŽIDAR ŠPOLJAREC; BOŽIDAR KLARIĆ; GORDANA KAURIĆ</item>
      <item>MF Porezna uprava Zagreb</item>
      <item>Stjepan Mladiček</item>
      <item>Branka Malbašić</item>
    </derivirana_varijabla>
  </DomainObject.Predmet.OstaliListFormated>
  <DomainObject.Predmet.OstaliListFormatedOIB>
    <izvorni_sadrzaj>
      <item>SAVEZ SAMOSTALNIH SINDIKATA HRVATSKE punomoćnik sudionika u postupku MIĆO OZOBIĆ; FRANJO SEKOVANIĆ; DUBRAVKO JAGAČ; IVICA JAGAČ; VLADIMIR ŠKRTIĆ; MARKO ŠEBALJ; IVICA BUKAN; BOŽIDAR ŠPOLJAREC; BOŽIDAR KLARIĆ; GORDANA KAURIĆ</item>
      <item>MF Porezna uprava Zagreb, OIB 18683136487</item>
      <item>Stjepan Mladiček, OIB 72380528792</item>
      <item>Branka Malbašić, OIB 93517569919</item>
    </izvorni_sadrzaj>
    <derivirana_varijabla naziv="DomainObject.Predmet.OstaliListFormatedOIB_1">
      <item>SAVEZ SAMOSTALNIH SINDIKATA HRVATSKE punomoćnik sudionika u postupku MIĆO OZOBIĆ; FRANJO SEKOVANIĆ; DUBRAVKO JAGAČ; IVICA JAGAČ; VLADIMIR ŠKRTIĆ; MARKO ŠEBALJ; IVICA BUKAN; BOŽIDAR ŠPOLJAREC; BOŽIDAR KLARIĆ; GORDANA KAURIĆ</item>
      <item>MF Porezna uprava Zagreb, OIB 18683136487</item>
      <item>Stjepan Mladiček, OIB 72380528792</item>
      <item>Branka Malbašić, OIB 93517569919</item>
    </derivirana_varijabla>
  </DomainObject.Predmet.OstaliListFormatedOIB>
  <DomainObject.Predmet.OstaliListFormatedWithAdress>
    <izvorni_sadrzaj>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Albrechtova 42, 10000 Zagreb</item>
      <item>Stjepan Mladiček, Mladičkova 15, 10363 Glavnica Donja</item>
      <item>Branka Malbašić, Kolodvorska 2, 44320 Kutina</item>
    </izvorni_sadrzaj>
    <derivirana_varijabla naziv="DomainObject.Predmet.OstaliListFormatedWithAdress_1">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Albrechtova 42, 10000 Zagreb</item>
      <item>Stjepan Mladiček, Mladičkova 15, 10363 Glavnica Donja</item>
      <item>Branka Malbašić, Kolodvorska 2, 44320 Kutina</item>
    </derivirana_varijabla>
  </DomainObject.Predmet.OstaliListFormatedWithAdress>
  <DomainObject.Predmet.OstaliListFormatedWithAdressOIB>
    <izvorni_sadrzaj>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OIB 18683136487, Albrechtova 42, 10000 Zagreb</item>
      <item>Stjepan Mladiček, OIB 72380528792, Mladičkova 15, 10363 Glavnica Donja</item>
      <item>Branka Malbašić, OIB 93517569919, Kolodvorska 2, 44320 Kutina</item>
    </izvorni_sadrzaj>
    <derivirana_varijabla naziv="DomainObject.Predmet.OstaliListFormatedWithAdressOIB_1">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OIB 18683136487, Albrechtova 42, 10000 Zagreb</item>
      <item>Stjepan Mladiček, OIB 72380528792, Mladičkova 15, 10363 Glavnica Donja</item>
      <item>Branka Malbašić, OIB 93517569919, Kolodvorska 2, 44320 Kutina</item>
    </derivirana_varijabla>
  </DomainObject.Predmet.OstaliListFormatedWithAdressOIB>
  <DomainObject.Predmet.OstaliListNazivFormated>
    <izvorni_sadrzaj>
      <item>SAVEZ SAMOSTALNIH SINDIKATA HRVATSKE</item>
      <item>MF Porezna uprava Zagreb</item>
      <item>Stjepan Mladiček</item>
      <item>Branka Malbašić</item>
    </izvorni_sadrzaj>
    <derivirana_varijabla naziv="DomainObject.Predmet.OstaliListNazivFormated_1">
      <item>SAVEZ SAMOSTALNIH SINDIKATA HRVATSKE</item>
      <item>MF Porezna uprava Zagreb</item>
      <item>Stjepan Mladiček</item>
      <item>Branka Malbašić</item>
    </derivirana_varijabla>
  </DomainObject.Predmet.OstaliListNazivFormated>
  <DomainObject.Predmet.OstaliListNazivFormatedOIB>
    <izvorni_sadrzaj>
      <item>SAVEZ SAMOSTALNIH SINDIKATA HRVATSKE</item>
      <item>MF Porezna uprava Zagreb, OIB 18683136487</item>
      <item>Stjepan Mladiček, OIB 72380528792</item>
      <item>Branka Malbašić, OIB 93517569919</item>
    </izvorni_sadrzaj>
    <derivirana_varijabla naziv="DomainObject.Predmet.OstaliListNazivFormatedOIB_1">
      <item>SAVEZ SAMOSTALNIH SINDIKATA HRVATSKE</item>
      <item>MF Porezna uprava Zagreb, OIB 18683136487</item>
      <item>Stjepan Mladiček, OIB 72380528792</item>
      <item>Branka Malbašić, OIB 93517569919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2017.</izvorni_sadrzaj>
    <derivirana_varijabla naziv="DomainObject.Datum_1">21. studenog 2017.</derivirana_varijabla>
  </DomainObject.Datum>
  <DomainObject.PoslovniBrojDokumenta>
    <izvorni_sadrzaj/>
    <derivirana_varijabla naziv="DomainObject.PoslovniBrojDokumenta_1"/>
  </DomainObject.PoslovniBrojDokumenta>
  <DomainObject.Predmet.StrankaIDrugi>
    <izvorni_sadrzaj>MARKO ŠEBALJ i dr.</izvorni_sadrzaj>
    <derivirana_varijabla naziv="DomainObject.Predmet.StrankaIDrugi_1">MARKO ŠEBALJ i dr.</derivirana_varijabla>
  </DomainObject.Predmet.StrankaIDrugi>
  <DomainObject.Predmet.ProtustrankaIDrugi>
    <izvorni_sadrzaj>MIPEL d.o.o.</izvorni_sadrzaj>
    <derivirana_varijabla naziv="DomainObject.Predmet.ProtustrankaIDrugi_1">MIPEL d.o.o.</derivirana_varijabla>
  </DomainObject.Predmet.ProtustrankaIDrugi>
  <DomainObject.Predmet.StrankaIDrugiAdressOIB>
    <izvorni_sadrzaj>MARKO ŠEBALJ, OIB 50667854267, JOSIPA ZORIĆA 153, 10370 Dugo Selo i dr.</izvorni_sadrzaj>
    <derivirana_varijabla naziv="DomainObject.Predmet.StrankaIDrugiAdressOIB_1">MARKO ŠEBALJ, OIB 50667854267, JOSIPA ZORIĆA 153, 10370 Dugo Selo i dr.</derivirana_varijabla>
  </DomainObject.Predmet.StrankaIDrugiAdressOIB>
  <DomainObject.Predmet.ProtustrankaIDrugiAdressOIB>
    <izvorni_sadrzaj>MIPEL d.o.o., OIB 67373076820, Josipa Zorića 153, 10370 Dugo Selo</izvorni_sadrzaj>
    <derivirana_varijabla naziv="DomainObject.Predmet.ProtustrankaIDrugiAdressOIB_1">MIPEL d.o.o., OIB 67373076820, Josipa Zorića 153,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IVICA JAGAČ</item>
      <item>BOŽIDAR KLARIĆ</item>
      <item>MIPEL d.o.o.</item>
      <item>MARKO ŠEBALJ</item>
      <item>SAVEZ SAMOSTALNIH SINDIKATA HRVATSKE</item>
      <item>FRANJO SEKOVANIĆ</item>
      <item>BOŽIDAR ŠPOLJAREC</item>
      <item>MIĆO OZOBIĆ</item>
      <item>VLADIMIR ŠKRTIĆ</item>
      <item>GORDANA KAURIĆ</item>
      <item>DUBRAVKO JAGAČ</item>
      <item>IVICA BUKAN</item>
      <item>MF Porezna uprava Zagreb</item>
      <item>Stjepan Mladiček</item>
      <item>ORA ET LABORA</item>
      <item>Branka Malbašić</item>
      <item>AGRO SILOS d.o.o. za trgovinu i usluge</item>
    </izvorni_sadrzaj>
    <derivirana_varijabla naziv="DomainObject.Predmet.SudioniciListNaziv_1">
      <item>IVICA JAGAČ</item>
      <item>BOŽIDAR KLARIĆ</item>
      <item>MIPEL d.o.o.</item>
      <item>MARKO ŠEBALJ</item>
      <item>SAVEZ SAMOSTALNIH SINDIKATA HRVATSKE</item>
      <item>FRANJO SEKOVANIĆ</item>
      <item>BOŽIDAR ŠPOLJAREC</item>
      <item>MIĆO OZOBIĆ</item>
      <item>VLADIMIR ŠKRTIĆ</item>
      <item>GORDANA KAURIĆ</item>
      <item>DUBRAVKO JAGAČ</item>
      <item>IVICA BUKAN</item>
      <item>MF Porezna uprava Zagreb</item>
      <item>Stjepan Mladiček</item>
      <item>ORA ET LABORA</item>
      <item>Branka Malbašić</item>
      <item>AGRO SILOS d.o.o. za trgovinu i usluge</item>
    </derivirana_varijabla>
  </DomainObject.Predmet.SudioniciListNaziv>
  <DomainObject.Predmet.SudioniciListAdressOIB>
    <izvorni_sadrzaj>
      <item>IVICA JAGAČ, OIB 62984005142, ANTE STARČEVIĆA 69,10370 Dugo Selo</item>
      <item>BOŽIDAR KLARIĆ, OIB 99706418598, ANDRILOVEČKA 37,10370 Dugo Selo</item>
      <item>MIPEL d.o.o., OIB 67373076820, Josipa Zorića 153,10370 Dugo Selo</item>
      <item>MARKO ŠEBALJ, OIB 50667854267, JOSIPA ZORIĆA 153,10370 Dugo Selo</item>
      <item>SAVEZ SAMOSTALNIH SINDIKATA HRVATSKE, TRG KRALJA PETRA KREŠIMIRA IV. 2,10000 Zagreb</item>
      <item>FRANJO SEKOVANIĆ, OIB 54761994735, OBRTNIČKA 4,10370 Dugo Selo</item>
      <item>BOŽIDAR ŠPOLJAREC, OIB 25677431029, ZAGREBAČKA 31,10370 Dugo Selo</item>
      <item>MIĆO OZOBIĆ, OIB 32343259645, MARKOVAC KRIŽEVAČKI 6,48214 Sveti Ivan Žabno</item>
      <item>VLADIMIR ŠKRTIĆ, OIB 22465670281, NAFTAPLINSKA 10,10310 Posavski Bregi</item>
      <item>GORDANA KAURIĆ, OIB 03424599903, KOZINSKA 34,10370 Dugo Selo</item>
      <item>DUBRAVKO JAGAČ, OIB 20147974835, BJELOVARSKA 133,10370 Dugo Selo</item>
      <item>IVICA BUKAN, OIB 52887472962, DUGOSELSKA 20,52426 Lupoglav</item>
      <item>MF Porezna uprava Zagreb, OIB 18683136487, Albrechtova 42,10000 Zagreb</item>
      <item>Stjepan Mladiček, OIB 72380528792, Mladičkova 15,10363 Glavnica Donja</item>
      <item>ORA ET LABORA, OIB 35151912921, Prozorska 194,10370 Dugo Selo</item>
      <item>Branka Malbašić, OIB 93517569919, Kolodvorska 2,44320 Kutina</item>
      <item>AGRO SILOS d.o.o. za trgovinu i usluge, OIB 51102263422, Eugena Kumičića 16,10410 Velika Gorica</item>
    </izvorni_sadrzaj>
    <derivirana_varijabla naziv="DomainObject.Predmet.SudioniciListAdressOIB_1">
      <item>IVICA JAGAČ, OIB 62984005142, ANTE STARČEVIĆA 69,10370 Dugo Selo</item>
      <item>BOŽIDAR KLARIĆ, OIB 99706418598, ANDRILOVEČKA 37,10370 Dugo Selo</item>
      <item>MIPEL d.o.o., OIB 67373076820, Josipa Zorića 153,10370 Dugo Selo</item>
      <item>MARKO ŠEBALJ, OIB 50667854267, JOSIPA ZORIĆA 153,10370 Dugo Selo</item>
      <item>SAVEZ SAMOSTALNIH SINDIKATA HRVATSKE, TRG KRALJA PETRA KREŠIMIRA IV. 2,10000 Zagreb</item>
      <item>FRANJO SEKOVANIĆ, OIB 54761994735, OBRTNIČKA 4,10370 Dugo Selo</item>
      <item>BOŽIDAR ŠPOLJAREC, OIB 25677431029, ZAGREBAČKA 31,10370 Dugo Selo</item>
      <item>MIĆO OZOBIĆ, OIB 32343259645, MARKOVAC KRIŽEVAČKI 6,48214 Sveti Ivan Žabno</item>
      <item>VLADIMIR ŠKRTIĆ, OIB 22465670281, NAFTAPLINSKA 10,10310 Posavski Bregi</item>
      <item>GORDANA KAURIĆ, OIB 03424599903, KOZINSKA 34,10370 Dugo Selo</item>
      <item>DUBRAVKO JAGAČ, OIB 20147974835, BJELOVARSKA 133,10370 Dugo Selo</item>
      <item>IVICA BUKAN, OIB 52887472962, DUGOSELSKA 20,52426 Lupoglav</item>
      <item>MF Porezna uprava Zagreb, OIB 18683136487, Albrechtova 42,10000 Zagreb</item>
      <item>Stjepan Mladiček, OIB 72380528792, Mladičkova 15,10363 Glavnica Donja</item>
      <item>ORA ET LABORA, OIB 35151912921, Prozorska 194,10370 Dugo Selo</item>
      <item>Branka Malbašić, OIB 93517569919, Kolodvorska 2,44320 Kutina</item>
      <item>AGRO SILOS d.o.o. za trgovinu i usluge, OIB 51102263422, Eugena Kumičića 16,10410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62984005142</item>
      <item>, OIB 99706418598</item>
      <item>, OIB 67373076820</item>
      <item>, OIB 50667854267</item>
      <item>, OIB null</item>
      <item>, OIB 54761994735</item>
      <item>, OIB 25677431029</item>
      <item>, OIB 32343259645</item>
      <item>, OIB 22465670281</item>
      <item>, OIB 03424599903</item>
      <item>, OIB 20147974835</item>
      <item>, OIB 52887472962</item>
      <item>, OIB 18683136487</item>
      <item>, OIB 72380528792</item>
      <item>, OIB 35151912921</item>
      <item>, OIB 93517569919</item>
      <item>, OIB 51102263422</item>
    </izvorni_sadrzaj>
    <derivirana_varijabla naziv="DomainObject.Predmet.SudioniciListNazivOIB_1">
      <item>, OIB 62984005142</item>
      <item>, OIB 99706418598</item>
      <item>, OIB 67373076820</item>
      <item>, OIB 50667854267</item>
      <item>, OIB null</item>
      <item>, OIB 54761994735</item>
      <item>, OIB 25677431029</item>
      <item>, OIB 32343259645</item>
      <item>, OIB 22465670281</item>
      <item>, OIB 03424599903</item>
      <item>, OIB 20147974835</item>
      <item>, OIB 52887472962</item>
      <item>, OIB 18683136487</item>
      <item>, OIB 72380528792</item>
      <item>, OIB 35151912921</item>
      <item>, OIB 93517569919</item>
      <item>, OIB 51102263422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101</properties:Words>
  <properties:Characters>534</properties:Characters>
  <properties:Lines>35</properties:Lines>
  <properties:Paragraphs>12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2017-11-17T10:47:00Z</dcterms:created>
  <dc:creator>nmarkovic</dc:creator>
  <cp:lastModifiedBy>Ivana Stampf</cp:lastModifiedBy>
  <cp:lastPrinted>2017-11-21T08:33:00Z</cp:lastPrinted>
  <dcterms:modified xmlns:xsi="http://www.w3.org/2001/XMLSchema-instance" xsi:type="dcterms:W3CDTF">2017-11-21T08:54:00Z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