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1ee6" w14:paraId="5911ee6" w:rsidRDefault="00CB398C" w:rsidP="00CB398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B398C" w:rsidR="00AE649C" w:rsidRPr="00B76F3C">
      <w:pPr>
        <w:pStyle w:val="NormaleSPIS"/>
        <w:spacing w:after="0"/>
      </w:pPr>
    </w:p>
    <w:p w:rsidRDefault="00CB398C" w:rsidP="00CB398C" w:rsidR="00CB398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CB398C" w:rsidP="00CB398C" w:rsidR="00CB398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CB398C" w:rsidP="00CB398C" w:rsidR="00CB398C" w:rsidRPr="00CB398C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CB398C" w:rsidP="00CB398C" w:rsidR="00CB398C">
      <w:pPr>
        <w:spacing w:after="0"/>
        <w:jc w:val="right"/>
        <w:rPr>
          <w:noProof/>
        </w:rPr>
      </w:pPr>
      <w:r>
        <w:rPr>
          <w:noProof/>
        </w:rPr>
        <w:t>Poslovni broj: 2 St-844/2016-15</w:t>
      </w:r>
    </w:p>
    <w:p w:rsidRDefault="00CB398C" w:rsidP="00CB398C" w:rsidR="00CB398C">
      <w:pPr>
        <w:spacing w:after="0"/>
        <w:jc w:val="both"/>
        <w:rPr>
          <w:noProof/>
        </w:rPr>
      </w:pPr>
    </w:p>
    <w:p w:rsidRDefault="00CB398C" w:rsidP="00CB398C" w:rsidR="00CB398C">
      <w:pPr>
        <w:spacing w:after="0"/>
        <w:jc w:val="both"/>
        <w:rPr>
          <w:noProof/>
        </w:rPr>
      </w:pPr>
    </w:p>
    <w:p w:rsidRDefault="00CB398C" w:rsidP="00CB398C" w:rsidR="00CB398C">
      <w:pPr>
        <w:spacing w:after="0"/>
        <w:jc w:val="both"/>
        <w:rPr>
          <w:noProof/>
        </w:rPr>
      </w:pPr>
      <w:r>
        <w:rPr>
          <w:noProof/>
        </w:rPr>
        <w:t xml:space="preserve">Trgovački sud u Bjelovaru, po sudskom savjetniku Miroslavu Lovrekoviću, povodom prijedloga Financijske agencije, OIB: 85821130368, RC ZAGREB, Podružnica Zagreb, Trg svibanjskih žrtava 1995. 1, za otvaranje skraćenog stečajnog postupka nad dužnikom </w:t>
      </w:r>
      <w:r>
        <w:t xml:space="preserve">KABEL PROJEKT društvo s ograničenom odgovornošću za usluge, Zagreb, </w:t>
      </w:r>
      <w:proofErr w:type="spellStart"/>
      <w:r>
        <w:t>Banjavčićeva</w:t>
      </w:r>
      <w:proofErr w:type="spellEnd"/>
      <w:r>
        <w:t xml:space="preserve"> 11, MBS:080627481, OIB: 68229038891, </w:t>
      </w:r>
      <w:r>
        <w:rPr>
          <w:noProof/>
        </w:rPr>
        <w:t>23. listopada 2018. donosi</w:t>
      </w:r>
    </w:p>
    <w:p w:rsidRDefault="00CB398C" w:rsidP="00CB398C" w:rsidR="00CB398C">
      <w:pPr>
        <w:spacing w:after="0"/>
        <w:jc w:val="both"/>
        <w:rPr>
          <w:noProof/>
        </w:rPr>
      </w:pPr>
    </w:p>
    <w:p w:rsidRDefault="00CB398C" w:rsidP="00CB398C" w:rsidR="00CB398C">
      <w:pPr>
        <w:spacing w:after="0"/>
        <w:jc w:val="both"/>
        <w:rPr>
          <w:noProof/>
        </w:rPr>
      </w:pPr>
    </w:p>
    <w:p w:rsidRDefault="00CB398C" w:rsidP="00CB398C" w:rsidR="00CB398C">
      <w:pPr>
        <w:spacing w:after="0"/>
        <w:jc w:val="center"/>
        <w:rPr>
          <w:noProof/>
        </w:rPr>
      </w:pPr>
      <w:r>
        <w:rPr>
          <w:noProof/>
        </w:rPr>
        <w:t>Z A K L J U Č A K</w:t>
      </w:r>
    </w:p>
    <w:p w:rsidRDefault="00CB398C" w:rsidP="00CB398C" w:rsidR="00CB398C">
      <w:pPr>
        <w:spacing w:after="0"/>
        <w:jc w:val="both"/>
        <w:rPr>
          <w:noProof/>
        </w:rPr>
      </w:pPr>
    </w:p>
    <w:p w:rsidRDefault="00CB398C" w:rsidP="00CB398C" w:rsidR="00CB398C">
      <w:pPr>
        <w:spacing w:after="0"/>
        <w:jc w:val="both"/>
        <w:rPr>
          <w:noProof/>
        </w:rPr>
      </w:pPr>
    </w:p>
    <w:p w:rsidRDefault="00CB398C" w:rsidP="00CB398C" w:rsidR="00CB398C">
      <w:pPr>
        <w:spacing w:after="0"/>
        <w:jc w:val="both"/>
        <w:rPr>
          <w:noProof/>
        </w:rPr>
      </w:pPr>
      <w:r>
        <w:rPr>
          <w:noProof/>
        </w:rPr>
        <w:t xml:space="preserve">1. Nalaže se dužniku </w:t>
      </w:r>
      <w:r>
        <w:t xml:space="preserve">KABEL PROJEKT društvo s ograničenom odgovornošću za usluge, Zagreb, </w:t>
      </w:r>
      <w:proofErr w:type="spellStart"/>
      <w:r>
        <w:t>Banjavčićeva</w:t>
      </w:r>
      <w:proofErr w:type="spellEnd"/>
      <w:r>
        <w:t xml:space="preserve"> 11, MBS:080627481, OIB: 68229038891, </w:t>
      </w:r>
      <w:r>
        <w:rPr>
          <w:noProof/>
        </w:rPr>
        <w:t>da u roku od 15 dana dostavi ovom sudu podatak da li postoje evidentirane neizvršene osnove za plaćanje, odnosno ukoliko iste ne postoje da dostavi odgovarajuću potvrdu Financijske agencije.</w:t>
      </w:r>
    </w:p>
    <w:p w:rsidRDefault="00CB398C" w:rsidP="00CB398C" w:rsidR="00CB398C">
      <w:pPr>
        <w:spacing w:after="0"/>
        <w:jc w:val="both"/>
        <w:rPr>
          <w:noProof/>
        </w:rPr>
      </w:pPr>
    </w:p>
    <w:p w:rsidRDefault="00CB398C" w:rsidP="00CB398C" w:rsidR="00CB398C">
      <w:pPr>
        <w:spacing w:after="0"/>
        <w:jc w:val="both"/>
        <w:rPr>
          <w:noProof/>
        </w:rPr>
      </w:pPr>
      <w:r>
        <w:rPr>
          <w:noProof/>
        </w:rPr>
        <w:t>2. Ako dužnik u navedenom roku ne dostavi traženu obavijest odnosno potvrdu Financijske agencije, sud će temeljem odredbe čl. 430., 431. i 434. Stečajnog zakona (NN br. 71/15 i 104/17) nastaviti stečajni postupak, otvoriti i zaključiti skraćeni stečajni postupak nad dužnikom i nakon prqavomoćnosti rješenja dužnika brisati iz Sudskog registra.</w:t>
      </w:r>
    </w:p>
    <w:p w:rsidRDefault="00CB398C" w:rsidP="00CB398C" w:rsidR="00CB398C">
      <w:pPr>
        <w:spacing w:after="0"/>
        <w:jc w:val="both"/>
        <w:rPr>
          <w:noProof/>
        </w:rPr>
      </w:pPr>
    </w:p>
    <w:p w:rsidRDefault="00CB398C" w:rsidP="00CB398C" w:rsidR="00CB398C">
      <w:pPr>
        <w:spacing w:after="0"/>
        <w:jc w:val="center"/>
        <w:rPr>
          <w:noProof/>
        </w:rPr>
      </w:pPr>
      <w:r>
        <w:rPr>
          <w:noProof/>
        </w:rPr>
        <w:t>U Bjelovaru 23. listopada 2018.</w:t>
      </w:r>
    </w:p>
    <w:p w:rsidRDefault="00CB398C" w:rsidP="00CB398C" w:rsidR="00CB398C">
      <w:pPr>
        <w:spacing w:after="0"/>
        <w:jc w:val="both"/>
      </w:pPr>
    </w:p>
    <w:p w:rsidRDefault="00CB398C" w:rsidP="00CB398C" w:rsidR="00CB398C">
      <w:pPr>
        <w:spacing w:after="0"/>
        <w:jc w:val="both"/>
      </w:pPr>
    </w:p>
    <w:p w:rsidRDefault="00CB398C" w:rsidP="00CB398C" w:rsidR="00CB398C">
      <w:pPr>
        <w:spacing w:after="0"/>
        <w:ind w:firstLine="720" w:left="4320"/>
      </w:pPr>
      <w:r>
        <w:t>SUDSKI SAVJETNIK</w:t>
      </w:r>
    </w:p>
    <w:p w:rsidRDefault="00CB398C" w:rsidP="00CB398C" w:rsidR="00CB398C">
      <w:pPr>
        <w:spacing w:after="0"/>
        <w:ind w:firstLine="4111"/>
      </w:pPr>
      <w:r>
        <w:tab/>
        <w:t xml:space="preserve">     MIROSLAV LOVREKOVIĆ, v.r.</w:t>
      </w:r>
    </w:p>
    <w:p w:rsidRDefault="00CB398C" w:rsidP="00CB398C" w:rsidR="00CB398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CB398C" w:rsidP="00CB398C" w:rsidR="00CB398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CB398C" w:rsidP="00CB398C" w:rsidR="00CB398C">
      <w:pPr>
        <w:spacing w:after="0"/>
        <w:jc w:val="both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</w:t>
      </w:r>
    </w:p>
    <w:p w:rsidRDefault="00CB398C" w:rsidP="00CB398C" w:rsidR="00CB398C">
      <w:pPr>
        <w:spacing w:after="0"/>
        <w:jc w:val="both"/>
        <w:rPr>
          <w:noProof/>
        </w:rPr>
      </w:pPr>
    </w:p>
    <w:p w:rsidRDefault="00CB398C" w:rsidP="00CB398C" w:rsidR="00CB398C">
      <w:pPr>
        <w:spacing w:after="0"/>
        <w:jc w:val="both"/>
        <w:rPr>
          <w:noProof/>
        </w:rPr>
      </w:pPr>
    </w:p>
    <w:p w:rsidRDefault="00CB398C" w:rsidP="00CB398C" w:rsidR="00CB398C">
      <w:pPr>
        <w:spacing w:after="0"/>
        <w:jc w:val="both"/>
        <w:rPr>
          <w:noProof/>
        </w:rPr>
      </w:pPr>
    </w:p>
    <w:p w:rsidRDefault="00CB398C" w:rsidP="00CB398C" w:rsidR="00AE649C" w:rsidRPr="00B76F3C">
      <w:pPr>
        <w:spacing w:after="0"/>
        <w:jc w:val="both"/>
        <w:rPr>
          <w:noProof/>
        </w:rPr>
      </w:pPr>
      <w:r>
        <w:rPr>
          <w:noProof/>
        </w:rPr>
        <w:t>POUKA O PRAVNOM LIJEKU: Protiv zaključka nije dopuštena žalba (čl.11. st.9. Stečajnog zakona).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288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98C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392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15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St-844/2016-15</izvorni_sadrzaj>
    <derivirana_varijabla naziv="DomainObject.Oznaka_1">St-844/2016-15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studenog 2016.</izvorni_sadrzaj>
    <derivirana_varijabla naziv="DomainObject.Predmet.DatumRjesavanja_1">3.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Miroslav</izvorni_sadrzaj>
    <derivirana_varijabla naziv="DomainObject.Predmet.PredmetRijesio.Ime_1">Miroslav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Lovreković</izvorni_sadrzaj>
    <derivirana_varijabla naziv="DomainObject.Predmet.PredmetRijesio.Prezime_1">Lovreković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KABEL PROJEKT društvo s ograničenom odgovornošću za usluge zastupanog po punomoćniku Dean Janaček</izvorni_sadrzaj>
    <derivirana_varijabla naziv="DomainObject.Predmet.ProtustrankaFormated_1">  KABEL PROJEKT društvo s ograničenom odgovornošću za usluge zastupanog po punomoćniku Dean Janaček</derivirana_varijabla>
  </DomainObject.Predmet.ProtustrankaFormated>
  <DomainObject.Predmet.ProtustrankaFormatedOIB>
    <izvorni_sadrzaj>  KABEL PROJEKT društvo s ograničenom odgovornošću za usluge, OIB 68229038891 zastupanog po punomoćniku Dean Janaček</izvorni_sadrzaj>
    <derivirana_varijabla naziv="DomainObject.Predmet.ProtustrankaFormatedOIB_1">  KABEL PROJEKT društvo s ograničenom odgovornošću za usluge, OIB 68229038891 zastupanog po punomoćniku Dean Janaček</derivirana_varijabla>
  </DomainObject.Predmet.ProtustrankaFormatedOIB>
  <DomainObject.Predmet.ProtustrankaFormatedWithAdress>
    <izvorni_sadrzaj> KABEL PROJEKT društvo s ograničenom odgovornošću za usluge, Banjavčićeva 11, 10000 Zagreb zastupanog po punomoćniku Dean Janaček</izvorni_sadrzaj>
    <derivirana_varijabla naziv="DomainObject.Predmet.ProtustrankaFormatedWithAdress_1"> KABEL PROJEKT društvo s ograničenom odgovornošću za usluge, Banjavčićeva 11, 10000 Zagreb zastupanog po punomoćniku Dean Janaček</derivirana_varijabla>
  </DomainObject.Predmet.ProtustrankaFormatedWithAdress>
  <DomainObject.Predmet.ProtustrankaFormatedWithAdressOIB>
    <izvorni_sadrzaj> KABEL PROJEKT društvo s ograničenom odgovornošću za usluge, OIB 68229038891, Banjavčićeva 11, 10000 Zagreb zastupanog po punomoćniku Dean Janaček</izvorni_sadrzaj>
    <derivirana_varijabla naziv="DomainObject.Predmet.ProtustrankaFormatedWithAdressOIB_1"> KABEL PROJEKT društvo s ograničenom odgovornošću za usluge, OIB 68229038891, Banjavčićeva 11, 10000 Zagreb zastupanog po punomoćniku Dean Janaček</derivirana_varijabla>
  </DomainObject.Predmet.ProtustrankaFormatedWithAdressOIB>
  <DomainObject.Predmet.ProtustrankaWithAdress>
    <izvorni_sadrzaj>KABEL PROJEKT društvo s ograničenom odgovornošću za usluge Banjavčićeva 11, 10000 Zagreb</izvorni_sadrzaj>
    <derivirana_varijabla naziv="DomainObject.Predmet.ProtustrankaWithAdress_1">KABEL PROJEKT društvo s ograničenom odgovornošću za usluge Banjavčićeva 11, 10000 Zagreb</derivirana_varijabla>
  </DomainObject.Predmet.ProtustrankaWithAdress>
  <DomainObject.Predmet.ProtustrankaWithAdressOIB>
    <izvorni_sadrzaj>KABEL PROJEKT društvo s ograničenom odgovornošću za usluge, OIB 68229038891, Banjavčićeva 11, 10000 Zagreb</izvorni_sadrzaj>
    <derivirana_varijabla naziv="DomainObject.Predmet.ProtustrankaWithAdressOIB_1">KABEL PROJEKT društvo s ograničenom odgovornošću za usluge, OIB 68229038891, Banjavčićeva 11, 10000 Zagreb</derivirana_varijabla>
  </DomainObject.Predmet.ProtustrankaWithAdressOIB>
  <DomainObject.Predmet.ProtustrankaNazivFormated>
    <izvorni_sadrzaj>KABEL PROJEKT društvo s ograničenom odgovornošću za usluge</izvorni_sadrzaj>
    <derivirana_varijabla naziv="DomainObject.Predmet.ProtustrankaNazivFormated_1">KABEL PROJEKT društvo s ograničenom odgovornošću za usluge</derivirana_varijabla>
  </DomainObject.Predmet.ProtustrankaNazivFormated>
  <DomainObject.Predmet.ProtustrankaNazivFormatedOIB>
    <izvorni_sadrzaj>KABEL PROJEKT društvo s ograničenom odgovornošću za usluge, OIB 68229038891</izvorni_sadrzaj>
    <derivirana_varijabla naziv="DomainObject.Predmet.ProtustrankaNazivFormatedOIB_1">KABEL PROJEKT društvo s ograničenom odgovornošću za usluge, OIB 68229038891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KABEL PROJEKT društvo s ograničenom odgovornošću za usluge zastupanog po punomoćniku Dean Janaček</item>
    </izvorni_sadrzaj>
    <derivirana_varijabla naziv="DomainObject.Predmet.ProtuStrankaListFormated_1">
      <item>KABEL PROJEKT društvo s ograničenom odgovornošću za usluge zastupanog po punomoćniku Dean Janaček</item>
    </derivirana_varijabla>
  </DomainObject.Predmet.ProtuStrankaListFormated>
  <DomainObject.Predmet.ProtuStrankaListFormatedOIB>
    <izvorni_sadrzaj>
      <item>KABEL PROJEKT društvo s ograničenom odgovornošću za usluge, OIB 68229038891 zastupanog po punomoćniku Dean Janaček</item>
    </izvorni_sadrzaj>
    <derivirana_varijabla naziv="DomainObject.Predmet.ProtuStrankaListFormatedOIB_1">
      <item>KABEL PROJEKT društvo s ograničenom odgovornošću za usluge, OIB 68229038891 zastupanog po punomoćniku Dean Janaček</item>
    </derivirana_varijabla>
  </DomainObject.Predmet.ProtuStrankaListFormatedOIB>
  <DomainObject.Predmet.ProtuStrankaListFormatedWithAdress>
    <izvorni_sadrzaj>
      <item>KABEL PROJEKT društvo s ograničenom odgovornošću za usluge, Banjavčićeva 11, 10000 Zagreb zastupanog po punomoćniku Dean Janaček</item>
    </izvorni_sadrzaj>
    <derivirana_varijabla naziv="DomainObject.Predmet.ProtuStrankaListFormatedWithAdress_1">
      <item>KABEL PROJEKT društvo s ograničenom odgovornošću za usluge, Banjavčićeva 11, 10000 Zagreb zastupanog po punomoćniku Dean Janaček</item>
    </derivirana_varijabla>
  </DomainObject.Predmet.ProtuStrankaListFormatedWithAdress>
  <DomainObject.Predmet.ProtuStrankaListFormatedWithAdressOIB>
    <izvorni_sadrzaj>
      <item>KABEL PROJEKT društvo s ograničenom odgovornošću za usluge, OIB 68229038891, Banjavčićeva 11, 10000 Zagreb zastupanog po punomoćniku Dean Janaček</item>
    </izvorni_sadrzaj>
    <derivirana_varijabla naziv="DomainObject.Predmet.ProtuStrankaListFormatedWithAdressOIB_1">
      <item>KABEL PROJEKT društvo s ograničenom odgovornošću za usluge, OIB 68229038891, Banjavčićeva 11, 10000 Zagreb zastupanog po punomoćniku Dean Janaček</item>
    </derivirana_varijabla>
  </DomainObject.Predmet.ProtuStrankaListFormatedWithAdressOIB>
  <DomainObject.Predmet.ProtuStrankaListNazivFormated>
    <izvorni_sadrzaj>
      <item>KABEL PROJEKT društvo s ograničenom odgovornošću za usluge</item>
    </izvorni_sadrzaj>
    <derivirana_varijabla naziv="DomainObject.Predmet.ProtuStrankaListNazivFormated_1">
      <item>KABEL PROJEKT društvo s ograničenom odgovornošću za usluge</item>
    </derivirana_varijabla>
  </DomainObject.Predmet.ProtuStrankaListNazivFormated>
  <DomainObject.Predmet.ProtuStrankaListNazivFormatedOIB>
    <izvorni_sadrzaj>
      <item>KABEL PROJEKT društvo s ograničenom odgovornošću za usluge, OIB 68229038891</item>
    </izvorni_sadrzaj>
    <derivirana_varijabla naziv="DomainObject.Predmet.ProtuStrankaListNazivFormatedOIB_1">
      <item>KABEL PROJEKT društvo s ograničenom odgovornošću za usluge, OIB 68229038891</item>
    </derivirana_varijabla>
  </DomainObject.Predmet.ProtuStrankaListNazivFormatedOIB>
  <DomainObject.Predmet.OstaliListFormated>
    <izvorni_sadrzaj>
      <item>Dean Janaček punomoćnik sudionika u postupku KABEL PROJEKT društvo s ograničenom odgovornošću za usluge</item>
    </izvorni_sadrzaj>
    <derivirana_varijabla naziv="DomainObject.Predmet.OstaliListFormated_1">
      <item>Dean Janaček punomoćnik sudionika u postupku KABEL PROJEKT društvo s ograničenom odgovornošću za usluge</item>
    </derivirana_varijabla>
  </DomainObject.Predmet.OstaliListFormated>
  <DomainObject.Predmet.OstaliListFormatedOIB>
    <izvorni_sadrzaj>
      <item>Dean Janaček, OIB 15795376432 punomoćnik sudionika u postupku KABEL PROJEKT društvo s ograničenom odgovornošću za usluge</item>
    </izvorni_sadrzaj>
    <derivirana_varijabla naziv="DomainObject.Predmet.OstaliListFormatedOIB_1">
      <item>Dean Janaček, OIB 15795376432 punomoćnik sudionika u postupku KABEL PROJEKT društvo s ograničenom odgovornošću za usluge</item>
    </derivirana_varijabla>
  </DomainObject.Predmet.OstaliListFormatedOIB>
  <DomainObject.Predmet.OstaliListFormatedWithAdress>
    <izvorni_sadrzaj>
      <item>Dean Janaček, Ruđer Josip Bošković 9, 10000 Zagreb punomoćnik sudionika u postupku KABEL PROJEKT društvo s ograničenom odgovornošću za usluge</item>
    </izvorni_sadrzaj>
    <derivirana_varijabla naziv="DomainObject.Predmet.OstaliListFormatedWithAdress_1">
      <item>Dean Janaček, Ruđer Josip Bošković 9, 10000 Zagreb punomoćnik sudionika u postupku KABEL PROJEKT društvo s ograničenom odgovornošću za usluge</item>
    </derivirana_varijabla>
  </DomainObject.Predmet.OstaliListFormatedWithAdress>
  <DomainObject.Predmet.OstaliListFormatedWithAdressOIB>
    <izvorni_sadrzaj>
      <item>Dean Janaček, OIB 15795376432, Ruđer Josip Bošković 9, 10000 Zagreb punomoćnik sudionika u postupku KABEL PROJEKT društvo s ograničenom odgovornošću za usluge</item>
    </izvorni_sadrzaj>
    <derivirana_varijabla naziv="DomainObject.Predmet.OstaliListFormatedWithAdressOIB_1">
      <item>Dean Janaček, OIB 15795376432, Ruđer Josip Bošković 9, 10000 Zagreb punomoćnik sudionika u postupku KABEL PROJEKT društvo s ograničenom odgovornošću za usluge</item>
    </derivirana_varijabla>
  </DomainObject.Predmet.OstaliListFormatedWithAdressOIB>
  <DomainObject.Predmet.OstaliListNazivFormated>
    <izvorni_sadrzaj>
      <item>Dean Janaček</item>
    </izvorni_sadrzaj>
    <derivirana_varijabla naziv="DomainObject.Predmet.OstaliListNazivFormated_1">
      <item>Dean Janaček</item>
    </derivirana_varijabla>
  </DomainObject.Predmet.OstaliListNazivFormated>
  <DomainObject.Predmet.OstaliListNazivFormatedOIB>
    <izvorni_sadrzaj>
      <item>Dean Janaček, OIB 15795376432</item>
    </izvorni_sadrzaj>
    <derivirana_varijabla naziv="DomainObject.Predmet.OstaliListNazivFormatedOIB_1">
      <item>Dean Janaček, OIB 15795376432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St-844/2016-15</izvorni_sadrzaj>
    <derivirana_varijabla naziv="DomainObject.PoslovniBrojDokumenta_1">St-844/2016-15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KABEL PROJEKT društvo s ograničenom odgovornošću za usluge</izvorni_sadrzaj>
    <derivirana_varijabla naziv="DomainObject.Predmet.ProtustrankaIDrugi_1">KABEL PROJEKT društvo s ograničenom odgovornošću za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KABEL PROJEKT društvo s ograničenom odgovornošću za usluge, OIB 68229038891, Banjavčićeva 11, 10000 Zagreb</izvorni_sadrzaj>
    <derivirana_varijabla naziv="DomainObject.Predmet.ProtustrankaIDrugiAdressOIB_1">KABEL PROJEKT društvo s ograničenom odgovornošću za usluge, OIB 68229038891, Banjavčićeva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studenog 2016.</izvorni_sadrzaj>
    <derivirana_varijabla naziv="DomainObject.Predmet.OdlukaRjesenje.DatumDonosenjaOdluke_1">3.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St-844/2016-4</izvorni_sadrzaj>
    <derivirana_varijabla naziv="DomainObject.Predmet.OdlukaRjesenje.Oznaka_1">St-844/2016-4</derivirana_varijabla>
  </DomainObject.Predmet.OdlukaRjesenje.Oznaka>
  <DomainObject.Predmet.SudioniciListNaziv>
    <izvorni_sadrzaj>
      <item>KABEL PROJEKT društvo s ograničenom odgovornošću za usluge</item>
      <item>FINA Regionalni centar Zagreb</item>
      <item>Dean Janaček</item>
    </izvorni_sadrzaj>
    <derivirana_varijabla naziv="DomainObject.Predmet.SudioniciListNaziv_1">
      <item>KABEL PROJEKT društvo s ograničenom odgovornošću za usluge</item>
      <item>FINA Regionalni centar Zagreb</item>
      <item>Dean Janaček</item>
    </derivirana_varijabla>
  </DomainObject.Predmet.SudioniciListNaziv>
  <DomainObject.Predmet.SudioniciListAdressOIB>
    <izvorni_sadrzaj>
      <item>KABEL PROJEKT društvo s ograničenom odgovornošću za usluge, OIB 68229038891, Banjavčićeva 11,10000 Zagreb</item>
      <item>FINA Regionalni centar Zagreb, OIB 85821130368, Trg svibanjskih žrtava 1995. br.1,10000 Zagreb</item>
      <item>Dean Janaček, OIB 15795376432, Ruđer Josip Bošković 9,10000 Zagreb</item>
    </izvorni_sadrzaj>
    <derivirana_varijabla naziv="DomainObject.Predmet.SudioniciListAdressOIB_1">
      <item>KABEL PROJEKT društvo s ograničenom odgovornošću za usluge, OIB 68229038891, Banjavčićeva 11,10000 Zagreb</item>
      <item>FINA Regionalni centar Zagreb, OIB 85821130368, Trg svibanjskih žrtava 1995. br.1,10000 Zagreb</item>
      <item>Dean Janaček, OIB 15795376432, Ruđer Josip Bošković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6F2B33-88BC-4414-BB31-74EFF34B3B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1224</properties:Characters>
  <properties:Lines>41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2018-10-23T06:44:00Z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St-844/2016-15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