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2adb" w14:paraId="a782adb" w:rsidRDefault="006C19E2" w:rsidP="006C19E2" w:rsidR="006C19E2">
      <w:pPr>
        <w:jc w:val="right"/>
        <w15:collapsed w:val="false"/>
      </w:pPr>
      <w:bookmarkStart w:name="_GoBack" w:id="0"/>
      <w:bookmarkEnd w:id="0"/>
      <w:r>
        <w:t>Broj: St-1757/16-13</w:t>
      </w:r>
    </w:p>
    <w:p w:rsidRDefault="004952D7" w:rsidP="004952D7" w:rsidR="004952D7">
      <w:r>
        <w:rPr>
          <w:rStyle w:val="Naglaeno"/>
        </w:rPr>
        <w:t xml:space="preserve">             </w:t>
      </w:r>
      <w:r w:rsidR="00A9178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 xml:space="preserve">Trgovački sud u Osijeku, po stečajnom sucu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C19E2">
        <w:t>RH MF Porezna uprava zastupana po ŽDO Vukovar</w:t>
      </w:r>
      <w:r w:rsidR="006C19E2" w:rsidRPr="003A4216">
        <w:t xml:space="preserve">, za otvaranje stečajnog postupka nad dužnikom </w:t>
      </w:r>
      <w:r w:rsidR="006C19E2" w:rsidRPr="00A71BF7">
        <w:rPr>
          <w:b/>
        </w:rPr>
        <w:t>FALETAR d.o.o., Stjepana Radića 37, Šarengrad, MBS: 030060143, OIB: 90042132224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C19E2">
        <w:t>27. rujna 2016. g.,</w:t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EC103F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C19E2" w:rsidRPr="00A71BF7">
        <w:rPr>
          <w:b/>
        </w:rPr>
        <w:t>FALETAR d.o.o., Stjepana Radića 37, Šarengrad, MBS: 030060143, OIB: 90042132224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C19E2">
        <w:rPr>
          <w:b/>
        </w:rPr>
        <w:t xml:space="preserve">24. studeni 2016. g. </w:t>
      </w:r>
      <w:r w:rsidR="00EB3AC0">
        <w:rPr>
          <w:b/>
        </w:rPr>
        <w:t>u 1</w:t>
      </w:r>
      <w:r w:rsidR="00133EE5">
        <w:rPr>
          <w:b/>
        </w:rPr>
        <w:t>0</w:t>
      </w:r>
      <w:r w:rsidR="005D4764">
        <w:rPr>
          <w:b/>
        </w:rPr>
        <w:t>,</w:t>
      </w:r>
      <w:r w:rsidR="006C19E2">
        <w:rPr>
          <w:b/>
        </w:rPr>
        <w:t>0</w:t>
      </w:r>
      <w:r w:rsidR="005D4764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5D4764">
        <w:t xml:space="preserve"> </w:t>
      </w:r>
      <w:r w:rsidR="00316834" w:rsidRPr="00D91CDB">
        <w:rPr>
          <w:b/>
        </w:rPr>
        <w:t>Vinko Dukić dipl. iur. Osijek, Koščela 10, OIB 42390974789</w:t>
      </w:r>
      <w:r w:rsidR="00133EE5">
        <w:t xml:space="preserve">. </w:t>
      </w:r>
      <w:r w:rsidR="00A26E0B">
        <w:t>P</w:t>
      </w:r>
      <w:r>
        <w:t xml:space="preserve">rivremeni stečajni upravitelj dužan je u primjerenom roku, a najdulje u roku od </w:t>
      </w:r>
      <w:r w:rsidR="00070D0F">
        <w:t>8</w:t>
      </w:r>
      <w:r>
        <w:t xml:space="preserve"> dana </w:t>
      </w:r>
      <w:r w:rsidR="006C19E2">
        <w:t xml:space="preserve">do održavanja ročišta </w:t>
      </w:r>
      <w:r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</w:t>
      </w:r>
      <w:r w:rsidR="006C19E2">
        <w:t>RH MF Porezna uprava zastupana po ŽDO Vukovar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C19E2">
        <w:t>3. ožujka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6C19E2" w:rsidRPr="00A71BF7">
        <w:rPr>
          <w:b/>
        </w:rPr>
        <w:t>FALETAR d.o.o., Stjepana Radića 37, Šarengrad, MBS: 030060143, OIB: 90042132224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6C19E2" w:rsidR="003E3A0B">
      <w:pPr>
        <w:pStyle w:val="Tijeloteksta"/>
        <w:tabs>
          <w:tab w:pos="6255" w:val="left"/>
        </w:tabs>
      </w:pPr>
      <w:r>
        <w:t xml:space="preserve"> </w:t>
      </w:r>
      <w:r w:rsidR="006C19E2">
        <w:tab/>
      </w:r>
    </w:p>
    <w:p w:rsidRDefault="00DD6DE4" w:rsidP="005A7923" w:rsidR="00DD6DE4">
      <w:pPr>
        <w:pStyle w:val="Tijeloteksta"/>
      </w:pPr>
    </w:p>
    <w:p w:rsidRDefault="00EB3AC0" w:rsidP="005A7923" w:rsidR="00EB3AC0">
      <w:pPr>
        <w:pStyle w:val="Tijeloteksta"/>
      </w:pPr>
    </w:p>
    <w:p w:rsidRDefault="00DD6DE4" w:rsidP="005A7923" w:rsidR="00DD6DE4">
      <w:pPr>
        <w:pStyle w:val="Tijeloteksta"/>
      </w:pPr>
    </w:p>
    <w:p w:rsidRDefault="00A91786" w:rsidP="00A91786" w:rsidR="00A91786">
      <w:pPr>
        <w:jc w:val="right"/>
      </w:pPr>
      <w:r>
        <w:lastRenderedPageBreak/>
        <w:t>Broj: St-1757/16-13</w:t>
      </w:r>
    </w:p>
    <w:p w:rsidRDefault="00DD6DE4" w:rsidP="005A7923" w:rsidR="00DD6DE4">
      <w:pPr>
        <w:pStyle w:val="Tijeloteksta"/>
      </w:pPr>
    </w:p>
    <w:p w:rsidRDefault="00EF5439" w:rsidP="00DD6DE4" w:rsidR="00660BB5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>dužnik</w:t>
      </w:r>
      <w:r w:rsidR="00660BB5">
        <w:t xml:space="preserve"> prema vjerovniku ima tražbinu u iznosu od 327.774,49 kn temeljem neplaćenih obveza poreza, doprinosa i drugih javnih davanja koju tražbinu dužnik nije namirio a da kod dužnika postoji stečajni razlog – nesposobnost za plaćanje što proizlazi iz Potvrde o blokadi računa dužnika od 1.3.2016. g. u neprekidnom trajanju od 138 dana te neizvršenih osnova za plaćanje u iznosu od 306.179,02 kn.</w:t>
      </w:r>
    </w:p>
    <w:p w:rsidRDefault="00660BB5" w:rsidP="00DD6DE4" w:rsidR="00660BB5">
      <w:pPr>
        <w:pStyle w:val="Tijeloteksta"/>
        <w:ind w:firstLine="708"/>
      </w:pPr>
    </w:p>
    <w:p w:rsidRDefault="00660BB5" w:rsidP="00DD6DE4" w:rsidR="00660BB5">
      <w:pPr>
        <w:pStyle w:val="Tijeloteksta"/>
        <w:ind w:firstLine="708"/>
      </w:pPr>
      <w:r>
        <w:t>Uz prijedlog RH MF Porezna uprava zastupana po ŽDO Vukovar dostavila je materijalnu dokumentaciju – obavijest o imovini i prijedlog za otvaranje stečajnog postupka od 1.3.2016. g. i 2.3.2016. g., godišnje fin. izvješće dužnika za 2014. g., stanje računa poreznog obveznika na dan 1.3.2016. g., Očevidnik o redoslijedu plaćanja FINE Vukovar od 1.3.2016. g.</w:t>
      </w:r>
    </w:p>
    <w:p w:rsidRDefault="00660BB5" w:rsidP="00DD6DE4" w:rsidR="00316834">
      <w:pPr>
        <w:pStyle w:val="Tijeloteksta"/>
        <w:ind w:firstLine="708"/>
      </w:pPr>
      <w:r>
        <w:t xml:space="preserve"> </w:t>
      </w: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316834">
        <w:t>Vinko Dukić</w:t>
      </w:r>
      <w:r>
        <w:t xml:space="preserve"> iz Osijeka</w:t>
      </w:r>
      <w:r w:rsidR="00316834">
        <w:t xml:space="preserve"> 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60BB5">
        <w:t>27. rujna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660BB5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9B0969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316834">
        <w:t>Vinko Dukić</w:t>
      </w:r>
    </w:p>
    <w:p w:rsidRDefault="00133EE5" w:rsidP="004B741D" w:rsidR="00133EE5">
      <w:pPr>
        <w:pStyle w:val="Tijeloteksta"/>
        <w:numPr>
          <w:ilvl w:val="0"/>
          <w:numId w:val="3"/>
        </w:numPr>
        <w:jc w:val="left"/>
      </w:pPr>
      <w:r>
        <w:t>dužnik</w:t>
      </w:r>
      <w:r w:rsidR="00316834">
        <w:t xml:space="preserve"> 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660BB5">
        <w:t>Vukovar</w:t>
      </w:r>
    </w:p>
    <w:p w:rsidRDefault="00133EE5" w:rsidP="00660BB5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uz prijedlog FINE od 8.</w:t>
      </w:r>
      <w:r w:rsidR="00660BB5">
        <w:t>3.2016. g. (str. 9-11 spisa)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660BB5">
        <w:t>24.11.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STEČAJNI SUDAC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0BD" w:rsidR="000B40BD">
      <w:r>
        <w:separator/>
      </w:r>
    </w:p>
  </w:endnote>
  <w:endnote w:id="0" w:type="continuationSeparator">
    <w:p w:rsidRDefault="000B40BD" w:rsidR="000B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0BD" w:rsidR="000B40BD">
      <w:r>
        <w:separator/>
      </w:r>
    </w:p>
  </w:footnote>
  <w:footnote w:id="0" w:type="continuationSeparator">
    <w:p w:rsidRDefault="000B40BD" w:rsidR="000B4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9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B40BD"/>
    <w:rsid w:val="000C20F1"/>
    <w:rsid w:val="000E414B"/>
    <w:rsid w:val="0010785A"/>
    <w:rsid w:val="00125C68"/>
    <w:rsid w:val="001309A4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313F98"/>
    <w:rsid w:val="00316834"/>
    <w:rsid w:val="00316E40"/>
    <w:rsid w:val="00327B99"/>
    <w:rsid w:val="00347D31"/>
    <w:rsid w:val="0036602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500BBD"/>
    <w:rsid w:val="00555D95"/>
    <w:rsid w:val="0055624C"/>
    <w:rsid w:val="00576EA0"/>
    <w:rsid w:val="00587B15"/>
    <w:rsid w:val="00594979"/>
    <w:rsid w:val="005A1D35"/>
    <w:rsid w:val="005A3E5A"/>
    <w:rsid w:val="005A7923"/>
    <w:rsid w:val="005B403D"/>
    <w:rsid w:val="005D4764"/>
    <w:rsid w:val="005E5805"/>
    <w:rsid w:val="00607E75"/>
    <w:rsid w:val="006235FB"/>
    <w:rsid w:val="00660BB5"/>
    <w:rsid w:val="00665A1B"/>
    <w:rsid w:val="006A56C2"/>
    <w:rsid w:val="006C078C"/>
    <w:rsid w:val="006C19E2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65A37"/>
    <w:rsid w:val="00994095"/>
    <w:rsid w:val="009B0969"/>
    <w:rsid w:val="009C13EB"/>
    <w:rsid w:val="00A025E8"/>
    <w:rsid w:val="00A07AC6"/>
    <w:rsid w:val="00A15670"/>
    <w:rsid w:val="00A26E0B"/>
    <w:rsid w:val="00A402F9"/>
    <w:rsid w:val="00A70765"/>
    <w:rsid w:val="00A7617B"/>
    <w:rsid w:val="00A87884"/>
    <w:rsid w:val="00A91786"/>
    <w:rsid w:val="00AB56F9"/>
    <w:rsid w:val="00B00E84"/>
    <w:rsid w:val="00B32D98"/>
    <w:rsid w:val="00B53567"/>
    <w:rsid w:val="00BC33DE"/>
    <w:rsid w:val="00BF5580"/>
    <w:rsid w:val="00C15361"/>
    <w:rsid w:val="00C9197B"/>
    <w:rsid w:val="00CA5EA9"/>
    <w:rsid w:val="00CB7AB0"/>
    <w:rsid w:val="00CF4431"/>
    <w:rsid w:val="00CF53A8"/>
    <w:rsid w:val="00D178DC"/>
    <w:rsid w:val="00D64559"/>
    <w:rsid w:val="00D85A5F"/>
    <w:rsid w:val="00D86163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49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49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St-1757/2016</izvorni_sadrzaj>
    <derivirana_varijabla naziv="DomainObject.Predmet.OznakaBroj_1">St-1757/2016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FALETAR Društvo s ograničenom odgovornošću za proizvodnju i trgovinu</izvorni_sadrzaj>
    <derivirana_varijabla naziv="DomainObject.Predmet.ProtustrankaFormated_1">  FALETAR Društvo s ograničenom odgovornošću za proizvodnju i trgovinu</derivirana_varijabla>
  </DomainObject.Predmet.ProtustrankaFormated>
  <DomainObject.Predmet.ProtustrankaFormatedOIB>
    <izvorni_sadrzaj>  FALETAR Društvo s ograničenom odgovornošću za proizvodnju i trgovinu, OIB 90042132224</izvorni_sadrzaj>
    <derivirana_varijabla naziv="DomainObject.Predmet.ProtustrankaFormatedOIB_1">  FALETAR Društvo s ograničenom odgovornošću za proizvodnju i trgovinu, OIB 90042132224</derivirana_varijabla>
  </DomainObject.Predmet.ProtustrankaFormatedOIB>
  <DomainObject.Predmet.ProtustrankaFormatedWithAdress>
    <izvorni_sadrzaj> FALETAR Društvo s ograničenom odgovornošću za proizvodnju i trgovinu, Stjepana Radića 37, 32234 Šarengrad</izvorni_sadrzaj>
    <derivirana_varijabla naziv="DomainObject.Predmet.ProtustrankaFormatedWithAdress_1"> FALETAR Društvo s ograničenom odgovornošću za proizvodnju i trgovinu, Stjepana Radića 37, 32234 Šarengrad</derivirana_varijabla>
  </DomainObject.Predmet.ProtustrankaFormatedWithAdress>
  <DomainObject.Predmet.ProtustrankaFormatedWithAdressOIB>
    <izvorni_sadrzaj> FALETAR Društvo s ograničenom odgovornošću za proizvodnju i trgovinu, OIB 90042132224, Stjepana Radića 37, 32234 Šarengrad</izvorni_sadrzaj>
    <derivirana_varijabla naziv="DomainObject.Predmet.ProtustrankaFormatedWithAdressOIB_1"> FALETAR Društvo s ograničenom odgovornošću za proizvodnju i trgovinu, OIB 90042132224, Stjepana Radića 37, 32234 Šarengrad</derivirana_varijabla>
  </DomainObject.Predmet.ProtustrankaFormatedWithAdressOIB>
  <DomainObject.Predmet.ProtustrankaWithAdress>
    <izvorni_sadrzaj>FALETAR Društvo s ograničenom odgovornošću za proizvodnju i trgovinu Stjepana Radića 37, 32234 Šarengrad</izvorni_sadrzaj>
    <derivirana_varijabla naziv="DomainObject.Predmet.ProtustrankaWithAdress_1">FALETAR Društvo s ograničenom odgovornošću za proizvodnju i trgovinu Stjepana Radića 37, 32234 Šarengrad</derivirana_varijabla>
  </DomainObject.Predmet.ProtustrankaWithAdress>
  <DomainObject.Predmet.ProtustrankaWithAdressOIB>
    <izvorni_sadrzaj>FALETAR Društvo s ograničenom odgovornošću za proizvodnju i trgovinu, OIB 90042132224, Stjepana Radića 37, 32234 Šarengrad</izvorni_sadrzaj>
    <derivirana_varijabla naziv="DomainObject.Predmet.ProtustrankaWithAdressOIB_1">FALETAR Društvo s ograničenom odgovornošću za proizvodnju i trgovinu, OIB 90042132224, Stjepana Radića 37, 32234 Šarengrad</derivirana_varijabla>
  </DomainObject.Predmet.ProtustrankaWithAdressOIB>
  <DomainObject.Predmet.ProtustrankaNazivFormated>
    <izvorni_sadrzaj>FALETAR Društvo s ograničenom odgovornošću za proizvodnju i trgovinu</izvorni_sadrzaj>
    <derivirana_varijabla naziv="DomainObject.Predmet.ProtustrankaNazivFormated_1">FALETAR Društvo s ograničenom odgovornošću za proizvodnju i trgovinu</derivirana_varijabla>
  </DomainObject.Predmet.ProtustrankaNazivFormated>
  <DomainObject.Predmet.ProtustrankaNazivFormatedOIB>
    <izvorni_sadrzaj>FALETAR Društvo s ograničenom odgovornošću za proizvodnju i trgovinu, OIB 90042132224</izvorni_sadrzaj>
    <derivirana_varijabla naziv="DomainObject.Predmet.ProtustrankaNazivFormatedOIB_1">FALETAR Društvo s ograničenom odgovornošću za proizvodnju i trgovinu, OIB 90042132224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FALETAR Društvo s ograničenom odgovornošću za proizvodnju i trgovinu</item>
    </izvorni_sadrzaj>
    <derivirana_varijabla naziv="DomainObject.Predmet.ProtuStrankaListFormated_1">
      <item>FALETAR Društvo s ograničenom odgovornošću za proizvodnju i trgovinu</item>
    </derivirana_varijabla>
  </DomainObject.Predmet.ProtuStrankaListFormated>
  <DomainObject.Predmet.ProtuStrankaListFormatedOIB>
    <izvorni_sadrzaj>
      <item>FALETAR Društvo s ograničenom odgovornošću za proizvodnju i trgovinu, OIB 90042132224</item>
    </izvorni_sadrzaj>
    <derivirana_varijabla naziv="DomainObject.Predmet.ProtuStrankaListFormatedOIB_1">
      <item>FALETAR Društvo s ograničenom odgovornošću za proizvodnju i trgovinu, OIB 90042132224</item>
    </derivirana_varijabla>
  </DomainObject.Predmet.ProtuStrankaListFormatedOIB>
  <DomainObject.Predmet.ProtuStrankaListFormatedWithAdress>
    <izvorni_sadrzaj>
      <item>FALETAR Društvo s ograničenom odgovornošću za proizvodnju i trgovinu, Stjepana Radića 37, 32234 Šarengrad</item>
    </izvorni_sadrzaj>
    <derivirana_varijabla naziv="DomainObject.Predmet.ProtuStrankaListFormatedWithAdress_1">
      <item>FALETAR Društvo s ograničenom odgovornošću za proizvodnju i trgovinu, Stjepana Radića 37, 32234 Šarengrad</item>
    </derivirana_varijabla>
  </DomainObject.Predmet.ProtuStrankaListFormatedWithAdress>
  <DomainObject.Predmet.ProtuStrankaListFormatedWithAdressOIB>
    <izvorni_sadrzaj>
      <item>FALETAR Društvo s ograničenom odgovornošću za proizvodnju i trgovinu, OIB 90042132224, Stjepana Radića 37, 32234 Šarengrad</item>
    </izvorni_sadrzaj>
    <derivirana_varijabla naziv="DomainObject.Predmet.ProtuStrankaListFormatedWithAdressOIB_1">
      <item>FALETAR Društvo s ograničenom odgovornošću za proizvodnju i trgovinu, OIB 90042132224, Stjepana Radića 37, 32234 Šarengrad</item>
    </derivirana_varijabla>
  </DomainObject.Predmet.ProtuStrankaListFormatedWithAdressOIB>
  <DomainObject.Predmet.ProtuStrankaListNazivFormated>
    <izvorni_sadrzaj>
      <item>FALETAR Društvo s ograničenom odgovornošću za proizvodnju i trgovinu</item>
    </izvorni_sadrzaj>
    <derivirana_varijabla naziv="DomainObject.Predmet.ProtuStrankaListNazivFormated_1">
      <item>FALETAR Društvo s ograničenom odgovornošću za proizvodnju i trgovinu</item>
    </derivirana_varijabla>
  </DomainObject.Predmet.ProtuStrankaListNazivFormated>
  <DomainObject.Predmet.ProtuStrankaListNazivFormatedOIB>
    <izvorni_sadrzaj>
      <item>FALETAR Društvo s ograničenom odgovornošću za proizvodnju i trgovinu, OIB 90042132224</item>
    </izvorni_sadrzaj>
    <derivirana_varijabla naziv="DomainObject.Predmet.ProtuStrankaListNazivFormatedOIB_1">
      <item>FALETAR Društvo s ograničenom odgovornošću za proizvodnju i trgovinu, OIB 90042132224</item>
    </derivirana_varijabla>
  </DomainObject.Predmet.ProtuStrankaListNazivFormatedOIB>
  <DomainObject.Predmet.OstaliListFormated>
    <izvorni_sadrzaj>
      <item>Marko Cvrkovć</item>
    </izvorni_sadrzaj>
    <derivirana_varijabla naziv="DomainObject.Predmet.OstaliListFormated_1">
      <item>Marko Cvrkovć</item>
    </derivirana_varijabla>
  </DomainObject.Predmet.OstaliListFormated>
  <DomainObject.Predmet.OstaliListFormatedOIB>
    <izvorni_sadrzaj>
      <item>Marko Cvrkovć</item>
    </izvorni_sadrzaj>
    <derivirana_varijabla naziv="DomainObject.Predmet.OstaliListFormatedOIB_1">
      <item>Marko Cvrkovć</item>
    </derivirana_varijabla>
  </DomainObject.Predmet.OstaliListFormatedOIB>
  <DomainObject.Predmet.OstaliListFormatedWithAdress>
    <izvorni_sadrzaj>
      <item>Marko Cvrkovć, Županijska 44, 32000 Vukovar</item>
    </izvorni_sadrzaj>
    <derivirana_varijabla naziv="DomainObject.Predmet.OstaliListFormatedWithAdress_1">
      <item>Marko Cvrkovć, Županijska 44, 32000 Vukovar</item>
    </derivirana_varijabla>
  </DomainObject.Predmet.OstaliListFormatedWithAdress>
  <DomainObject.Predmet.OstaliListFormatedWithAdressOIB>
    <izvorni_sadrzaj>
      <item>Marko Cvrkovć, Županijska 44, 32000 Vukovar</item>
    </izvorni_sadrzaj>
    <derivirana_varijabla naziv="DomainObject.Predmet.OstaliListFormatedWithAdressOIB_1">
      <item>Marko Cvrkovć, Županijska 44, 32000 Vukovar</item>
    </derivirana_varijabla>
  </DomainObject.Predmet.OstaliListFormatedWithAdressOIB>
  <DomainObject.Predmet.OstaliListNazivFormated>
    <izvorni_sadrzaj>
      <item>Marko Cvrkovć</item>
    </izvorni_sadrzaj>
    <derivirana_varijabla naziv="DomainObject.Predmet.OstaliListNazivFormated_1">
      <item>Marko Cvrkovć</item>
    </derivirana_varijabla>
  </DomainObject.Predmet.OstaliListNazivFormated>
  <DomainObject.Predmet.OstaliListNazivFormatedOIB>
    <izvorni_sadrzaj>
      <item>Marko Cvrkovć</item>
    </izvorni_sadrzaj>
    <derivirana_varijabla naziv="DomainObject.Predmet.OstaliListNazivFormatedOIB_1">
      <item>Marko Cvrkovć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FALETAR Društvo s ograničenom odgovornošću za proizvodnju i trgovinu</izvorni_sadrzaj>
    <derivirana_varijabla naziv="DomainObject.Predmet.ProtustrankaIDrugi_1">FALETAR Društvo s ograničenom odgovornošću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FALETAR Društvo s ograničenom odgovornošću za proizvodnju i trgovinu, OIB 90042132224, Stjepana Radića 37, 32234 Šarengrad</izvorni_sadrzaj>
    <derivirana_varijabla naziv="DomainObject.Predmet.ProtustrankaIDrugiAdressOIB_1">FALETAR Društvo s ograničenom odgovornošću za proizvodnju i trgovinu, OIB 90042132224, Stjepana Radića 37,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FALETAR Društvo s ograničenom odgovornošću za proizvodnju i trgovinu</item>
      <item>Marko Cvrkovć</item>
      <item>RH MINISTARSTVO FINANCIJA POREZNA UPRAVA</item>
    </izvorni_sadrzaj>
    <derivirana_varijabla naziv="DomainObject.Predmet.SudioniciListNaziv_1">
      <item>FALETAR Društvo s ograničenom odgovornošću za proizvodnju i trgovinu</item>
      <item>Marko Cvrkovć</item>
      <item>RH MINISTARSTVO FINANCIJA POREZNA UPRAVA</item>
    </derivirana_varijabla>
  </DomainObject.Predmet.SudioniciListNaziv>
  <DomainObject.Predmet.SudioniciListAdressOIB>
    <izvorni_sadrzaj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izvorni_sadrzaj>
    <derivirana_varijabla naziv="DomainObject.Predmet.SudioniciListAdressOIB_1"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90042132224</item>
      <item>, OIB null</item>
      <item>, OIB 18683136487</item>
    </izvorni_sadrzaj>
    <derivirana_varijabla naziv="DomainObject.Predmet.SudioniciListNazivOIB_1">
      <item>, OIB 90042132224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25F28-7F99-4765-AB0C-32EA99DD7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3118</properties:Characters>
  <properties:Lines>117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2016-09-27T07:01:00Z</dcterms:created>
  <dc:creator>hermanj</dc:creator>
  <cp:lastModifiedBy>Danijela Sekulić</cp:lastModifiedBy>
  <cp:lastPrinted>2016-09-27T07:05:00Z</cp:lastPrinted>
  <dcterms:modified xmlns:xsi="http://www.w3.org/2001/XMLSchema-instance" xsi:type="dcterms:W3CDTF">2016-09-27T07:06:00Z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