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a4bc" w14:paraId="e52a4bc" w:rsidRDefault="003E3F57" w:rsidP="00910611" w:rsidR="003E3F5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F57" w:rsidP="00910611" w:rsidR="003E3F57">
      <w:r>
        <w:rPr>
          <w:rFonts w:eastAsia="MS Mincho"/>
        </w:rPr>
        <w:t xml:space="preserve">   REPUBLIKA HRVATSKA</w:t>
      </w:r>
    </w:p>
    <w:p w:rsidRDefault="003E3F57" w:rsidP="00910611" w:rsidR="003E3F57">
      <w:r>
        <w:rPr>
          <w:rFonts w:eastAsia="MS Mincho"/>
        </w:rPr>
        <w:t>TRGOVAČKI SUD U RIJECI</w:t>
      </w:r>
    </w:p>
    <w:p w:rsidRDefault="003E3F57" w:rsidR="003E3F5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9A67E9" w:rsidP="009A67E9" w:rsidR="009A67E9" w:rsidRPr="009A67E9">
      <w:pPr>
        <w:jc w:val="both"/>
        <w:rPr>
          <w:rFonts w:cs="Arial"/>
        </w:rPr>
      </w:pPr>
      <w:r w:rsidRPr="009A67E9">
        <w:rPr>
          <w:rFonts w:cs="Arial"/>
        </w:rPr>
        <w:tab/>
        <w:t xml:space="preserve">Trgovački sud u Rijeci, OIB 88785964957, po sucu pojedincu Danieli Korlević, </w:t>
      </w:r>
      <w:r w:rsidR="002E3878">
        <w:rPr>
          <w:rFonts w:cs="Arial"/>
        </w:rPr>
        <w:t xml:space="preserve"> odlučujući o prijedlogu Financijske agencije, Regionalni centar Rijeka, F. Kurelca 8 za otvaranje stečajnog </w:t>
      </w:r>
      <w:r w:rsidRPr="009A67E9">
        <w:rPr>
          <w:rFonts w:cs="Arial"/>
        </w:rPr>
        <w:t xml:space="preserve">postupka nad dužnikom trgovačkim društvom </w:t>
      </w:r>
      <w:r w:rsidR="003D0135" w:rsidRPr="003D0135">
        <w:rPr>
          <w:rFonts w:cs="Arial"/>
          <w:b/>
        </w:rPr>
        <w:t>ČETIRI ZVIJEZDE društvo s ograničenom odgovornošću za trgovinu i usluge</w:t>
      </w:r>
      <w:r w:rsidR="003D0135">
        <w:rPr>
          <w:rFonts w:cs="Arial"/>
          <w:b/>
        </w:rPr>
        <w:t xml:space="preserve">, Rijeka, Ante Starčevića 3c, OIB </w:t>
      </w:r>
      <w:r w:rsidR="003D0135" w:rsidRPr="003D0135">
        <w:rPr>
          <w:rFonts w:cs="Arial"/>
          <w:b/>
        </w:rPr>
        <w:t>11911474609</w:t>
      </w:r>
      <w:r w:rsidRPr="009A67E9">
        <w:rPr>
          <w:rFonts w:cs="Arial"/>
          <w:b/>
        </w:rPr>
        <w:t xml:space="preserve">, </w:t>
      </w:r>
      <w:r w:rsidRPr="009A67E9">
        <w:rPr>
          <w:rFonts w:cs="Arial"/>
        </w:rPr>
        <w:t xml:space="preserve">dana </w:t>
      </w:r>
      <w:r w:rsidR="002E3878">
        <w:rPr>
          <w:rFonts w:cs="Arial"/>
        </w:rPr>
        <w:t>01. prosinca</w:t>
      </w:r>
      <w:r w:rsidRPr="009A67E9">
        <w:rPr>
          <w:rFonts w:cs="Arial"/>
        </w:rPr>
        <w:t xml:space="preserve"> 2017.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3D013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3D0135" w:rsidRPr="003D0135">
        <w:rPr>
          <w:rFonts w:cs="Arial"/>
          <w:b/>
        </w:rPr>
        <w:t>ČETIRI ZVIJEZDE društvo s ograničenom odgovornošću za trgovinu i usluge, Rijeka, Ante Starčevića 3c, OIB 11911474609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2E3878">
        <w:t>Ranka Herljević, Čavle, Soboli 10, OIB 14109641646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E3878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20. veljače</w:t>
      </w:r>
      <w:r w:rsidR="00500E2D">
        <w:rPr>
          <w:b/>
          <w:bCs/>
        </w:rPr>
        <w:t xml:space="preserve"> 2018</w:t>
      </w:r>
      <w:r w:rsidR="00367E18">
        <w:rPr>
          <w:b/>
          <w:bCs/>
        </w:rPr>
        <w:t xml:space="preserve">. godine u </w:t>
      </w:r>
      <w:r w:rsidR="003D0135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9A67E9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2C92" w:rsidP="00DB579A" w:rsidR="00722C92" w:rsidRPr="00262DC7">
      <w:pPr>
        <w:jc w:val="center"/>
        <w:rPr>
          <w:bCs/>
        </w:rPr>
      </w:pPr>
      <w:r w:rsidRPr="00262DC7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A03F53" w:rsidR="00A03F53" w:rsidRPr="00A03F53">
      <w:pPr>
        <w:jc w:val="both"/>
      </w:pPr>
      <w:r>
        <w:t xml:space="preserve"> </w:t>
      </w:r>
      <w:r w:rsidR="007F30F2">
        <w:tab/>
      </w:r>
      <w:r>
        <w:t>Financijska agencija, Regionalni centar Rijeka</w:t>
      </w:r>
      <w:r w:rsidR="009A67E9">
        <w:t>, Podružnica Rijeka</w:t>
      </w:r>
      <w:r>
        <w:t xml:space="preserve"> podnijela je ovome sudu </w:t>
      </w:r>
      <w:r w:rsidR="00A03F53">
        <w:t>25. kolovoza 2017</w:t>
      </w:r>
      <w:r w:rsidR="009A67E9">
        <w:t>.</w:t>
      </w:r>
      <w:r>
        <w:t xml:space="preserve"> godine </w:t>
      </w:r>
      <w:r w:rsidR="00A03F53">
        <w:t>prijedlog za otvaranje</w:t>
      </w:r>
      <w:r w:rsidR="009A67E9">
        <w:t xml:space="preserve"> </w:t>
      </w:r>
      <w:r>
        <w:t xml:space="preserve">stečajnog postupka nad dužnikom </w:t>
      </w:r>
      <w:r w:rsidR="003D0135" w:rsidRPr="003D0135">
        <w:t xml:space="preserve">ČETIRI ZVIJEZDE društvo s ograničenom odgovornošću za trgovinu i usluge, Rijeka, Ante Starčevića 3c, OIB 11911474609 </w:t>
      </w:r>
      <w:r>
        <w:t xml:space="preserve">(dalje: dužnik) </w:t>
      </w:r>
      <w:r w:rsidR="00A03F53" w:rsidRPr="00A03F53">
        <w:t xml:space="preserve">temeljem čl.110. st.1. Stečajnog zakona (Narodne novine, broj 71/15, dalje: SZ-a). </w:t>
      </w:r>
    </w:p>
    <w:p w:rsidRDefault="00A03F53" w:rsidP="00A03F53" w:rsidR="00A03F53" w:rsidRPr="00A03F53">
      <w:pPr>
        <w:jc w:val="both"/>
      </w:pPr>
      <w:r w:rsidRPr="00A03F53">
        <w:tab/>
        <w:t xml:space="preserve">Predlagatelj je u prijedlogu naveo da dužnik na dan </w:t>
      </w:r>
      <w:r w:rsidR="003D0135">
        <w:t>11</w:t>
      </w:r>
      <w:r>
        <w:t>. kolovoza</w:t>
      </w:r>
      <w:r w:rsidRPr="00A03F53">
        <w:t xml:space="preserve"> 2017. godine u Očevidniku redoslijeda osnova za plaćanje ima evidentirane neizvršene osnove za plaćanje u neprekinutom razdoblju od 120 dana u ukupnom iznosu od </w:t>
      </w:r>
      <w:r w:rsidR="003D0135">
        <w:t>124.037,86</w:t>
      </w:r>
      <w:r w:rsidRPr="00A03F53">
        <w:t xml:space="preserve"> kn u koji iznos je uračunata i kamata i naknada Financijske agencije za provedbe ovrhe i da dužnik ima </w:t>
      </w:r>
      <w:r>
        <w:t>jednog</w:t>
      </w:r>
      <w:r w:rsidRPr="00A03F53">
        <w:t xml:space="preserve"> zaposlenika. </w:t>
      </w:r>
    </w:p>
    <w:p w:rsidRDefault="00A03F53" w:rsidP="00A03F53" w:rsidR="00A03F53" w:rsidRPr="00A03F53">
      <w:pPr>
        <w:jc w:val="both"/>
      </w:pPr>
      <w:r w:rsidRPr="00A03F53">
        <w:tab/>
        <w:t xml:space="preserve">Uvidom u Očevidnik redoslijeda osnova za plaćanje Financijske agencije na dan </w:t>
      </w:r>
      <w:r>
        <w:t xml:space="preserve">01. prosinca </w:t>
      </w:r>
      <w:r w:rsidRPr="00A03F53">
        <w:t xml:space="preserve">2017. godine utvrđeno je da dužnik ima iskazane neizvršene osnove za plaćanje u iznosu </w:t>
      </w:r>
      <w:r w:rsidR="00A8722B">
        <w:t>132.119,77</w:t>
      </w:r>
      <w:r w:rsidRPr="00A03F53">
        <w:t xml:space="preserve"> kn, a račun je u neprekidnoj blokadi </w:t>
      </w:r>
      <w:r>
        <w:t>u razdoblju dužem od 60 dana</w:t>
      </w:r>
      <w:r w:rsidRPr="00A03F53">
        <w:t xml:space="preserve">. </w:t>
      </w:r>
    </w:p>
    <w:p w:rsidRDefault="00A03F53" w:rsidP="00A03F53" w:rsidR="00A03F53" w:rsidRPr="00A03F53">
      <w:pPr>
        <w:jc w:val="both"/>
      </w:pPr>
      <w:r w:rsidRPr="00A03F53"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A03F53" w:rsidP="00A03F53" w:rsidR="00A03F53" w:rsidRPr="00A03F53">
      <w:pPr>
        <w:jc w:val="both"/>
      </w:pPr>
      <w:r w:rsidRPr="00A03F53"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Pr="00A03F53">
        <w:tab/>
      </w:r>
    </w:p>
    <w:p w:rsidRDefault="00A03F53" w:rsidP="00A03F53" w:rsidR="00A03F53" w:rsidRPr="00A03F53">
      <w:pPr>
        <w:jc w:val="both"/>
      </w:pPr>
      <w:r w:rsidRPr="00A03F53">
        <w:tab/>
        <w:t>Privremeni stečajni upravitelj imenovan je temeljem čl.85. st.1. SZ-a.</w:t>
      </w:r>
    </w:p>
    <w:p w:rsidRDefault="00500E2D" w:rsidP="00A03F53" w:rsidR="00500E2D">
      <w:pPr>
        <w:jc w:val="both"/>
      </w:pPr>
    </w:p>
    <w:p w:rsidRDefault="001704C1" w:rsidR="00722C92" w:rsidRPr="00A03F53">
      <w:pPr>
        <w:jc w:val="center"/>
      </w:pPr>
      <w:r w:rsidRPr="00A03F53">
        <w:t>U Rijeci,</w:t>
      </w:r>
      <w:r w:rsidR="00016072" w:rsidRPr="00A03F53">
        <w:t xml:space="preserve"> </w:t>
      </w:r>
      <w:r w:rsidR="002E3878" w:rsidRPr="00A03F53">
        <w:t>01. prosinca</w:t>
      </w:r>
      <w:r w:rsidR="00077611" w:rsidRPr="00A03F53">
        <w:t xml:space="preserve"> 2017</w:t>
      </w:r>
      <w:r w:rsidR="00EB5F77" w:rsidRPr="00A03F53">
        <w:t>.</w:t>
      </w:r>
      <w:r w:rsidRPr="00A03F53">
        <w:t xml:space="preserve"> </w:t>
      </w:r>
      <w:r w:rsidR="00722C92" w:rsidRPr="00A03F53">
        <w:t>godine</w:t>
      </w:r>
    </w:p>
    <w:p w:rsidRDefault="009A67E9" w:rsidR="009A67E9">
      <w:pPr>
        <w:jc w:val="center"/>
        <w:rPr>
          <w:b/>
        </w:rPr>
      </w:pPr>
    </w:p>
    <w:p w:rsidRDefault="00891B5A" w:rsidP="00016072" w:rsidR="00722C92" w:rsidRPr="00A03F53">
      <w:pPr>
        <w:ind w:left="2160"/>
        <w:jc w:val="right"/>
      </w:pPr>
      <w:r>
        <w:rPr>
          <w:b/>
        </w:rPr>
        <w:t xml:space="preserve"> </w:t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344D37" w:rsidRPr="00ED5721">
        <w:rPr>
          <w:b/>
        </w:rPr>
        <w:tab/>
      </w:r>
      <w:r w:rsidR="00ED5721" w:rsidRPr="00A03F53">
        <w:t xml:space="preserve"> </w:t>
      </w:r>
      <w:r w:rsidR="00722C92" w:rsidRPr="00A03F53">
        <w:t xml:space="preserve"> </w:t>
      </w:r>
      <w:r w:rsidR="004C57B3" w:rsidRPr="00A03F53">
        <w:t>S</w:t>
      </w:r>
      <w:r w:rsidR="00722C92" w:rsidRPr="00A03F53">
        <w:t>udac</w:t>
      </w:r>
    </w:p>
    <w:p w:rsidRDefault="00722C92" w:rsidP="003E3F57" w:rsidR="0027230F" w:rsidRPr="00151686">
      <w:pPr>
        <w:ind w:firstLine="708" w:left="1416"/>
        <w:jc w:val="right"/>
        <w:rPr>
          <w:sz w:val="44"/>
        </w:rPr>
      </w:pPr>
      <w:r w:rsidRPr="00A03F53">
        <w:t xml:space="preserve">                               </w:t>
      </w:r>
      <w:r w:rsidRPr="00A03F53">
        <w:tab/>
      </w:r>
      <w:r w:rsidRPr="00A03F53">
        <w:tab/>
      </w:r>
      <w:r w:rsidR="00344D37" w:rsidRPr="00A03F53">
        <w:tab/>
      </w:r>
      <w:r w:rsidR="00344D37" w:rsidRPr="00A03F53">
        <w:tab/>
      </w:r>
      <w:r w:rsidRPr="00A03F53">
        <w:t>Daniela Korlević</w:t>
      </w:r>
      <w:r w:rsidR="0027230F">
        <w:rPr>
          <w:b/>
        </w:rPr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4C282F" w:rsidR="004C282F"/>
    <w:p w:rsidRDefault="004C282F" w:rsidR="004C282F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500E2D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A03F53">
        <w:rPr>
          <w:sz w:val="20"/>
          <w:szCs w:val="20"/>
        </w:rPr>
        <w:t>Iv</w:t>
      </w:r>
      <w:r w:rsidR="003D0135">
        <w:rPr>
          <w:sz w:val="20"/>
          <w:szCs w:val="20"/>
        </w:rPr>
        <w:t>a</w:t>
      </w:r>
      <w:r w:rsidR="00A03F53">
        <w:rPr>
          <w:sz w:val="20"/>
          <w:szCs w:val="20"/>
        </w:rPr>
        <w:t xml:space="preserve">na </w:t>
      </w:r>
      <w:r w:rsidR="003D0135">
        <w:rPr>
          <w:sz w:val="20"/>
          <w:szCs w:val="20"/>
        </w:rPr>
        <w:t xml:space="preserve">Brumnić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  <w:r w:rsidR="008927B4">
        <w:rPr>
          <w:sz w:val="20"/>
          <w:szCs w:val="20"/>
        </w:rPr>
        <w:t>i neposredno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2E3878">
        <w:rPr>
          <w:sz w:val="20"/>
          <w:szCs w:val="20"/>
        </w:rPr>
        <w:t>01.12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E5041F" w:rsidP="00C616C1" w:rsidR="00E5041F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3F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3D0135">
      <w:t>523</w:t>
    </w:r>
    <w:r w:rsidR="00031E1A">
      <w:t>/17-</w:t>
    </w:r>
    <w:r w:rsidR="008927B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51686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62DC7"/>
    <w:rsid w:val="00270CAB"/>
    <w:rsid w:val="0027230F"/>
    <w:rsid w:val="002845BA"/>
    <w:rsid w:val="00296094"/>
    <w:rsid w:val="002A6B0C"/>
    <w:rsid w:val="002E3878"/>
    <w:rsid w:val="002F54AA"/>
    <w:rsid w:val="00321827"/>
    <w:rsid w:val="00344D37"/>
    <w:rsid w:val="0036495B"/>
    <w:rsid w:val="00367E18"/>
    <w:rsid w:val="00384432"/>
    <w:rsid w:val="003859A7"/>
    <w:rsid w:val="00392DEE"/>
    <w:rsid w:val="003A60E3"/>
    <w:rsid w:val="003B2388"/>
    <w:rsid w:val="003D0135"/>
    <w:rsid w:val="003D43CB"/>
    <w:rsid w:val="003E3F57"/>
    <w:rsid w:val="003F3E25"/>
    <w:rsid w:val="00401A09"/>
    <w:rsid w:val="004435FE"/>
    <w:rsid w:val="00447210"/>
    <w:rsid w:val="00454272"/>
    <w:rsid w:val="00487805"/>
    <w:rsid w:val="004C282F"/>
    <w:rsid w:val="004C57B3"/>
    <w:rsid w:val="004E180B"/>
    <w:rsid w:val="004E2785"/>
    <w:rsid w:val="004E613C"/>
    <w:rsid w:val="00500E2D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76CB3"/>
    <w:rsid w:val="00885ECD"/>
    <w:rsid w:val="00891B5A"/>
    <w:rsid w:val="008927B4"/>
    <w:rsid w:val="008E181E"/>
    <w:rsid w:val="008F78D1"/>
    <w:rsid w:val="00902968"/>
    <w:rsid w:val="00945219"/>
    <w:rsid w:val="009A67E9"/>
    <w:rsid w:val="009B219F"/>
    <w:rsid w:val="009B744A"/>
    <w:rsid w:val="00A03F53"/>
    <w:rsid w:val="00A46343"/>
    <w:rsid w:val="00A61CD8"/>
    <w:rsid w:val="00A63D14"/>
    <w:rsid w:val="00A71F87"/>
    <w:rsid w:val="00A8722B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C4F75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CE2A29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1F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3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F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F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F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F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3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F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F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F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F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94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ČETIRI ZVIJEZDE društvo s ograničenom odgovornošću za trgovinu i usluge</izvorni_sadrzaj>
    <derivirana_varijabla naziv="DomainObject.Predmet.ProtustrankaFormated_1">  ČETIRI ZVIJEZDE društvo s ograničenom odgovornošću za trgovinu i usluge</derivirana_varijabla>
  </DomainObject.Predmet.ProtustrankaFormated>
  <DomainObject.Predmet.ProtustrankaFormatedOIB>
    <izvorni_sadrzaj>  ČETIRI ZVIJEZDE društvo s ograničenom odgovornošću za trgovinu i usluge, OIB 11911474609</izvorni_sadrzaj>
    <derivirana_varijabla naziv="DomainObject.Predmet.ProtustrankaFormatedOIB_1">  ČETIRI ZVIJEZDE društvo s ograničenom odgovornošću za trgovinu i usluge, OIB 11911474609</derivirana_varijabla>
  </DomainObject.Predmet.ProtustrankaFormatedOIB>
  <DomainObject.Predmet.ProtustrankaFormatedWithAdress>
    <izvorni_sadrzaj> ČETIRI ZVIJEZDE društvo s ograničenom odgovornošću za trgovinu i usluge, Ante Starčevića 3c, 51000 Rijeka</izvorni_sadrzaj>
    <derivirana_varijabla naziv="DomainObject.Predmet.ProtustrankaFormatedWithAdress_1"> ČETIRI ZVIJEZDE društvo s ograničenom odgovornošću za trgovinu i usluge, Ante Starčevića 3c, 51000 Rijeka</derivirana_varijabla>
  </DomainObject.Predmet.ProtustrankaFormatedWithAdress>
  <DomainObject.Predmet.ProtustrankaFormatedWithAdressOIB>
    <izvorni_sadrzaj> ČETIRI ZVIJEZDE društvo s ograničenom odgovornošću za trgovinu i usluge, OIB 11911474609, Ante Starčevića 3c, 51000 Rijeka</izvorni_sadrzaj>
    <derivirana_varijabla naziv="DomainObject.Predmet.ProtustrankaFormatedWithAdressOIB_1"> ČETIRI ZVIJEZDE društvo s ograničenom odgovornošću za trgovinu i usluge, OIB 11911474609, Ante Starčevića 3c, 51000 Rijeka</derivirana_varijabla>
  </DomainObject.Predmet.ProtustrankaFormatedWithAdressOIB>
  <DomainObject.Predmet.ProtustrankaWithAdress>
    <izvorni_sadrzaj>ČETIRI ZVIJEZDE društvo s ograničenom odgovornošću za trgovinu i usluge Ante Starčevića 3c, 51000 Rijeka</izvorni_sadrzaj>
    <derivirana_varijabla naziv="DomainObject.Predmet.ProtustrankaWithAdress_1">ČETIRI ZVIJEZDE društvo s ograničenom odgovornošću za trgovinu i usluge Ante Starčevića 3c, 51000 Rijeka</derivirana_varijabla>
  </DomainObject.Predmet.ProtustrankaWithAdress>
  <DomainObject.Predmet.ProtustrankaWithAdressOIB>
    <izvorni_sadrzaj>ČETIRI ZVIJEZDE društvo s ograničenom odgovornošću za trgovinu i usluge, OIB 11911474609, Ante Starčevića 3c, 51000 Rijeka</izvorni_sadrzaj>
    <derivirana_varijabla naziv="DomainObject.Predmet.ProtustrankaWithAdressOIB_1">ČETIRI ZVIJEZDE društvo s ograničenom odgovornošću za trgovinu i usluge, OIB 11911474609, Ante Starčevića 3c, 51000 Rijeka</derivirana_varijabla>
  </DomainObject.Predmet.ProtustrankaWithAdressOIB>
  <DomainObject.Predmet.ProtustrankaNazivFormated>
    <izvorni_sadrzaj>ČETIRI ZVIJEZDE društvo s ograničenom odgovornošću za trgovinu i usluge</izvorni_sadrzaj>
    <derivirana_varijabla naziv="DomainObject.Predmet.ProtustrankaNazivFormated_1">ČETIRI ZVIJEZDE društvo s ograničenom odgovornošću za trgovinu i usluge</derivirana_varijabla>
  </DomainObject.Predmet.ProtustrankaNazivFormated>
  <DomainObject.Predmet.ProtustrankaNazivFormatedOIB>
    <izvorni_sadrzaj>ČETIRI ZVIJEZDE društvo s ograničenom odgovornošću za trgovinu i usluge, OIB 11911474609</izvorni_sadrzaj>
    <derivirana_varijabla naziv="DomainObject.Predmet.ProtustrankaNazivFormatedOIB_1">ČETIRI ZVIJEZDE društvo s ograničenom odgovornošću za trgovinu i usluge, OIB 11911474609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ČETIRI ZVIJEZDE društvo s ograničenom odgovornošću za trgovinu i usluge</item>
    </izvorni_sadrzaj>
    <derivirana_varijabla naziv="DomainObject.Predmet.ProtuStrankaListFormated_1">
      <item>ČETIRI ZVIJEZDE društvo s ograničenom odgovornošću za trgovinu i usluge</item>
    </derivirana_varijabla>
  </DomainObject.Predmet.ProtuStrankaListFormated>
  <DomainObject.Predmet.ProtuStrankaListFormatedOIB>
    <izvorni_sadrzaj>
      <item>ČETIRI ZVIJEZDE društvo s ograničenom odgovornošću za trgovinu i usluge, OIB 11911474609</item>
    </izvorni_sadrzaj>
    <derivirana_varijabla naziv="DomainObject.Predmet.ProtuStrankaListFormatedOIB_1">
      <item>ČETIRI ZVIJEZDE društvo s ograničenom odgovornošću za trgovinu i usluge, OIB 11911474609</item>
    </derivirana_varijabla>
  </DomainObject.Predmet.ProtuStrankaListFormatedOIB>
  <DomainObject.Predmet.ProtuStrankaListFormatedWithAdress>
    <izvorni_sadrzaj>
      <item>ČETIRI ZVIJEZDE društvo s ograničenom odgovornošću za trgovinu i usluge, Ante Starčevića 3c, 51000 Rijeka</item>
    </izvorni_sadrzaj>
    <derivirana_varijabla naziv="DomainObject.Predmet.ProtuStrankaListFormatedWithAdress_1">
      <item>ČETIRI ZVIJEZDE društvo s ograničenom odgovornošću za trgovinu i usluge, Ante Starčevića 3c, 51000 Rijeka</item>
    </derivirana_varijabla>
  </DomainObject.Predmet.ProtuStrankaListFormatedWithAdress>
  <DomainObject.Predmet.ProtuStrankaListFormatedWithAdressOIB>
    <izvorni_sadrzaj>
      <item>ČETIRI ZVIJEZDE društvo s ograničenom odgovornošću za trgovinu i usluge, OIB 11911474609, Ante Starčevića 3c, 51000 Rijeka</item>
    </izvorni_sadrzaj>
    <derivirana_varijabla naziv="DomainObject.Predmet.ProtuStrankaListFormatedWithAdressOIB_1">
      <item>ČETIRI ZVIJEZDE društvo s ograničenom odgovornošću za trgovinu i usluge, OIB 11911474609, Ante Starčevića 3c, 51000 Rijeka</item>
    </derivirana_varijabla>
  </DomainObject.Predmet.ProtuStrankaListFormatedWithAdressOIB>
  <DomainObject.Predmet.ProtuStrankaListNazivFormated>
    <izvorni_sadrzaj>
      <item>ČETIRI ZVIJEZDE društvo s ograničenom odgovornošću za trgovinu i usluge</item>
    </izvorni_sadrzaj>
    <derivirana_varijabla naziv="DomainObject.Predmet.ProtuStrankaListNazivFormated_1">
      <item>ČETIRI ZVIJEZDE društvo s ograničenom odgovornošću za trgovinu i usluge</item>
    </derivirana_varijabla>
  </DomainObject.Predmet.ProtuStrankaListNazivFormated>
  <DomainObject.Predmet.ProtuStrankaListNazivFormatedOIB>
    <izvorni_sadrzaj>
      <item>ČETIRI ZVIJEZDE društvo s ograničenom odgovornošću za trgovinu i usluge, OIB 11911474609</item>
    </izvorni_sadrzaj>
    <derivirana_varijabla naziv="DomainObject.Predmet.ProtuStrankaListNazivFormatedOIB_1">
      <item>ČETIRI ZVIJEZDE društvo s ograničenom odgovornošću za trgovinu i usluge, OIB 11911474609</item>
    </derivirana_varijabla>
  </DomainObject.Predmet.ProtuStrankaListNazivFormatedOIB>
  <DomainObject.Predmet.OstaliListFormated>
    <izvorni_sadrzaj>
      <item>Ivana Brumnić</item>
    </izvorni_sadrzaj>
    <derivirana_varijabla naziv="DomainObject.Predmet.OstaliListFormated_1">
      <item>Ivana Brumnić</item>
    </derivirana_varijabla>
  </DomainObject.Predmet.OstaliListFormated>
  <DomainObject.Predmet.OstaliListFormatedOIB>
    <izvorni_sadrzaj>
      <item>Ivana Brumnić, OIB 51606353802</item>
    </izvorni_sadrzaj>
    <derivirana_varijabla naziv="DomainObject.Predmet.OstaliListFormatedOIB_1">
      <item>Ivana Brumnić, OIB 51606353802</item>
    </derivirana_varijabla>
  </DomainObject.Predmet.OstaliListFormatedOIB>
  <DomainObject.Predmet.OstaliListFormatedWithAdress>
    <izvorni_sadrzaj>
      <item>Ivana Brumnić, Majstora Radonje 12, 10000 Zagreb</item>
    </izvorni_sadrzaj>
    <derivirana_varijabla naziv="DomainObject.Predmet.OstaliListFormatedWithAdress_1">
      <item>Ivana Brumnić, Majstora Radonje 12, 10000 Zagreb</item>
    </derivirana_varijabla>
  </DomainObject.Predmet.OstaliListFormatedWithAdress>
  <DomainObject.Predmet.OstaliListFormatedWithAdressOIB>
    <izvorni_sadrzaj>
      <item>Ivana Brumnić, OIB 51606353802, Majstora Radonje 12, 10000 Zagreb</item>
    </izvorni_sadrzaj>
    <derivirana_varijabla naziv="DomainObject.Predmet.OstaliListFormatedWithAdressOIB_1">
      <item>Ivana Brumnić, OIB 51606353802, Majstora Radonje 12, 10000 Zagreb</item>
    </derivirana_varijabla>
  </DomainObject.Predmet.OstaliListFormatedWithAdressOIB>
  <DomainObject.Predmet.OstaliListNazivFormated>
    <izvorni_sadrzaj>
      <item>Ivana Brumnić</item>
    </izvorni_sadrzaj>
    <derivirana_varijabla naziv="DomainObject.Predmet.OstaliListNazivFormated_1">
      <item>Ivana Brumnić</item>
    </derivirana_varijabla>
  </DomainObject.Predmet.OstaliListNazivFormated>
  <DomainObject.Predmet.OstaliListNazivFormatedOIB>
    <izvorni_sadrzaj>
      <item>Ivana Brumnić, OIB 51606353802</item>
    </izvorni_sadrzaj>
    <derivirana_varijabla naziv="DomainObject.Predmet.OstaliListNazivFormatedOIB_1">
      <item>Ivana Brumnić, OIB 51606353802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ČETIRI ZVIJEZDE društvo s ograničenom odgovornošću za trgovinu i usluge</izvorni_sadrzaj>
    <derivirana_varijabla naziv="DomainObject.Predmet.ProtustrankaIDrugi_1">ČETIRI ZVIJEZDE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ČETIRI ZVIJEZDE društvo s ograničenom odgovornošću za trgovinu i usluge, OIB 11911474609, Ante Starčevića 3c, 51000 Rijeka</izvorni_sadrzaj>
    <derivirana_varijabla naziv="DomainObject.Predmet.ProtustrankaIDrugiAdressOIB_1">ČETIRI ZVIJEZDE društvo s ograničenom odgovornošću za trgovinu i usluge, OIB 11911474609, Ante Starčevića 3c,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ČETIRI ZVIJEZDE društvo s ograničenom odgovornošću za trgovinu i usluge</item>
      <item>Ivana Brumnić</item>
    </izvorni_sadrzaj>
    <derivirana_varijabla naziv="DomainObject.Predmet.SudioniciListNaziv_1">
      <item>FINA  Rijeka</item>
      <item>ČETIRI ZVIJEZDE društvo s ograničenom odgovornošću za trgovinu i usluge</item>
      <item>Ivana Brumnić</item>
    </derivirana_varijabla>
  </DomainObject.Predmet.SudioniciListNaziv>
  <DomainObject.Predmet.SudioniciListAdressOIB>
    <izvorni_sadrzaj>
      <item>FINA  Rijeka, OIB 85821130368, Frana Kurelca 8,51000 Rijeka</item>
      <item>ČETIRI ZVIJEZDE društvo s ograničenom odgovornošću za trgovinu i usluge, OIB 11911474609, Ante Starčevića 3c,51000 Rijeka</item>
      <item>Ivana Brumnić, OIB 51606353802, Majstora Radonje 12,10000 Zagreb</item>
    </izvorni_sadrzaj>
    <derivirana_varijabla naziv="DomainObject.Predmet.SudioniciListAdressOIB_1">
      <item>FINA  Rijeka, OIB 85821130368, Frana Kurelca 8,51000 Rijeka</item>
      <item>ČETIRI ZVIJEZDE društvo s ograničenom odgovornošću za trgovinu i usluge, OIB 11911474609, Ante Starčevića 3c,51000 Rijeka</item>
      <item>Ivana Brumnić, OIB 51606353802,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11911474609</item>
      <item>, OIB 51606353802</item>
    </izvorni_sadrzaj>
    <derivirana_varijabla naziv="DomainObject.Predmet.SudioniciListNazivOIB_1">
      <item>, OIB 85821130368</item>
      <item>, OIB 11911474609</item>
      <item>, OIB 51606353802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94326-E23B-4B5C-8D1E-4E208F7CB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616</properties:Words>
  <properties:Characters>3419</properties:Characters>
  <properties:Lines>97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2017-12-01T13:43:00Z</dcterms:created>
  <dc:creator>stecaj</dc:creator>
  <cp:lastModifiedBy>Jasna Radulović</cp:lastModifiedBy>
  <cp:lastPrinted>2017-12-01T13:45:00Z</cp:lastPrinted>
  <dcterms:modified xmlns:xsi="http://www.w3.org/2001/XMLSchema-instance" xsi:type="dcterms:W3CDTF">2017-12-01T13:48:00Z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