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62813" w14:paraId="a162813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2F3F8D">
        <w:t>Broj: 6 St-</w:t>
      </w:r>
      <w:r w:rsidR="001C7811">
        <w:t>758/16-11</w:t>
      </w:r>
    </w:p>
    <w:p w:rsidRDefault="00144650" w:rsidP="00144650" w:rsidR="00144650">
      <w:r>
        <w:rPr>
          <w:rStyle w:val="Naglaeno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>
      <w:pPr>
        <w:jc w:val="center"/>
      </w:pP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1C7811" w:rsidRPr="001C7811">
        <w:t xml:space="preserve">FINA RC Osijek, za otvaranje stečajnog  postupka nad dužnikom </w:t>
      </w:r>
      <w:r w:rsidR="001C7811" w:rsidRPr="001C7811">
        <w:rPr>
          <w:b/>
        </w:rPr>
        <w:t>KOZMETIKA MIHALJEVIĆ d.o.o., Josipovac, Nova Dalmacija 37, OIB: 55644463225, MBS: 030078410</w:t>
      </w:r>
      <w:r w:rsidR="002F3F8D" w:rsidRPr="00D14516">
        <w:t>,</w:t>
      </w:r>
      <w:r w:rsidR="002F3F8D">
        <w:t xml:space="preserve"> dana 1</w:t>
      </w:r>
      <w:r w:rsidR="00FB45AD">
        <w:t>4</w:t>
      </w:r>
      <w:r w:rsidR="002F3F8D">
        <w:t>. lipnja 2016. g.,</w:t>
      </w:r>
    </w:p>
    <w:p w:rsidRDefault="00144650" w:rsidP="002F3F8D" w:rsidR="00144650">
      <w:pPr>
        <w:pStyle w:val="Tijeloteksta"/>
      </w:pPr>
      <w:r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1C7811" w:rsidRPr="001C7811">
        <w:rPr>
          <w:b/>
        </w:rPr>
        <w:t>KOZMETIKA MIHALJEVIĆ d.o.o., Josipovac, Nova Dalmacija 37, OIB: 55644463225, MBS: 030078410</w:t>
      </w:r>
      <w:r w:rsidR="001C7811">
        <w:rPr>
          <w:b/>
        </w:rPr>
        <w:t xml:space="preserve">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1C7811">
        <w:rPr>
          <w:b/>
        </w:rPr>
        <w:t>758</w:t>
      </w:r>
      <w:r>
        <w:rPr>
          <w:b/>
        </w:rPr>
        <w:t>-16</w:t>
      </w:r>
      <w:r>
        <w:t xml:space="preserve"> kod Hrvatske poštanske banke iznos od </w:t>
      </w:r>
      <w:r w:rsidR="001C7811">
        <w:rPr>
          <w:b/>
        </w:rPr>
        <w:t>72</w:t>
      </w:r>
      <w:r w:rsidRPr="00725327">
        <w:rPr>
          <w:b/>
        </w:rPr>
        <w:t>.000,00 kn</w:t>
      </w:r>
      <w:r>
        <w:t>, na ime predujma za pokriće troškova kako prethodnog tako i otvorenog stečajnog postupka, te da u istom roku potvrdu o uplati dostave u sudski spis.</w:t>
      </w: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015125" w:rsidR="00741BE6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F81165">
        <w:t xml:space="preserve">Predlagatelj </w:t>
      </w:r>
      <w:r w:rsidR="001C781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 </w:t>
      </w:r>
      <w:r w:rsidR="001C7811">
        <w:t>29. ožujka</w:t>
      </w:r>
      <w:r w:rsidR="002F3F8D">
        <w:t xml:space="preserve"> 2016. g.</w:t>
      </w:r>
      <w:r w:rsidRPr="00DD2365">
        <w:t xml:space="preserve"> prijedlog za otvaranje</w:t>
      </w:r>
      <w:r w:rsidR="00204592">
        <w:t xml:space="preserve"> </w:t>
      </w:r>
      <w:r w:rsidRPr="00DD2365">
        <w:t xml:space="preserve">stečajnog postupka nad dužnikom </w:t>
      </w:r>
      <w:r w:rsidR="001C7811" w:rsidRPr="001C7811">
        <w:rPr>
          <w:b/>
        </w:rPr>
        <w:t>KOZMETIKA MIHALJEVIĆ d.o.o., Josipovac, Nova Dalmacija 37, OIB: 55644463225, MBS: 030078410</w:t>
      </w:r>
      <w:r w:rsidR="008E50B6">
        <w:rPr>
          <w:b/>
        </w:rPr>
        <w:t>.</w:t>
      </w:r>
    </w:p>
    <w:p w:rsidRDefault="00EB2E0E" w:rsidP="00EB2E0E" w:rsidR="00D70FBF">
      <w:pPr>
        <w:tabs>
          <w:tab w:pos="7065" w:val="left"/>
        </w:tabs>
        <w:jc w:val="both"/>
      </w:pPr>
      <w:r>
        <w:tab/>
      </w:r>
    </w:p>
    <w:p w:rsidRDefault="00FA7686" w:rsidP="00015125" w:rsidR="009B61F0">
      <w:pPr>
        <w:tabs>
          <w:tab w:pos="4050" w:val="left"/>
        </w:tabs>
        <w:jc w:val="both"/>
      </w:pPr>
      <w:r>
        <w:tab/>
      </w:r>
    </w:p>
    <w:p w:rsidRDefault="008737BC" w:rsidP="00204592" w:rsidR="00A27295">
      <w:pPr>
        <w:tabs>
          <w:tab w:pos="5415" w:val="left"/>
          <w:tab w:pos="7515" w:val="left"/>
        </w:tabs>
        <w:jc w:val="both"/>
      </w:pPr>
      <w:r>
        <w:lastRenderedPageBreak/>
        <w:tab/>
      </w:r>
      <w:r w:rsidR="00204592">
        <w:tab/>
      </w:r>
    </w:p>
    <w:p w:rsidRDefault="00204592" w:rsidP="00204592" w:rsidR="00204592">
      <w:pPr>
        <w:tabs>
          <w:tab w:pos="7455" w:val="left"/>
          <w:tab w:pos="9072" w:val="right"/>
        </w:tabs>
        <w:jc w:val="right"/>
      </w:pPr>
      <w:r>
        <w:t>Broj: 6 St-758/16-11</w:t>
      </w:r>
    </w:p>
    <w:p w:rsidRDefault="00A27295" w:rsidP="00747308" w:rsidR="00A27295">
      <w:pPr>
        <w:tabs>
          <w:tab w:pos="7455" w:val="left"/>
          <w:tab w:pos="9072" w:val="right"/>
        </w:tabs>
      </w:pPr>
    </w:p>
    <w:p w:rsidRDefault="00A27295" w:rsidP="00A27295" w:rsidR="00A27295">
      <w:pPr>
        <w:ind w:firstLine="720"/>
        <w:jc w:val="both"/>
      </w:pPr>
    </w:p>
    <w:p w:rsidRDefault="00470B34" w:rsidP="00AF4026" w:rsidR="009B61F0">
      <w:pPr>
        <w:ind w:firstLine="720"/>
        <w:jc w:val="both"/>
      </w:pPr>
      <w:r>
        <w:t>Sukladno Izvješću privremen</w:t>
      </w:r>
      <w:r w:rsidR="00A27295">
        <w:t>og</w:t>
      </w:r>
      <w:r>
        <w:t xml:space="preserve"> stečajn</w:t>
      </w:r>
      <w:r w:rsidR="00A27295">
        <w:t>og</w:t>
      </w:r>
      <w:r>
        <w:t xml:space="preserve"> upravitelj</w:t>
      </w:r>
      <w:r w:rsidR="00A27295">
        <w:t>a</w:t>
      </w:r>
      <w:r>
        <w:t xml:space="preserve"> određen</w:t>
      </w:r>
      <w:r w:rsidR="00A27295">
        <w:t>og</w:t>
      </w:r>
      <w:r>
        <w:t xml:space="preserve"> rješenjem ovog suda St-</w:t>
      </w:r>
      <w:r w:rsidR="001C7811">
        <w:t>758/16 od 29. travnja 2016. g.</w:t>
      </w:r>
      <w:r w:rsidR="00F57A6F">
        <w:t xml:space="preserve">, koje je usmeno iznio na ročištu održanom dana </w:t>
      </w:r>
      <w:r w:rsidR="001C7811">
        <w:t>14. lipnja 2016. g.</w:t>
      </w:r>
      <w:r w:rsidR="00F57A6F">
        <w:t xml:space="preserve">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 </w:t>
      </w:r>
      <w:r w:rsidR="00F41435">
        <w:t xml:space="preserve">i prezadužen. </w:t>
      </w:r>
      <w:r w:rsidR="00741BE6">
        <w:t xml:space="preserve">Sukladno </w:t>
      </w:r>
      <w:r w:rsidR="008E50B6">
        <w:t>materijalnoj dokument</w:t>
      </w:r>
      <w:r w:rsidR="00EC2A64">
        <w:t xml:space="preserve">aciji u spisu </w:t>
      </w:r>
      <w:r w:rsidR="008E50B6">
        <w:t xml:space="preserve">dužnik </w:t>
      </w:r>
      <w:r w:rsidR="00EC2A64">
        <w:t>je vlasnik nekretnine upisane u zemljišnim knjigama kod Općinskog suda u Osijeku zk. odjel Osijek k.o. Josipovac zk. ul. 2486 na kojoj je upisano založno pravo u korist RH MF, Porezna uprava Područni ured Osijek temeljem rješenja za osiguranje novčane tražbine zasnivanjem založnog prava na nekretnini - oranica dužnika Općinskog suda u Osijeku broj 33 Ovr-470/16 od 4. veljače 2016. g., dužnik u svom vlasništvu nema poslovni prostor, nema pokretnina, nema motornih vozila a neprekidnoj je blokadi  657 dana na dan 1. rujan 2015. g. u iznosu od 83.241,56 kn (podaci FINE). Dužnik nije sačinio financijsko-knjigovodstvenu za 2013. g., 2014. g.  i 2015. g. te dužnik nema nikakvih uvjeta za nastavak poslovanja, vrijednost nekretnina dužnika cca 50.000,00 kn nije dostatna za pokriće troškova stečajnog postupka odnosno ista je manja nego što bi to bile obveze</w:t>
      </w:r>
      <w:r w:rsidR="00AF4026">
        <w:t xml:space="preserve">. </w:t>
      </w:r>
      <w:r w:rsidR="009B61F0">
        <w:t>Predvidivi troškovi stečajnog postupka prema</w:t>
      </w:r>
      <w:r>
        <w:t xml:space="preserve"> ocijeni privremenog stečajnog upravitelja iznosili bi </w:t>
      </w:r>
      <w:r w:rsidR="001C7811">
        <w:t>72</w:t>
      </w:r>
      <w:r w:rsidR="009B61F0">
        <w:t>.000,00 kn, (troš</w:t>
      </w:r>
      <w:r w:rsidR="00C74FFE">
        <w:t>ak financijsko-knjigovodstvenog vještačenja, procjena nekretnine, izrada elaborata,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</w:t>
      </w:r>
      <w:r w:rsidR="00AF4026">
        <w:t xml:space="preserve">riješeno je </w:t>
      </w:r>
      <w:r>
        <w:t xml:space="preserve">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2F3F8D">
        <w:t>1</w:t>
      </w:r>
      <w:r w:rsidR="00FB45AD">
        <w:t>4</w:t>
      </w:r>
      <w:r w:rsidR="002F3F8D">
        <w:t>. lipnja</w:t>
      </w:r>
      <w:r w:rsidR="008737BC">
        <w:t xml:space="preserve"> 2016.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2F3F8D">
        <w:t>1</w:t>
      </w:r>
      <w:r w:rsidR="00FB45AD">
        <w:t>4</w:t>
      </w:r>
      <w:r w:rsidR="002F3F8D">
        <w:t>.7.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7F3C2A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4559" w:rsidR="00BE4559">
      <w:r>
        <w:separator/>
      </w:r>
    </w:p>
  </w:endnote>
  <w:endnote w:id="0" w:type="continuationSeparator">
    <w:p w:rsidRDefault="00BE4559" w:rsidR="00BE4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4559" w:rsidR="00BE4559">
      <w:r>
        <w:separator/>
      </w:r>
    </w:p>
  </w:footnote>
  <w:footnote w:id="0" w:type="continuationSeparator">
    <w:p w:rsidRDefault="00BE4559" w:rsidR="00BE45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90827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C7811"/>
    <w:rsid w:val="001E75FC"/>
    <w:rsid w:val="00204592"/>
    <w:rsid w:val="002142C7"/>
    <w:rsid w:val="0021564C"/>
    <w:rsid w:val="00223C8E"/>
    <w:rsid w:val="00237B96"/>
    <w:rsid w:val="00252C63"/>
    <w:rsid w:val="00255E1A"/>
    <w:rsid w:val="00283315"/>
    <w:rsid w:val="00290814"/>
    <w:rsid w:val="00291B9C"/>
    <w:rsid w:val="002F3F8D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C42EF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1C41"/>
    <w:rsid w:val="004B741D"/>
    <w:rsid w:val="004D3648"/>
    <w:rsid w:val="004E5065"/>
    <w:rsid w:val="004F0439"/>
    <w:rsid w:val="004F405F"/>
    <w:rsid w:val="00500BBD"/>
    <w:rsid w:val="0055624C"/>
    <w:rsid w:val="00577BBA"/>
    <w:rsid w:val="005B403D"/>
    <w:rsid w:val="005E0FF9"/>
    <w:rsid w:val="00607E75"/>
    <w:rsid w:val="006139EC"/>
    <w:rsid w:val="006235FB"/>
    <w:rsid w:val="006826C2"/>
    <w:rsid w:val="006837ED"/>
    <w:rsid w:val="006A2408"/>
    <w:rsid w:val="006A56C2"/>
    <w:rsid w:val="006B551B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7F3C2A"/>
    <w:rsid w:val="0080666F"/>
    <w:rsid w:val="00845777"/>
    <w:rsid w:val="00857D02"/>
    <w:rsid w:val="008737BC"/>
    <w:rsid w:val="008737C5"/>
    <w:rsid w:val="008763AA"/>
    <w:rsid w:val="0087712F"/>
    <w:rsid w:val="0088689D"/>
    <w:rsid w:val="00893D29"/>
    <w:rsid w:val="008A0787"/>
    <w:rsid w:val="008C5EBB"/>
    <w:rsid w:val="008C6D56"/>
    <w:rsid w:val="008E50B6"/>
    <w:rsid w:val="009001D6"/>
    <w:rsid w:val="009053A0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AF4026"/>
    <w:rsid w:val="00B11498"/>
    <w:rsid w:val="00B11D59"/>
    <w:rsid w:val="00B32B3E"/>
    <w:rsid w:val="00B41F79"/>
    <w:rsid w:val="00B84DB3"/>
    <w:rsid w:val="00B918D6"/>
    <w:rsid w:val="00B96FCE"/>
    <w:rsid w:val="00BC33DE"/>
    <w:rsid w:val="00BC75C6"/>
    <w:rsid w:val="00BE4559"/>
    <w:rsid w:val="00BF7940"/>
    <w:rsid w:val="00C15361"/>
    <w:rsid w:val="00C26291"/>
    <w:rsid w:val="00C346B1"/>
    <w:rsid w:val="00C3548B"/>
    <w:rsid w:val="00C74FFE"/>
    <w:rsid w:val="00C90827"/>
    <w:rsid w:val="00C90A88"/>
    <w:rsid w:val="00C9197B"/>
    <w:rsid w:val="00CA5EA9"/>
    <w:rsid w:val="00CB0F92"/>
    <w:rsid w:val="00CD5342"/>
    <w:rsid w:val="00CE19FA"/>
    <w:rsid w:val="00CF4431"/>
    <w:rsid w:val="00D178DC"/>
    <w:rsid w:val="00D217E4"/>
    <w:rsid w:val="00D43D85"/>
    <w:rsid w:val="00D64559"/>
    <w:rsid w:val="00D70FBF"/>
    <w:rsid w:val="00D729D1"/>
    <w:rsid w:val="00D7740E"/>
    <w:rsid w:val="00D85A5F"/>
    <w:rsid w:val="00D86163"/>
    <w:rsid w:val="00D9053B"/>
    <w:rsid w:val="00D913A9"/>
    <w:rsid w:val="00DC7BF5"/>
    <w:rsid w:val="00DD2365"/>
    <w:rsid w:val="00DE25C7"/>
    <w:rsid w:val="00DE3087"/>
    <w:rsid w:val="00DE58F9"/>
    <w:rsid w:val="00E1321F"/>
    <w:rsid w:val="00E33E37"/>
    <w:rsid w:val="00E430E2"/>
    <w:rsid w:val="00E55AA4"/>
    <w:rsid w:val="00E73CF8"/>
    <w:rsid w:val="00E91BC9"/>
    <w:rsid w:val="00EB2E0E"/>
    <w:rsid w:val="00EB3D75"/>
    <w:rsid w:val="00EC2A64"/>
    <w:rsid w:val="00ED0232"/>
    <w:rsid w:val="00ED3737"/>
    <w:rsid w:val="00F23FA1"/>
    <w:rsid w:val="00F306C1"/>
    <w:rsid w:val="00F32280"/>
    <w:rsid w:val="00F41435"/>
    <w:rsid w:val="00F435F7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B45AD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908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908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8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8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8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908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908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8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8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8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St-758/2016</izvorni_sadrzaj>
    <derivirana_varijabla naziv="DomainObject.Predmet.OznakaBroj_1">St-758/2016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KOZMETIKA MIHALJEVIĆ d.o.o. za proizvodnju, trgovinu, zastupanja i usluge</izvorni_sadrzaj>
    <derivirana_varijabla naziv="DomainObject.Predmet.ProtustrankaFormated_1">  KOZMETIKA MIHALJEVIĆ d.o.o. za proizvodnju, trgovinu, zastupanja i usluge</derivirana_varijabla>
  </DomainObject.Predmet.ProtustrankaFormated>
  <DomainObject.Predmet.ProtustrankaFormatedOIB>
    <izvorni_sadrzaj>  KOZMETIKA MIHALJEVIĆ d.o.o. za proizvodnju, trgovinu, zastupanja i usluge, OIB 55644463225</izvorni_sadrzaj>
    <derivirana_varijabla naziv="DomainObject.Predmet.ProtustrankaFormatedOIB_1">  KOZMETIKA MIHALJEVIĆ d.o.o. za proizvodnju, trgovinu, zastupanja i usluge, OIB 55644463225</derivirana_varijabla>
  </DomainObject.Predmet.ProtustrankaFormatedOIB>
  <DomainObject.Predmet.ProtustrankaFormatedWithAdress>
    <izvorni_sadrzaj> KOZMETIKA MIHALJEVIĆ d.o.o. za proizvodnju, trgovinu, zastupanja i usluge, Nova Dalmacija 37, 31220 Josipovac</izvorni_sadrzaj>
    <derivirana_varijabla naziv="DomainObject.Predmet.ProtustrankaFormatedWithAdress_1"> KOZMETIKA MIHALJEVIĆ d.o.o. za proizvodnju, trgovinu, zastupanja i usluge, Nova Dalmacija 37, 31220 Josipovac</derivirana_varijabla>
  </DomainObject.Predmet.ProtustrankaFormatedWithAdress>
  <DomainObject.Predmet.ProtustrankaFormatedWithAdressOIB>
    <izvorni_sadrzaj> KOZMETIKA MIHALJEVIĆ d.o.o. za proizvodnju, trgovinu, zastupanja i usluge, OIB 55644463225, Nova Dalmacija 37, 31220 Josipovac</izvorni_sadrzaj>
    <derivirana_varijabla naziv="DomainObject.Predmet.ProtustrankaFormatedWithAdressOIB_1"> KOZMETIKA MIHALJEVIĆ d.o.o. za proizvodnju, trgovinu, zastupanja i usluge, OIB 55644463225, Nova Dalmacija 37, 31220 Josipovac</derivirana_varijabla>
  </DomainObject.Predmet.ProtustrankaFormatedWithAdressOIB>
  <DomainObject.Predmet.ProtustrankaWithAdress>
    <izvorni_sadrzaj>KOZMETIKA MIHALJEVIĆ d.o.o. za proizvodnju, trgovinu, zastupanja i usluge Nova Dalmacija 37, 31220 Josipovac</izvorni_sadrzaj>
    <derivirana_varijabla naziv="DomainObject.Predmet.ProtustrankaWithAdress_1">KOZMETIKA MIHALJEVIĆ d.o.o. za proizvodnju, trgovinu, zastupanja i usluge Nova Dalmacija 37, 31220 Josipovac</derivirana_varijabla>
  </DomainObject.Predmet.ProtustrankaWithAdress>
  <DomainObject.Predmet.ProtustrankaWithAdressOIB>
    <izvorni_sadrzaj>KOZMETIKA MIHALJEVIĆ d.o.o. za proizvodnju, trgovinu, zastupanja i usluge, OIB 55644463225, Nova Dalmacija 37, 31220 Josipovac</izvorni_sadrzaj>
    <derivirana_varijabla naziv="DomainObject.Predmet.ProtustrankaWithAdressOIB_1">KOZMETIKA MIHALJEVIĆ d.o.o. za proizvodnju, trgovinu, zastupanja i usluge, OIB 55644463225, Nova Dalmacija 37, 31220 Josipovac</derivirana_varijabla>
  </DomainObject.Predmet.ProtustrankaWithAdressOIB>
  <DomainObject.Predmet.ProtustrankaNazivFormated>
    <izvorni_sadrzaj>KOZMETIKA MIHALJEVIĆ d.o.o. za proizvodnju, trgovinu, zastupanja i usluge</izvorni_sadrzaj>
    <derivirana_varijabla naziv="DomainObject.Predmet.ProtustrankaNazivFormated_1">KOZMETIKA MIHALJEVIĆ d.o.o. za proizvodnju, trgovinu, zastupanja i usluge</derivirana_varijabla>
  </DomainObject.Predmet.ProtustrankaNazivFormated>
  <DomainObject.Predmet.ProtustrankaNazivFormatedOIB>
    <izvorni_sadrzaj>KOZMETIKA MIHALJEVIĆ d.o.o. za proizvodnju, trgovinu, zastupanja i usluge, OIB 55644463225</izvorni_sadrzaj>
    <derivirana_varijabla naziv="DomainObject.Predmet.ProtustrankaNazivFormatedOIB_1">KOZMETIKA MIHALJEVIĆ d.o.o. za proizvodnju, trgovinu, zastupanja i usluge, OIB 55644463225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KOZMETIKA MIHALJEVIĆ d.o.o. za proizvodnju, trgovinu, zastupanja i usluge</item>
    </izvorni_sadrzaj>
    <derivirana_varijabla naziv="DomainObject.Predmet.ProtuStrankaListFormated_1">
      <item>KOZMETIKA MIHALJEVIĆ d.o.o. za proizvodnju, trgovinu, zastupanja i usluge</item>
    </derivirana_varijabla>
  </DomainObject.Predmet.ProtuStrankaListFormated>
  <DomainObject.Predmet.ProtuStrankaListFormatedOIB>
    <izvorni_sadrzaj>
      <item>KOZMETIKA MIHALJEVIĆ d.o.o. za proizvodnju, trgovinu, zastupanja i usluge, OIB 55644463225</item>
    </izvorni_sadrzaj>
    <derivirana_varijabla naziv="DomainObject.Predmet.ProtuStrankaListFormatedOIB_1">
      <item>KOZMETIKA MIHALJEVIĆ d.o.o. za proizvodnju, trgovinu, zastupanja i usluge, OIB 55644463225</item>
    </derivirana_varijabla>
  </DomainObject.Predmet.ProtuStrankaListFormatedOIB>
  <DomainObject.Predmet.ProtuStrankaListFormatedWithAdress>
    <izvorni_sadrzaj>
      <item>KOZMETIKA MIHALJEVIĆ d.o.o. za proizvodnju, trgovinu, zastupanja i usluge, Nova Dalmacija 37, 31220 Josipovac</item>
    </izvorni_sadrzaj>
    <derivirana_varijabla naziv="DomainObject.Predmet.ProtuStrankaListFormatedWithAdress_1">
      <item>KOZMETIKA MIHALJEVIĆ d.o.o. za proizvodnju, trgovinu, zastupanja i usluge, Nova Dalmacija 37, 31220 Josipovac</item>
    </derivirana_varijabla>
  </DomainObject.Predmet.ProtuStrankaListFormatedWithAdress>
  <DomainObject.Predmet.ProtuStrankaListFormatedWithAdressOIB>
    <izvorni_sadrzaj>
      <item>KOZMETIKA MIHALJEVIĆ d.o.o. za proizvodnju, trgovinu, zastupanja i usluge, OIB 55644463225, Nova Dalmacija 37, 31220 Josipovac</item>
    </izvorni_sadrzaj>
    <derivirana_varijabla naziv="DomainObject.Predmet.ProtuStrankaListFormatedWithAdressOIB_1">
      <item>KOZMETIKA MIHALJEVIĆ d.o.o. za proizvodnju, trgovinu, zastupanja i usluge, OIB 55644463225, Nova Dalmacija 37, 31220 Josipovac</item>
    </derivirana_varijabla>
  </DomainObject.Predmet.ProtuStrankaListFormatedWithAdressOIB>
  <DomainObject.Predmet.ProtuStrankaListNazivFormated>
    <izvorni_sadrzaj>
      <item>KOZMETIKA MIHALJEVIĆ d.o.o. za proizvodnju, trgovinu, zastupanja i usluge</item>
    </izvorni_sadrzaj>
    <derivirana_varijabla naziv="DomainObject.Predmet.ProtuStrankaListNazivFormated_1">
      <item>KOZMETIKA MIHALJEVIĆ d.o.o. za proizvodnju, trgovinu, zastupanja i usluge</item>
    </derivirana_varijabla>
  </DomainObject.Predmet.ProtuStrankaListNazivFormated>
  <DomainObject.Predmet.ProtuStrankaListNazivFormatedOIB>
    <izvorni_sadrzaj>
      <item>KOZMETIKA MIHALJEVIĆ d.o.o. za proizvodnju, trgovinu, zastupanja i usluge, OIB 55644463225</item>
    </izvorni_sadrzaj>
    <derivirana_varijabla naziv="DomainObject.Predmet.ProtuStrankaListNazivFormatedOIB_1">
      <item>KOZMETIKA MIHALJEVIĆ d.o.o. za proizvodnju, trgovinu, zastupanja i usluge, OIB 55644463225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KOZMETIKA MIHALJEVIĆ d.o.o. za proizvodnju, trgovinu, zastupanja i usluge</izvorni_sadrzaj>
    <derivirana_varijabla naziv="DomainObject.Predmet.ProtustrankaIDrugi_1">KOZMETIKA MIHALJEVIĆ d.o.o. za proizvodnju, trgovinu, zastupanja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KOZMETIKA MIHALJEVIĆ d.o.o. za proizvodnju, trgovinu, zastupanja i usluge, OIB 55644463225, Nova Dalmacija 37, 31220 Josipovac</izvorni_sadrzaj>
    <derivirana_varijabla naziv="DomainObject.Predmet.ProtustrankaIDrugiAdressOIB_1">KOZMETIKA MIHALJEVIĆ d.o.o. za proizvodnju, trgovinu, zastupanja i usluge, OIB 55644463225, Nova Dalmacija 37,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KOZMETIKA MIHALJEVIĆ d.o.o. za proizvodnju, trgovinu, zastupanja i usluge</item>
    </izvorni_sadrzaj>
    <derivirana_varijabla naziv="DomainObject.Predmet.SudioniciListNaziv_1">
      <item>FINA RC OSIJEK</item>
      <item>KOZMETIKA MIHALJEVIĆ d.o.o. za proizvodnju, trgovinu, zastupanja i usluge</item>
    </derivirana_varijabla>
  </DomainObject.Predmet.SudioniciListNaziv>
  <DomainObject.Predmet.SudioniciListAdressOIB>
    <izvorni_sadrzaj>
      <item>FINA RC OSIJEK, OIB 85821130368</item>
      <item>KOZMETIKA MIHALJEVIĆ d.o.o. za proizvodnju, trgovinu, zastupanja i usluge, OIB 55644463225, Nova Dalmacija 37,31220 Josipovac</item>
    </izvorni_sadrzaj>
    <derivirana_varijabla naziv="DomainObject.Predmet.SudioniciListAdressOIB_1">
      <item>FINA RC OSIJEK, OIB 85821130368</item>
      <item>KOZMETIKA MIHALJEVIĆ d.o.o. za proizvodnju, trgovinu, zastupanja i usluge, OIB 55644463225, Nova Dalmacija 37,31220 Josipovac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55644463225</item>
    </izvorni_sadrzaj>
    <derivirana_varijabla naziv="DomainObject.Predmet.SudioniciListNazivOIB_1">
      <item>, OIB 85821130368</item>
      <item>, OIB 55644463225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892D13-EEB2-498F-B9BE-FB853E18C5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545</properties:Words>
  <properties:Characters>2938</properties:Characters>
  <properties:Lines>108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2016-06-14T12:07:00Z</dcterms:created>
  <dc:creator>hermanj</dc:creator>
  <cp:lastModifiedBy>Danijela Sekulić</cp:lastModifiedBy>
  <cp:lastPrinted>2016-06-14T12:07:00Z</cp:lastPrinted>
  <dcterms:modified xmlns:xsi="http://www.w3.org/2001/XMLSchema-instance" xsi:type="dcterms:W3CDTF">2016-06-14T12:07:00Z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