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1299" w14:paraId="c18129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635A0">
        <w:rPr>
          <w:color w:themeColor="text1" w:val="000000"/>
        </w:rPr>
        <w:t>DIRECT SHOPPING d.o.o., OIB: 51414626735, Trogir, Ulica kneza Trpimira 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635A0">
        <w:rPr>
          <w:color w:themeColor="text1" w:val="000000"/>
        </w:rPr>
        <w:t>DIRECT SHOPPING d.o.o., OIB: 51414626735, Trogir, Ulica kneza Trpimira 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635A0">
        <w:rPr>
          <w:color w:themeColor="text1" w:val="000000"/>
        </w:rPr>
        <w:t>16.03.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635A0">
        <w:rPr>
          <w:color w:themeColor="text1" w:val="000000"/>
        </w:rPr>
        <w:t>32.529,94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635A0">
      <w:rPr>
        <w:color w:themeColor="text1" w:val="000000"/>
      </w:rPr>
      <w:t>839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0AC2"/>
    <w:rsid w:val="00C81826"/>
    <w:rsid w:val="00C85341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 SHOPPING d.o.o. za trgovinu</izvorni_sadrzaj>
    <derivirana_varijabla naziv="DomainObject.Predmet.ProtustrankaFormated_1">  DIRECT SHOPPING d.o.o. za trgovinu</derivirana_varijabla>
  </DomainObject.Predmet.ProtustrankaFormated>
  <DomainObject.Predmet.ProtustrankaFormatedOIB>
    <izvorni_sadrzaj>  DIRECT SHOPPING d.o.o. za trgovinu, OIB 51414626735</izvorni_sadrzaj>
    <derivirana_varijabla naziv="DomainObject.Predmet.ProtustrankaFormatedOIB_1">  DIRECT SHOPPING d.o.o. za trgovinu, OIB 51414626735</derivirana_varijabla>
  </DomainObject.Predmet.ProtustrankaFormatedOIB>
  <DomainObject.Predmet.ProtustrankaFormatedWithAdress>
    <izvorni_sadrzaj> DIRECT SHOPPING d.o.o. za trgovinu, Ulica kneza Trpimira 9, 21220 Trogir</izvorni_sadrzaj>
    <derivirana_varijabla naziv="DomainObject.Predmet.ProtustrankaFormatedWithAdress_1"> DIRECT SHOPPING d.o.o. za trgovinu, Ulica kneza Trpimira 9, 21220 Trogir</derivirana_varijabla>
  </DomainObject.Predmet.ProtustrankaFormatedWithAdress>
  <DomainObject.Predmet.ProtustrankaFormatedWithAdressOIB>
    <izvorni_sadrzaj> DIRECT SHOPPING d.o.o. za trgovinu, OIB 51414626735, Ulica kneza Trpimira 9, 21220 Trogir</izvorni_sadrzaj>
    <derivirana_varijabla naziv="DomainObject.Predmet.ProtustrankaFormatedWithAdressOIB_1"> DIRECT SHOPPING d.o.o. za trgovinu, OIB 51414626735, Ulica kneza Trpimira 9, 21220 Trogir</derivirana_varijabla>
  </DomainObject.Predmet.ProtustrankaFormatedWithAdressOIB>
  <DomainObject.Predmet.ProtustrankaWithAdress>
    <izvorni_sadrzaj>DIRECT SHOPPING d.o.o. za trgovinu Ulica kneza Trpimira 9, 21220 Trogir</izvorni_sadrzaj>
    <derivirana_varijabla naziv="DomainObject.Predmet.ProtustrankaWithAdress_1">DIRECT SHOPPING d.o.o. za trgovinu Ulica kneza Trpimira 9, 21220 Trogir</derivirana_varijabla>
  </DomainObject.Predmet.ProtustrankaWithAdress>
  <DomainObject.Predmet.ProtustrankaWithAdressOIB>
    <izvorni_sadrzaj>DIRECT SHOPPING d.o.o. za trgovinu, OIB 51414626735, Ulica kneza Trpimira 9, 21220 Trogir</izvorni_sadrzaj>
    <derivirana_varijabla naziv="DomainObject.Predmet.ProtustrankaWithAdressOIB_1">DIRECT SHOPPING d.o.o. za trgovinu, OIB 51414626735, Ulica kneza Trpimira 9, 21220 Trogir</derivirana_varijabla>
  </DomainObject.Predmet.ProtustrankaWithAdressOIB>
  <DomainObject.Predmet.ProtustrankaNazivFormated>
    <izvorni_sadrzaj>DIRECT SHOPPING d.o.o. za trgovinu</izvorni_sadrzaj>
    <derivirana_varijabla naziv="DomainObject.Predmet.ProtustrankaNazivFormated_1">DIRECT SHOPPING d.o.o. za trgovinu</derivirana_varijabla>
  </DomainObject.Predmet.ProtustrankaNazivFormated>
  <DomainObject.Predmet.ProtustrankaNazivFormatedOIB>
    <izvorni_sadrzaj>DIRECT SHOPPING d.o.o. za trgovinu, OIB 51414626735</izvorni_sadrzaj>
    <derivirana_varijabla naziv="DomainObject.Predmet.ProtustrankaNazivFormatedOIB_1">DIRECT SHOPPING d.o.o. za trgovinu, OIB 51414626735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32529.94</izvorni_sadrzaj>
    <derivirana_varijabla naziv="DomainObject.Predmet.TrenutnaVrijednost_1">32529.94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DIRECT SHOPPING d.o.o. za trgovinu</item>
    </izvorni_sadrzaj>
    <derivirana_varijabla naziv="DomainObject.Predmet.ProtuStrankaListFormated_1">
      <item>DIRECT SHOPPING d.o.o. za trgovinu</item>
    </derivirana_varijabla>
  </DomainObject.Predmet.ProtuStrankaListFormated>
  <DomainObject.Predmet.ProtuStrankaListFormatedOIB>
    <izvorni_sadrzaj>
      <item>DIRECT SHOPPING d.o.o. za trgovinu, OIB 51414626735</item>
    </izvorni_sadrzaj>
    <derivirana_varijabla naziv="DomainObject.Predmet.ProtuStrankaListFormatedOIB_1">
      <item>DIRECT SHOPPING d.o.o. za trgovinu, OIB 51414626735</item>
    </derivirana_varijabla>
  </DomainObject.Predmet.ProtuStrankaListFormatedOIB>
  <DomainObject.Predmet.ProtuStrankaListFormatedWithAdress>
    <izvorni_sadrzaj>
      <item>DIRECT SHOPPING d.o.o. za trgovinu, Ulica kneza Trpimira 9, 21220 Trogir</item>
    </izvorni_sadrzaj>
    <derivirana_varijabla naziv="DomainObject.Predmet.ProtuStrankaListFormatedWithAdress_1">
      <item>DIRECT SHOPPING d.o.o. za trgovinu, Ulica kneza Trpimira 9, 21220 Trogir</item>
    </derivirana_varijabla>
  </DomainObject.Predmet.ProtuStrankaListFormatedWithAdress>
  <DomainObject.Predmet.ProtuStrankaListFormatedWithAdressOIB>
    <izvorni_sadrzaj>
      <item>DIRECT SHOPPING d.o.o. za trgovinu, OIB 51414626735, Ulica kneza Trpimira 9, 21220 Trogir</item>
    </izvorni_sadrzaj>
    <derivirana_varijabla naziv="DomainObject.Predmet.ProtuStrankaListFormatedWithAdressOIB_1">
      <item>DIRECT SHOPPING d.o.o. za trgovinu, OIB 51414626735, Ulica kneza Trpimira 9, 21220 Trogir</item>
    </derivirana_varijabla>
  </DomainObject.Predmet.ProtuStrankaListFormatedWithAdressOIB>
  <DomainObject.Predmet.ProtuStrankaListNazivFormated>
    <izvorni_sadrzaj>
      <item>DIRECT SHOPPING d.o.o. za trgovinu</item>
    </izvorni_sadrzaj>
    <derivirana_varijabla naziv="DomainObject.Predmet.ProtuStrankaListNazivFormated_1">
      <item>DIRECT SHOPPING d.o.o. za trgovinu</item>
    </derivirana_varijabla>
  </DomainObject.Predmet.ProtuStrankaListNazivFormated>
  <DomainObject.Predmet.ProtuStrankaListNazivFormatedOIB>
    <izvorni_sadrzaj>
      <item>DIRECT SHOPPING d.o.o. za trgovinu, OIB 51414626735</item>
    </izvorni_sadrzaj>
    <derivirana_varijabla naziv="DomainObject.Predmet.ProtuStrankaListNazivFormatedOIB_1">
      <item>DIRECT SHOPPING d.o.o. za trgovinu, OIB 51414626735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DIRECT SHOPPING d.o.o. za trgovinu</izvorni_sadrzaj>
    <derivirana_varijabla naziv="DomainObject.Predmet.ProtustrankaIDrugi_1">DIRECT SHOPPING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DIRECT SHOPPING d.o.o. za trgovinu, OIB 51414626735, Ulica kneza Trpimira 9, 21220 Trogir</izvorni_sadrzaj>
    <derivirana_varijabla naziv="DomainObject.Predmet.ProtustrankaIDrugiAdressOIB_1">DIRECT SHOPPING d.o.o. za trgovinu, OIB 51414626735, Ulica kneza Trpimira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DIRECT SHOPPING d.o.o. za trgovinu</item>
      <item>FINANCIJSKA AGENCIJA, PODRUŽNICA SPLIT</item>
    </izvorni_sadrzaj>
    <derivirana_varijabla naziv="DomainObject.Predmet.SudioniciListNaziv_1">
      <item>DIRECT SHOPPING d.o.o. za trgovinu</item>
      <item>FINANCIJSKA AGENCIJA, PODRUŽNICA SPLIT</item>
    </derivirana_varijabla>
  </DomainObject.Predmet.SudioniciListNaziv>
  <DomainObject.Predmet.SudioniciListAdressOIB>
    <izvorni_sadrzaj>
      <item>DIRECT SHOPPING d.o.o. za trgovinu, OIB 51414626735, Ulica kneza Trpimira 9,21220 Trogir</item>
      <item>FINANCIJSKA AGENCIJA, PODRUŽNICA SPLIT, OIB 85821130368, Mažuranićevo šetalište 24b,21000 Split</item>
    </izvorni_sadrzaj>
    <derivirana_varijabla naziv="DomainObject.Predmet.SudioniciListAdressOIB_1">
      <item>DIRECT SHOPPING d.o.o. za trgovinu, OIB 51414626735, Ulica kneza Trpimira 9,21220 Trogir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51414626735</item>
      <item>, OIB 85821130368</item>
    </izvorni_sadrzaj>
    <derivirana_varijabla naziv="DomainObject.Predmet.SudioniciListNazivOIB_1">
      <item>, OIB 51414626735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1770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2017-10-12T08:05:00Z</cp:lastPrinted>
  <dcterms:modified xmlns:xsi="http://www.w3.org/2001/XMLSchema-instance" xsi:type="dcterms:W3CDTF">2017-10-12T11:32:00Z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