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67678" w14:paraId="bc67678" w:rsidRDefault="00433769" w:rsidP="006F4F1C" w:rsidR="00695AD9" w:rsidRPr="00952909">
      <w:pPr>
        <w:jc w:val="right"/>
        <w15:collapsed w:val="false"/>
      </w:pPr>
      <w:r w:rsidRPr="00952909">
        <w:t>6</w:t>
      </w:r>
      <w:r w:rsidR="00014568" w:rsidRPr="00952909">
        <w:t xml:space="preserve"> St-</w:t>
      </w:r>
      <w:r w:rsidR="00D92E9C" w:rsidRPr="00952909">
        <w:t>8/12-213</w:t>
      </w:r>
    </w:p>
    <w:p w:rsidRDefault="00FB7D0A" w:rsidP="00FB7D0A" w:rsidR="00FB7D0A" w:rsidRPr="00952909">
      <w:r w:rsidRPr="00952909">
        <w:rPr>
          <w:rStyle w:val="Naglaeno"/>
        </w:rPr>
        <w:t xml:space="preserve">             </w:t>
      </w:r>
      <w:r w:rsidR="008C0757" w:rsidRPr="00952909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7D0A" w:rsidP="00FB7D0A" w:rsidR="00FB7D0A" w:rsidRPr="00952909"/>
    <w:p w:rsidRDefault="00FB7D0A" w:rsidP="00FB7D0A" w:rsidR="00FB7D0A" w:rsidRPr="00952909">
      <w:pPr>
        <w:ind w:hanging="720" w:left="360"/>
        <w:rPr>
          <w:b/>
        </w:rPr>
      </w:pPr>
      <w:r w:rsidRPr="00952909">
        <w:rPr>
          <w:b/>
        </w:rPr>
        <w:t xml:space="preserve">     REPUBLIKA HRVATSKA</w:t>
      </w:r>
    </w:p>
    <w:p w:rsidRDefault="00FB7D0A" w:rsidP="00FB7D0A" w:rsidR="004572F5" w:rsidRPr="00952909">
      <w:pPr>
        <w:ind w:hanging="720" w:left="360"/>
      </w:pPr>
      <w:r w:rsidRPr="00952909">
        <w:t xml:space="preserve">     TRGOVAČKI SUD U OSIJEKU</w:t>
      </w:r>
    </w:p>
    <w:p w:rsidRDefault="004572F5" w:rsidR="004572F5" w:rsidRPr="00952909">
      <w:pPr>
        <w:jc w:val="center"/>
        <w:rPr>
          <w:b/>
          <w:bCs/>
        </w:rPr>
      </w:pPr>
    </w:p>
    <w:p w:rsidRDefault="00E22E37" w:rsidR="00E22E37" w:rsidRPr="00952909">
      <w:pPr>
        <w:jc w:val="center"/>
        <w:rPr>
          <w:b/>
          <w:bCs/>
        </w:rPr>
      </w:pPr>
    </w:p>
    <w:p w:rsidRDefault="00EB185D" w:rsidP="0084627B" w:rsidR="001158DF" w:rsidRPr="00952909">
      <w:pPr>
        <w:jc w:val="center"/>
      </w:pPr>
      <w:r w:rsidRPr="00952909">
        <w:t>R</w:t>
      </w:r>
      <w:r w:rsidR="00EB182B" w:rsidRPr="00952909">
        <w:t xml:space="preserve"> </w:t>
      </w:r>
      <w:r w:rsidRPr="00952909">
        <w:t>E</w:t>
      </w:r>
      <w:r w:rsidR="00EB182B" w:rsidRPr="00952909">
        <w:t xml:space="preserve"> </w:t>
      </w:r>
      <w:r w:rsidRPr="00952909">
        <w:t>P</w:t>
      </w:r>
      <w:r w:rsidR="00EB182B" w:rsidRPr="00952909">
        <w:t xml:space="preserve"> </w:t>
      </w:r>
      <w:r w:rsidRPr="00952909">
        <w:t>U</w:t>
      </w:r>
      <w:r w:rsidR="00EB182B" w:rsidRPr="00952909">
        <w:t xml:space="preserve"> </w:t>
      </w:r>
      <w:r w:rsidRPr="00952909">
        <w:t>B</w:t>
      </w:r>
      <w:r w:rsidR="00EB182B" w:rsidRPr="00952909">
        <w:t xml:space="preserve"> </w:t>
      </w:r>
      <w:r w:rsidRPr="00952909">
        <w:t>L</w:t>
      </w:r>
      <w:r w:rsidR="00EB182B" w:rsidRPr="00952909">
        <w:t xml:space="preserve"> </w:t>
      </w:r>
      <w:r w:rsidRPr="00952909">
        <w:t>I</w:t>
      </w:r>
      <w:r w:rsidR="00EB182B" w:rsidRPr="00952909">
        <w:t xml:space="preserve"> </w:t>
      </w:r>
      <w:r w:rsidRPr="00952909">
        <w:t>K</w:t>
      </w:r>
      <w:r w:rsidR="00EB182B" w:rsidRPr="00952909">
        <w:t xml:space="preserve"> </w:t>
      </w:r>
      <w:r w:rsidRPr="00952909">
        <w:t xml:space="preserve">A </w:t>
      </w:r>
      <w:r w:rsidR="00EB182B" w:rsidRPr="00952909">
        <w:t xml:space="preserve"> </w:t>
      </w:r>
      <w:r w:rsidRPr="00952909">
        <w:t>H</w:t>
      </w:r>
      <w:r w:rsidR="00EB182B" w:rsidRPr="00952909">
        <w:t xml:space="preserve"> </w:t>
      </w:r>
      <w:r w:rsidRPr="00952909">
        <w:t>R</w:t>
      </w:r>
      <w:r w:rsidR="00EB182B" w:rsidRPr="00952909">
        <w:t xml:space="preserve"> </w:t>
      </w:r>
      <w:r w:rsidRPr="00952909">
        <w:t>V</w:t>
      </w:r>
      <w:r w:rsidR="00EB182B" w:rsidRPr="00952909">
        <w:t xml:space="preserve"> </w:t>
      </w:r>
      <w:r w:rsidRPr="00952909">
        <w:t>A</w:t>
      </w:r>
      <w:r w:rsidR="00EB182B" w:rsidRPr="00952909">
        <w:t xml:space="preserve"> </w:t>
      </w:r>
      <w:r w:rsidRPr="00952909">
        <w:t>T</w:t>
      </w:r>
      <w:r w:rsidR="00EB182B" w:rsidRPr="00952909">
        <w:t xml:space="preserve"> </w:t>
      </w:r>
      <w:r w:rsidRPr="00952909">
        <w:t>S</w:t>
      </w:r>
      <w:r w:rsidR="00EB182B" w:rsidRPr="00952909">
        <w:t xml:space="preserve"> </w:t>
      </w:r>
      <w:r w:rsidRPr="00952909">
        <w:t>K</w:t>
      </w:r>
      <w:r w:rsidR="00EB182B" w:rsidRPr="00952909">
        <w:t xml:space="preserve"> </w:t>
      </w:r>
      <w:r w:rsidRPr="00952909">
        <w:t>A</w:t>
      </w:r>
    </w:p>
    <w:p w:rsidRDefault="001158DF" w:rsidR="001158DF" w:rsidRPr="00952909">
      <w:pPr>
        <w:jc w:val="center"/>
      </w:pPr>
    </w:p>
    <w:p w:rsidRDefault="0084627B" w:rsidR="00695AD9" w:rsidRPr="00952909">
      <w:pPr>
        <w:pStyle w:val="Naslov2"/>
        <w:rPr>
          <w:b w:val="false"/>
          <w:bCs w:val="false"/>
        </w:rPr>
      </w:pPr>
      <w:r w:rsidRPr="00952909">
        <w:rPr>
          <w:b w:val="false"/>
          <w:bCs w:val="false"/>
        </w:rPr>
        <w:t>Z A K L J U Č A K</w:t>
      </w:r>
    </w:p>
    <w:p w:rsidRDefault="00695AD9" w:rsidR="00695AD9" w:rsidRPr="00952909">
      <w:pPr>
        <w:jc w:val="center"/>
        <w:rPr>
          <w:b/>
          <w:bCs/>
        </w:rPr>
      </w:pPr>
    </w:p>
    <w:p w:rsidRDefault="00695AD9" w:rsidR="00695AD9" w:rsidRPr="00952909">
      <w:pPr>
        <w:jc w:val="center"/>
        <w:rPr>
          <w:b/>
          <w:bCs/>
        </w:rPr>
      </w:pPr>
    </w:p>
    <w:p w:rsidRDefault="00763833" w:rsidR="00763833" w:rsidRPr="00952909">
      <w:pPr>
        <w:jc w:val="center"/>
        <w:rPr>
          <w:b/>
          <w:bCs/>
        </w:rPr>
      </w:pPr>
    </w:p>
    <w:p w:rsidRDefault="004572F5" w:rsidP="00CF5CF1" w:rsidR="00CF5CF1" w:rsidRPr="00952909">
      <w:pPr>
        <w:jc w:val="both"/>
      </w:pPr>
      <w:r w:rsidRPr="00952909">
        <w:tab/>
      </w:r>
      <w:r w:rsidR="00CF5CF1" w:rsidRPr="00952909">
        <w:t xml:space="preserve">Trgovački sud u Osijeku, </w:t>
      </w:r>
      <w:r w:rsidR="009C1D35" w:rsidRPr="00952909">
        <w:t>stečajnoj sutkinji</w:t>
      </w:r>
      <w:r w:rsidR="00CF5CF1" w:rsidRPr="00952909">
        <w:t xml:space="preserve"> Nadi Roso, u stečajnom postupku nad dužnikom: </w:t>
      </w:r>
      <w:r w:rsidR="001120E2" w:rsidRPr="00952909">
        <w:rPr>
          <w:b/>
        </w:rPr>
        <w:t>MAĐAREVIĆ d.o.o. "u stečaju" Satnica, Školska 53, MBS 030011356 OIB 14221984464</w:t>
      </w:r>
      <w:r w:rsidR="00CF5CF1" w:rsidRPr="00952909">
        <w:rPr>
          <w:b/>
          <w:bCs/>
        </w:rPr>
        <w:t>,</w:t>
      </w:r>
      <w:r w:rsidR="00CF5CF1" w:rsidRPr="00952909">
        <w:t xml:space="preserve"> dana </w:t>
      </w:r>
      <w:r w:rsidR="00D92E9C" w:rsidRPr="00952909">
        <w:t>30. kolovoza 2018</w:t>
      </w:r>
      <w:r w:rsidR="009C1D35" w:rsidRPr="00952909">
        <w:t>. g</w:t>
      </w:r>
      <w:r w:rsidR="00CF5CF1" w:rsidRPr="00952909">
        <w:t>.,</w:t>
      </w:r>
    </w:p>
    <w:p w:rsidRDefault="00695AD9" w:rsidR="00695AD9" w:rsidRPr="00952909">
      <w:pPr>
        <w:jc w:val="both"/>
      </w:pPr>
    </w:p>
    <w:p w:rsidRDefault="0084627B" w:rsidP="00081501" w:rsidR="00081501" w:rsidRPr="00952909">
      <w:pPr>
        <w:jc w:val="center"/>
      </w:pPr>
      <w:r w:rsidRPr="00952909">
        <w:t>z a k l j u č i o  j e :</w:t>
      </w:r>
    </w:p>
    <w:p w:rsidRDefault="00763833" w:rsidR="00763833" w:rsidRPr="00952909">
      <w:pPr>
        <w:jc w:val="both"/>
      </w:pPr>
    </w:p>
    <w:p w:rsidRDefault="008C0757" w:rsidP="008C0757" w:rsidR="008C0757" w:rsidRPr="00952909">
      <w:pPr>
        <w:numPr>
          <w:ilvl w:val="0"/>
          <w:numId w:val="3"/>
        </w:numPr>
        <w:tabs>
          <w:tab w:pos="2151" w:val="clear"/>
        </w:tabs>
        <w:ind w:firstLine="426" w:left="0"/>
        <w:jc w:val="both"/>
      </w:pPr>
      <w:r w:rsidRPr="00952909">
        <w:t>Utvrđuje se da je rješenje o dosudi</w:t>
      </w:r>
      <w:r w:rsidR="00D92E9C" w:rsidRPr="00952909">
        <w:t xml:space="preserve"> 6</w:t>
      </w:r>
      <w:r w:rsidRPr="00952909">
        <w:t xml:space="preserve"> St-</w:t>
      </w:r>
      <w:r w:rsidR="001F40F5" w:rsidRPr="00952909">
        <w:t>8/12</w:t>
      </w:r>
      <w:r w:rsidR="00F01859" w:rsidRPr="00952909">
        <w:t xml:space="preserve"> od </w:t>
      </w:r>
      <w:r w:rsidR="00D92E9C" w:rsidRPr="00952909">
        <w:t>18. lipnja 2018</w:t>
      </w:r>
      <w:r w:rsidR="00F01859" w:rsidRPr="00952909">
        <w:t>. g.</w:t>
      </w:r>
      <w:r w:rsidRPr="00952909">
        <w:t xml:space="preserve">. nekretnina stečajnog dužnika </w:t>
      </w:r>
      <w:r w:rsidR="001120E2" w:rsidRPr="00952909">
        <w:rPr>
          <w:b/>
        </w:rPr>
        <w:t xml:space="preserve">MAĐAREVIĆ d.o.o. "u stečaju" Satnica, Školska 53, MBS 030011356 OIB 14221984464 </w:t>
      </w:r>
      <w:r w:rsidRPr="00952909">
        <w:rPr>
          <w:rFonts w:eastAsia="Calibri"/>
        </w:rPr>
        <w:t xml:space="preserve">postalo pravomoćno dana </w:t>
      </w:r>
      <w:r w:rsidR="00D92E9C" w:rsidRPr="00952909">
        <w:rPr>
          <w:rFonts w:eastAsia="Calibri"/>
        </w:rPr>
        <w:t>2. srpnja 2018</w:t>
      </w:r>
      <w:r w:rsidR="00F01859" w:rsidRPr="00952909">
        <w:rPr>
          <w:rFonts w:eastAsia="Calibri"/>
        </w:rPr>
        <w:t>. g.</w:t>
      </w:r>
      <w:r w:rsidRPr="00952909">
        <w:rPr>
          <w:rFonts w:eastAsia="Calibri"/>
        </w:rPr>
        <w:t xml:space="preserve"> </w:t>
      </w:r>
      <w:r w:rsidRPr="00952909">
        <w:t xml:space="preserve">te je </w:t>
      </w:r>
      <w:proofErr w:type="spellStart"/>
      <w:r w:rsidRPr="00952909">
        <w:t>razlučni</w:t>
      </w:r>
      <w:proofErr w:type="spellEnd"/>
      <w:r w:rsidRPr="00952909">
        <w:t xml:space="preserve"> vjerovnik stekao zakonske uvjete da mu se ista preda.</w:t>
      </w:r>
    </w:p>
    <w:p w:rsidRDefault="008C0757" w:rsidP="008C0757" w:rsidR="008C0757" w:rsidRPr="00952909">
      <w:pPr>
        <w:ind w:left="1425"/>
        <w:jc w:val="both"/>
      </w:pPr>
    </w:p>
    <w:p w:rsidRDefault="008C0757" w:rsidP="008C0757" w:rsidR="008C0757" w:rsidRPr="00952909">
      <w:pPr>
        <w:ind w:firstLine="426"/>
        <w:jc w:val="both"/>
      </w:pPr>
      <w:r w:rsidRPr="00952909">
        <w:t>2. Nekretnin</w:t>
      </w:r>
      <w:r w:rsidR="00D92E9C" w:rsidRPr="00952909">
        <w:t>e</w:t>
      </w:r>
      <w:r w:rsidRPr="00952909">
        <w:t xml:space="preserve"> stečajnog dužnika </w:t>
      </w:r>
      <w:r w:rsidR="001120E2" w:rsidRPr="00952909">
        <w:rPr>
          <w:b/>
        </w:rPr>
        <w:t xml:space="preserve">MAĐAREVIĆ d.o.o. "u stečaju" Satnica, Školska 53, MBS 030011356 OIB 14221984464 </w:t>
      </w:r>
      <w:r w:rsidRPr="00952909">
        <w:t>koj</w:t>
      </w:r>
      <w:r w:rsidR="00D92E9C" w:rsidRPr="00952909">
        <w:t>e su prodane</w:t>
      </w:r>
      <w:r w:rsidRPr="00952909">
        <w:t xml:space="preserve"> </w:t>
      </w:r>
      <w:r w:rsidR="00F01859" w:rsidRPr="00952909">
        <w:t xml:space="preserve">u stečajnom postupku sukladno čl. 247 st. 7 Stečajnog zakona (NN br. 71/15 u daljnjem tekstu SZ) </w:t>
      </w:r>
      <w:r w:rsidR="00D92E9C" w:rsidRPr="00952909">
        <w:rPr>
          <w:b/>
        </w:rPr>
        <w:t>predaju</w:t>
      </w:r>
      <w:r w:rsidRPr="00952909">
        <w:rPr>
          <w:b/>
        </w:rPr>
        <w:t xml:space="preserve"> se</w:t>
      </w:r>
      <w:r w:rsidRPr="00952909">
        <w:t xml:space="preserve"> </w:t>
      </w:r>
      <w:proofErr w:type="spellStart"/>
      <w:r w:rsidRPr="00952909">
        <w:t>razlučnom</w:t>
      </w:r>
      <w:proofErr w:type="spellEnd"/>
      <w:r w:rsidRPr="00952909">
        <w:t xml:space="preserve"> vjerovniku </w:t>
      </w:r>
      <w:r w:rsidR="001F40F5" w:rsidRPr="00952909">
        <w:rPr>
          <w:bCs/>
        </w:rPr>
        <w:t>Repromaterijal d.o.o. Osijek, OIB: 04929358305</w:t>
      </w:r>
      <w:r w:rsidRPr="00952909">
        <w:rPr>
          <w:bCs/>
        </w:rPr>
        <w:t xml:space="preserve"> </w:t>
      </w:r>
      <w:r w:rsidRPr="00952909">
        <w:t>kao vlasniku.</w:t>
      </w:r>
    </w:p>
    <w:p w:rsidRDefault="008C0757" w:rsidP="008C0757" w:rsidR="008C0757" w:rsidRPr="00952909">
      <w:pPr>
        <w:ind w:left="360"/>
        <w:jc w:val="both"/>
      </w:pPr>
    </w:p>
    <w:p w:rsidRDefault="008C0757" w:rsidP="00304976" w:rsidR="008C0757" w:rsidRPr="00952909">
      <w:pPr>
        <w:ind w:firstLine="426"/>
        <w:jc w:val="both"/>
      </w:pPr>
      <w:r w:rsidRPr="00952909">
        <w:t xml:space="preserve">3. Zemljišnoknjižni odjel </w:t>
      </w:r>
      <w:r w:rsidR="001F40F5" w:rsidRPr="00952909">
        <w:t>Valpovo</w:t>
      </w:r>
      <w:r w:rsidRPr="00952909">
        <w:t xml:space="preserve"> Općinskog suda u Osijeku izvršit će upis prava vlasništva na predan</w:t>
      </w:r>
      <w:r w:rsidR="00D92E9C" w:rsidRPr="00952909">
        <w:t>im</w:t>
      </w:r>
      <w:r w:rsidRPr="00952909">
        <w:t xml:space="preserve"> nekretnin</w:t>
      </w:r>
      <w:r w:rsidR="00D92E9C" w:rsidRPr="00952909">
        <w:t>ama</w:t>
      </w:r>
      <w:r w:rsidRPr="00952909">
        <w:t xml:space="preserve"> u korist kupca</w:t>
      </w:r>
      <w:r w:rsidR="00D92E9C" w:rsidRPr="00952909">
        <w:t xml:space="preserve"> – </w:t>
      </w:r>
      <w:proofErr w:type="spellStart"/>
      <w:r w:rsidR="00D92E9C" w:rsidRPr="00952909">
        <w:t>razlučnog</w:t>
      </w:r>
      <w:proofErr w:type="spellEnd"/>
      <w:r w:rsidR="00D92E9C" w:rsidRPr="00952909">
        <w:t xml:space="preserve"> vjerovnika</w:t>
      </w:r>
      <w:r w:rsidRPr="00952909">
        <w:t xml:space="preserve"> iz točke 1. i 2. ovog zaključka </w:t>
      </w:r>
      <w:r w:rsidRPr="00952909">
        <w:rPr>
          <w:color w:val="000000"/>
        </w:rPr>
        <w:t>i</w:t>
      </w:r>
      <w:r w:rsidRPr="00952909">
        <w:t xml:space="preserve"> brisati sve terete i zabilježbe i to u odnosu na nekretnin</w:t>
      </w:r>
      <w:r w:rsidR="00D92E9C" w:rsidRPr="00952909">
        <w:t>e</w:t>
      </w:r>
      <w:r w:rsidRPr="00952909">
        <w:t>:</w:t>
      </w:r>
    </w:p>
    <w:p w:rsidRDefault="00304976" w:rsidP="00304976" w:rsidR="00304976" w:rsidRPr="00952909">
      <w:pPr>
        <w:ind w:firstLine="426"/>
        <w:jc w:val="both"/>
      </w:pPr>
    </w:p>
    <w:p w:rsidRDefault="00952909" w:rsidP="00952909" w:rsidR="00952909" w:rsidRPr="00952909">
      <w:pPr>
        <w:pStyle w:val="Bezproreda"/>
        <w:ind w:left="720"/>
        <w:jc w:val="both"/>
      </w:pPr>
      <w:proofErr w:type="spellStart"/>
      <w:r w:rsidRPr="00952909">
        <w:t>zk.ul</w:t>
      </w:r>
      <w:proofErr w:type="spellEnd"/>
      <w:r w:rsidRPr="00952909">
        <w:t>. 1023 poduložak  12 k.o. Valpovo,</w:t>
      </w:r>
    </w:p>
    <w:p w:rsidRDefault="00952909" w:rsidP="00952909" w:rsidR="00952909" w:rsidRPr="00952909">
      <w:pPr>
        <w:pStyle w:val="Bezproreda"/>
        <w:ind w:firstLine="1418"/>
        <w:jc w:val="both"/>
      </w:pPr>
      <w:r w:rsidRPr="00952909">
        <w:t xml:space="preserve">- 12. ETAŽA 288/10000 u naravi </w:t>
      </w:r>
      <w:r w:rsidRPr="00952909">
        <w:rPr>
          <w:b/>
        </w:rPr>
        <w:t>LOKAL 9</w:t>
      </w:r>
      <w:r w:rsidRPr="00952909">
        <w:t>, u ukupnoj površini od 87,04 m2, u diobnom planu označen tirkiznom bojom, a koja se nalazi na kč.br. 1996 k.o. Valpovo u stambeno-poslovnoj zgradi i dvor u ul. Trg kralja Tomislava 15 i u ul. Vijenac 107. brigade HV 5, površine 998 m2</w:t>
      </w:r>
    </w:p>
    <w:p w:rsidRDefault="00952909" w:rsidP="00952909" w:rsidR="00952909" w:rsidRPr="00952909">
      <w:pPr>
        <w:pStyle w:val="Bezproreda"/>
        <w:ind w:left="360"/>
        <w:jc w:val="both"/>
      </w:pPr>
    </w:p>
    <w:p w:rsidRDefault="00952909" w:rsidP="00952909" w:rsidR="00952909" w:rsidRPr="00952909">
      <w:pPr>
        <w:pStyle w:val="Bezproreda"/>
        <w:ind w:firstLine="708"/>
        <w:jc w:val="both"/>
      </w:pPr>
      <w:r w:rsidRPr="00952909">
        <w:tab/>
        <w:t xml:space="preserve">- 8. ETAŽA 151/10000 u naravi </w:t>
      </w:r>
      <w:r w:rsidRPr="00952909">
        <w:rPr>
          <w:b/>
        </w:rPr>
        <w:t>LOKAL 5</w:t>
      </w:r>
      <w:r w:rsidRPr="00952909">
        <w:t xml:space="preserve">  u ukupnoj površini od 45,71 m2, u diobnom planu označen krem bojom, a koja se nalazi na kč.br. 1996 k.o. Valpovo u stambeno-poslovnoj zgradi i dvor u ul. Trg kralja Tomislava 15 i u ul. Vijenac 107. brigade HV 5, površine 998 m2</w:t>
      </w:r>
    </w:p>
    <w:p w:rsidRDefault="00952909" w:rsidP="00952909" w:rsidR="00952909" w:rsidRPr="00952909">
      <w:pPr>
        <w:pStyle w:val="Bezproreda"/>
        <w:ind w:firstLine="708" w:left="708"/>
        <w:jc w:val="both"/>
      </w:pPr>
      <w:r w:rsidRPr="00952909">
        <w:t xml:space="preserve">- 9. ETAŽA 161/10000 u naravi </w:t>
      </w:r>
      <w:r w:rsidRPr="00952909">
        <w:rPr>
          <w:b/>
        </w:rPr>
        <w:t>LOKAL 6</w:t>
      </w:r>
      <w:r w:rsidRPr="00952909">
        <w:t>, u ukupnoj površini od 48,62 m2, u diobnom planu označen sivom bojom, a koja se nalazi na kč.br. 1996 k.o. Valpovo u stambeno-poslovnoj zgradi i dvor u ul. Trg kralja Tomislava 15 i u ul. Vijenac 107. brigade HV 5, površine 998 m2</w:t>
      </w:r>
    </w:p>
    <w:p w:rsidRDefault="00952909" w:rsidP="00952909" w:rsidR="00952909" w:rsidRPr="00952909">
      <w:pPr>
        <w:pStyle w:val="Bezproreda"/>
        <w:jc w:val="both"/>
      </w:pPr>
    </w:p>
    <w:p w:rsidRDefault="00952909" w:rsidP="00952909" w:rsidR="00952909" w:rsidRPr="00952909">
      <w:pPr>
        <w:pStyle w:val="Bezproreda"/>
        <w:jc w:val="both"/>
      </w:pPr>
      <w:r w:rsidRPr="00952909">
        <w:tab/>
        <w:t xml:space="preserve">Nekretnina upisana u </w:t>
      </w:r>
      <w:proofErr w:type="spellStart"/>
      <w:r w:rsidRPr="00952909">
        <w:t>zk.ul</w:t>
      </w:r>
      <w:proofErr w:type="spellEnd"/>
      <w:r w:rsidRPr="00952909">
        <w:t>. 1023 poduložak  10 k.o. Valpovo,</w:t>
      </w:r>
    </w:p>
    <w:p w:rsidRDefault="00952909" w:rsidP="00952909" w:rsidR="00952909" w:rsidRPr="00952909">
      <w:pPr>
        <w:pStyle w:val="Bezproreda"/>
        <w:ind w:firstLine="708"/>
        <w:jc w:val="both"/>
      </w:pPr>
      <w:r w:rsidRPr="00952909">
        <w:t xml:space="preserve">- 10. ETAŽA 328/10000 u naravi </w:t>
      </w:r>
      <w:r w:rsidRPr="00952909">
        <w:rPr>
          <w:b/>
        </w:rPr>
        <w:t>LOKAL 7</w:t>
      </w:r>
      <w:r w:rsidRPr="00952909">
        <w:t>, u ukupnoj površini od 99,24 m2, u diobnom planu označen plavosivom bojom, a koja se nalazi na kč.br. 1996 k.o. Valpovo u stambeno-poslovnoj zgradi i dvor u ul. Trg kralja Tomislava 15 i u ul. Vijenac 107. brigade HV 5, površine 998 m2</w:t>
      </w:r>
    </w:p>
    <w:p w:rsidRDefault="00952909" w:rsidP="00952909" w:rsidR="00952909" w:rsidRPr="00952909">
      <w:pPr>
        <w:pStyle w:val="Bezproreda"/>
        <w:jc w:val="both"/>
      </w:pPr>
    </w:p>
    <w:p w:rsidRDefault="00952909" w:rsidP="00952909" w:rsidR="00952909" w:rsidRPr="00952909">
      <w:pPr>
        <w:pStyle w:val="Bezproreda"/>
        <w:jc w:val="both"/>
      </w:pPr>
    </w:p>
    <w:p w:rsidRDefault="00952909" w:rsidP="00952909" w:rsidR="00952909" w:rsidRPr="00952909">
      <w:pPr>
        <w:pStyle w:val="Bezproreda"/>
        <w:jc w:val="both"/>
      </w:pPr>
      <w:r w:rsidRPr="00952909">
        <w:tab/>
        <w:t xml:space="preserve">Nekretnina upisana u </w:t>
      </w:r>
      <w:proofErr w:type="spellStart"/>
      <w:r w:rsidRPr="00952909">
        <w:t>zk.ul</w:t>
      </w:r>
      <w:proofErr w:type="spellEnd"/>
      <w:r w:rsidRPr="00952909">
        <w:t>. 1023 poduložak  11 k.o. Valpovo,</w:t>
      </w:r>
    </w:p>
    <w:p w:rsidRDefault="00952909" w:rsidP="00952909" w:rsidR="006B22E2" w:rsidRPr="00952909">
      <w:pPr>
        <w:ind w:firstLine="708" w:left="708"/>
      </w:pPr>
      <w:r w:rsidRPr="00952909">
        <w:t xml:space="preserve">- 11. ETAŽA 303/10000 u naravi </w:t>
      </w:r>
      <w:r w:rsidRPr="00952909">
        <w:rPr>
          <w:b/>
        </w:rPr>
        <w:t>LOKAL 8,</w:t>
      </w:r>
      <w:r w:rsidRPr="00952909">
        <w:t xml:space="preserve"> u ukupnoj površini od 91,78 m2, u diobnom planu označen </w:t>
      </w:r>
      <w:proofErr w:type="spellStart"/>
      <w:r w:rsidRPr="00952909">
        <w:t>svjetlozelenom</w:t>
      </w:r>
      <w:proofErr w:type="spellEnd"/>
      <w:r w:rsidRPr="00952909">
        <w:t xml:space="preserve"> bojom, a koja se nalazi na kč.br. 1996 k.o. Valpovo u stambeno-poslovnoj zgradi i dvor u ul. Trg kralja Tomislava 15 i u ul. Vijenac 107. brigade HV 5, površine 998 m2,</w:t>
      </w:r>
    </w:p>
    <w:tbl>
      <w:tblPr>
        <w:tblW w:type="dxa" w:w="8832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7550"/>
        <w:gridCol w:w="1282"/>
      </w:tblGrid>
      <w:tr w:rsidTr="00304976" w:rsidR="00AF171C" w:rsidRPr="00952909">
        <w:trPr>
          <w:trHeight w:val="240"/>
        </w:trPr>
        <w:tc>
          <w:tcPr>
            <w:tcW w:type="dxa" w:w="7550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</w:tcPr>
          <w:p w:rsidRDefault="00AF171C" w:rsidR="00AF171C" w:rsidRPr="00952909">
            <w:pPr>
              <w:jc w:val="center"/>
              <w:rPr>
                <w:color w:val="333333"/>
              </w:rPr>
            </w:pPr>
          </w:p>
        </w:tc>
        <w:tc>
          <w:tcPr>
            <w:tcW w:type="dxa" w:w="1282"/>
            <w:shd w:fill="auto" w:color="auto" w:val="clear"/>
            <w:hideMark/>
          </w:tcPr>
          <w:p w:rsidRDefault="00AF171C" w:rsidR="00AF171C" w:rsidRPr="00952909">
            <w:pPr>
              <w:rPr>
                <w:color w:val="333333"/>
              </w:rPr>
            </w:pPr>
          </w:p>
        </w:tc>
      </w:tr>
    </w:tbl>
    <w:p w:rsidRDefault="00EB182B" w:rsidP="00952909" w:rsidR="00952909" w:rsidRPr="00952909">
      <w:r w:rsidRPr="00952909">
        <w:tab/>
      </w:r>
      <w:r w:rsidRPr="00952909">
        <w:tab/>
      </w:r>
      <w:r w:rsidRPr="00952909">
        <w:tab/>
      </w: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8"/>
        <w:gridCol w:w="534"/>
        <w:gridCol w:w="145"/>
        <w:gridCol w:w="4883"/>
        <w:gridCol w:w="1320"/>
        <w:gridCol w:w="1527"/>
        <w:gridCol w:w="258"/>
      </w:tblGrid>
      <w:tr w:rsidTr="00952909" w:rsidR="00952909" w:rsidRPr="00952909">
        <w:trPr>
          <w:trHeight w:val="240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8325"/>
            <w:gridSpan w:val="5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  <w:hideMark/>
          </w:tcPr>
          <w:p w:rsidRDefault="00952909" w:rsidR="00952909" w:rsidRPr="00952909">
            <w:pPr>
              <w:jc w:val="center"/>
              <w:rPr>
                <w:color w:val="333333"/>
              </w:rPr>
            </w:pPr>
            <w:r w:rsidRPr="00952909">
              <w:rPr>
                <w:b/>
                <w:bCs/>
                <w:color w:val="000000"/>
              </w:rPr>
              <w:t>B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240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8325"/>
            <w:gridSpan w:val="5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  <w:hideMark/>
          </w:tcPr>
          <w:p w:rsidRDefault="00952909" w:rsidR="00952909" w:rsidRPr="00952909">
            <w:pPr>
              <w:jc w:val="center"/>
              <w:rPr>
                <w:color w:val="333333"/>
              </w:rPr>
            </w:pPr>
            <w:proofErr w:type="spellStart"/>
            <w:r w:rsidRPr="00952909">
              <w:rPr>
                <w:b/>
                <w:bCs/>
                <w:color w:val="000000"/>
              </w:rPr>
              <w:t>Vlastovnica</w:t>
            </w:r>
            <w:proofErr w:type="spellEnd"/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600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proofErr w:type="spellStart"/>
            <w:r w:rsidRPr="00952909">
              <w:rPr>
                <w:b/>
                <w:bCs/>
                <w:color w:val="000000"/>
              </w:rPr>
              <w:t>Rbr</w:t>
            </w:r>
            <w:proofErr w:type="spellEnd"/>
            <w:r w:rsidRPr="00952909">
              <w:rPr>
                <w:b/>
                <w:bCs/>
                <w:color w:val="000000"/>
              </w:rPr>
              <w:t>.</w:t>
            </w:r>
          </w:p>
        </w:tc>
        <w:tc>
          <w:tcPr>
            <w:tcW w:type="dxa" w:w="6525"/>
            <w:gridSpan w:val="2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jc w:val="center"/>
              <w:rPr>
                <w:color w:val="333333"/>
              </w:rPr>
            </w:pPr>
            <w:r w:rsidRPr="00952909">
              <w:rPr>
                <w:b/>
                <w:bCs/>
                <w:color w:val="000000"/>
              </w:rPr>
              <w:t>Sadržaj upisa</w:t>
            </w:r>
          </w:p>
        </w:tc>
        <w:tc>
          <w:tcPr>
            <w:tcW w:type="dxa" w:w="1200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b/>
                <w:bCs/>
                <w:color w:val="000000"/>
              </w:rPr>
              <w:t>Primjedba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7125"/>
            <w:gridSpan w:val="4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b/>
                <w:bCs/>
                <w:color w:val="000000"/>
              </w:rPr>
              <w:t>8. Suvlasnički dio: 151/10000 ETAŽNO VLASNIŠTVO (E-8)</w:t>
            </w: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7125"/>
            <w:gridSpan w:val="4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b/>
                <w:bCs/>
                <w:color w:val="000000"/>
              </w:rPr>
              <w:t>1. LOKAL 5 u ukupnoj površini od 45,71 m2, u diobnom planu označen krem bojom.</w:t>
            </w: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7125"/>
            <w:gridSpan w:val="4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b/>
                <w:bCs/>
                <w:color w:val="000000"/>
              </w:rPr>
              <w:t>REPROMATERIJAL D.O.O. , OSIJEK, STROSSMAYEROVA 283</w:t>
            </w: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8325"/>
            <w:gridSpan w:val="5"/>
            <w:tcBorders>
              <w:top w:space="0" w:sz="6" w:color="000000" w:val="single"/>
              <w:left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1260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600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jc w:val="center"/>
              <w:rPr>
                <w:color w:val="333333"/>
              </w:rPr>
            </w:pPr>
            <w:r w:rsidRPr="00952909">
              <w:rPr>
                <w:color w:val="000000"/>
              </w:rPr>
              <w:t>2.1</w:t>
            </w:r>
          </w:p>
        </w:tc>
        <w:tc>
          <w:tcPr>
            <w:tcW w:type="dxa" w:w="652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color w:val="000000"/>
              </w:rPr>
              <w:t>Primljeno: 08. prosinca 2006.g. Z-2868/06</w:t>
            </w:r>
            <w:r w:rsidRPr="00952909">
              <w:rPr>
                <w:color w:val="000000"/>
              </w:rPr>
              <w:br/>
              <w:t xml:space="preserve">Na temelju Sporazuma o prijenosu prava vlasništva na nekretnini protivnika osiguranja, koja je upisana u zemljišnim knjigama, radi osiguranja novčane tražbine predlagatelja osiguranja od 05. rujna 2006.g. </w:t>
            </w:r>
            <w:proofErr w:type="spellStart"/>
            <w:r w:rsidRPr="00952909">
              <w:rPr>
                <w:color w:val="000000"/>
              </w:rPr>
              <w:t>solemniziranog</w:t>
            </w:r>
            <w:proofErr w:type="spellEnd"/>
            <w:r w:rsidRPr="00952909">
              <w:rPr>
                <w:color w:val="000000"/>
              </w:rPr>
              <w:t xml:space="preserve"> kod javnog bilježnika u Belišću pod br. OU-317/2006 dana 08. prosinca 2006.g., a u svezi Ugovora o kreditu br. 01/2006 od 05. rujna 2006.g., </w:t>
            </w:r>
            <w:proofErr w:type="spellStart"/>
            <w:r w:rsidRPr="00952909">
              <w:rPr>
                <w:color w:val="000000"/>
              </w:rPr>
              <w:t>zabilježuje</w:t>
            </w:r>
            <w:proofErr w:type="spellEnd"/>
            <w:r w:rsidRPr="00952909">
              <w:rPr>
                <w:color w:val="000000"/>
              </w:rPr>
              <w:t xml:space="preserve"> se da je prijenos prava vlasništva obavljen radi osiguranja tražbine vjerovnika u iznosu od 5.000.000,00 kn sa kamatama i troškovima utvrđenim prema uvjetima iz </w:t>
            </w:r>
            <w:proofErr w:type="spellStart"/>
            <w:r w:rsidRPr="00952909">
              <w:rPr>
                <w:color w:val="000000"/>
              </w:rPr>
              <w:t>cit</w:t>
            </w:r>
            <w:proofErr w:type="spellEnd"/>
            <w:r w:rsidRPr="00952909">
              <w:rPr>
                <w:color w:val="000000"/>
              </w:rPr>
              <w:t xml:space="preserve">. Sporazuma i Ugovora, sa </w:t>
            </w:r>
            <w:proofErr w:type="spellStart"/>
            <w:r w:rsidRPr="00952909">
              <w:rPr>
                <w:color w:val="000000"/>
              </w:rPr>
              <w:t>fid</w:t>
            </w:r>
            <w:proofErr w:type="spellEnd"/>
            <w:r w:rsidRPr="00952909">
              <w:rPr>
                <w:color w:val="000000"/>
              </w:rPr>
              <w:t>. dužnika:</w:t>
            </w: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color w:val="000000"/>
              </w:rPr>
              <w:t>ZABILJEŽBA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600"/>
            <w:gridSpan w:val="2"/>
            <w:tcBorders>
              <w:left w:space="0" w:sz="6" w:color="000000" w:val="single"/>
            </w:tcBorders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652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b/>
                <w:bCs/>
                <w:color w:val="000000"/>
              </w:rPr>
              <w:t>MAĐAREVIĆ D.O.O., SATNICA, ŠKOLSKA 53</w:t>
            </w: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8325"/>
            <w:gridSpan w:val="5"/>
            <w:tcBorders>
              <w:top w:space="0" w:sz="6" w:color="000000" w:val="single"/>
              <w:left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570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600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jc w:val="center"/>
              <w:rPr>
                <w:color w:val="333333"/>
              </w:rPr>
            </w:pPr>
            <w:r w:rsidRPr="00952909">
              <w:rPr>
                <w:color w:val="000000"/>
              </w:rPr>
              <w:t>3.1</w:t>
            </w:r>
          </w:p>
        </w:tc>
        <w:tc>
          <w:tcPr>
            <w:tcW w:type="dxa" w:w="652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color w:val="000000"/>
              </w:rPr>
              <w:t>Zaprimljeno 06.05.2015. broj Z-945/15</w:t>
            </w:r>
            <w:r w:rsidRPr="00952909">
              <w:rPr>
                <w:color w:val="000000"/>
              </w:rPr>
              <w:br/>
              <w:t xml:space="preserve">Temeljem rješenja Trgovačkog suda u Osijeku br. St-8/12-64 od 04. svibnja 2015.g., </w:t>
            </w:r>
            <w:proofErr w:type="spellStart"/>
            <w:r w:rsidRPr="00952909">
              <w:rPr>
                <w:color w:val="000000"/>
              </w:rPr>
              <w:t>zabilježuje</w:t>
            </w:r>
            <w:proofErr w:type="spellEnd"/>
            <w:r w:rsidRPr="00952909">
              <w:rPr>
                <w:color w:val="000000"/>
              </w:rPr>
              <w:t xml:space="preserve"> se rješenje o prodaji nekretnina u A, etaže 8 </w:t>
            </w:r>
            <w:proofErr w:type="spellStart"/>
            <w:r w:rsidRPr="00952909">
              <w:rPr>
                <w:color w:val="000000"/>
              </w:rPr>
              <w:t>fiducijanta</w:t>
            </w:r>
            <w:proofErr w:type="spellEnd"/>
            <w:r w:rsidRPr="00952909">
              <w:rPr>
                <w:color w:val="000000"/>
              </w:rPr>
              <w:t xml:space="preserve"> - stečajnog dužnika </w:t>
            </w:r>
            <w:proofErr w:type="spellStart"/>
            <w:r w:rsidRPr="00952909">
              <w:rPr>
                <w:color w:val="000000"/>
              </w:rPr>
              <w:t>Mađarević</w:t>
            </w:r>
            <w:proofErr w:type="spellEnd"/>
            <w:r w:rsidRPr="00952909">
              <w:rPr>
                <w:color w:val="000000"/>
              </w:rPr>
              <w:t xml:space="preserve"> d.o.o., Satnica, Školska 53.</w:t>
            </w: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8325"/>
            <w:gridSpan w:val="5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7125"/>
            <w:gridSpan w:val="4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b/>
                <w:bCs/>
                <w:color w:val="000000"/>
              </w:rPr>
              <w:t>9. Suvlasnički dio: 161/10000 ETAŽNO VLASNIŠTVO (E-9)</w:t>
            </w: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7125"/>
            <w:gridSpan w:val="4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b/>
                <w:bCs/>
                <w:color w:val="000000"/>
              </w:rPr>
              <w:t>1. LOKAL 6 u ukupnoj površini od 48,62 m2, u diobnom planu označen sivom bojom.</w:t>
            </w: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7125"/>
            <w:gridSpan w:val="4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b/>
                <w:bCs/>
                <w:color w:val="000000"/>
              </w:rPr>
              <w:t>REPROMATERIJAL D.O.O. , OSIJEK, STROSSMAYEROVA 283</w:t>
            </w: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8325"/>
            <w:gridSpan w:val="5"/>
            <w:tcBorders>
              <w:top w:space="0" w:sz="6" w:color="000000" w:val="single"/>
              <w:left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1260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600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jc w:val="center"/>
              <w:rPr>
                <w:color w:val="333333"/>
              </w:rPr>
            </w:pPr>
            <w:r w:rsidRPr="00952909">
              <w:rPr>
                <w:color w:val="000000"/>
              </w:rPr>
              <w:t>2.1</w:t>
            </w:r>
          </w:p>
        </w:tc>
        <w:tc>
          <w:tcPr>
            <w:tcW w:type="dxa" w:w="652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color w:val="000000"/>
              </w:rPr>
              <w:t>Primljeno: 08. prosinca 2006.g. Z-2868/06</w:t>
            </w:r>
            <w:r w:rsidRPr="00952909">
              <w:rPr>
                <w:color w:val="000000"/>
              </w:rPr>
              <w:br/>
              <w:t xml:space="preserve">Na temelju Sporazuma o prijenosu prava vlasništva na nekretnini protivnika osiguranja, koja je upisana u zemljišnim knjigama, radi osiguranja novčane tražbine predlagatelja osiguranja od 05. rujna 2006.g. </w:t>
            </w:r>
            <w:proofErr w:type="spellStart"/>
            <w:r w:rsidRPr="00952909">
              <w:rPr>
                <w:color w:val="000000"/>
              </w:rPr>
              <w:t>solemniziranog</w:t>
            </w:r>
            <w:proofErr w:type="spellEnd"/>
            <w:r w:rsidRPr="00952909">
              <w:rPr>
                <w:color w:val="000000"/>
              </w:rPr>
              <w:t xml:space="preserve"> kod javnog bilježnika u Belišću pod br. OU-317/2006 dana 08. prosinca 2006.g., a u svezi Ugovora o kreditu br. 01/2006 od 05. rujna 2006.g., </w:t>
            </w:r>
            <w:proofErr w:type="spellStart"/>
            <w:r w:rsidRPr="00952909">
              <w:rPr>
                <w:color w:val="000000"/>
              </w:rPr>
              <w:t>zabilježuje</w:t>
            </w:r>
            <w:proofErr w:type="spellEnd"/>
            <w:r w:rsidRPr="00952909">
              <w:rPr>
                <w:color w:val="000000"/>
              </w:rPr>
              <w:t xml:space="preserve"> se da je prijenos prava vlasništva obavljen radi osiguranja tražbine vjerovnika u iznosu od 5.000.000,00 kn sa kamatama i troškovima utvrđenim prema uvjetima iz </w:t>
            </w:r>
            <w:proofErr w:type="spellStart"/>
            <w:r w:rsidRPr="00952909">
              <w:rPr>
                <w:color w:val="000000"/>
              </w:rPr>
              <w:t>cit</w:t>
            </w:r>
            <w:proofErr w:type="spellEnd"/>
            <w:r w:rsidRPr="00952909">
              <w:rPr>
                <w:color w:val="000000"/>
              </w:rPr>
              <w:t xml:space="preserve">. Sporazuma i Ugovora, sa </w:t>
            </w:r>
            <w:proofErr w:type="spellStart"/>
            <w:r w:rsidRPr="00952909">
              <w:rPr>
                <w:color w:val="000000"/>
              </w:rPr>
              <w:t>fid</w:t>
            </w:r>
            <w:proofErr w:type="spellEnd"/>
            <w:r w:rsidRPr="00952909">
              <w:rPr>
                <w:color w:val="000000"/>
              </w:rPr>
              <w:t>. dužnika:</w:t>
            </w: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color w:val="000000"/>
              </w:rPr>
              <w:t>ZABILJEŽBA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600"/>
            <w:gridSpan w:val="2"/>
            <w:tcBorders>
              <w:left w:space="0" w:sz="6" w:color="000000" w:val="single"/>
            </w:tcBorders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652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b/>
                <w:bCs/>
                <w:color w:val="000000"/>
              </w:rPr>
              <w:t>MAĐAREVIĆ D.O.O., SATNICA, ŠKOLSKA 53</w:t>
            </w: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8325"/>
            <w:gridSpan w:val="5"/>
            <w:tcBorders>
              <w:top w:space="0" w:sz="6" w:color="000000" w:val="single"/>
              <w:left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570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600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jc w:val="center"/>
              <w:rPr>
                <w:color w:val="333333"/>
              </w:rPr>
            </w:pPr>
            <w:r w:rsidRPr="00952909">
              <w:rPr>
                <w:color w:val="000000"/>
              </w:rPr>
              <w:t>3.1</w:t>
            </w:r>
          </w:p>
        </w:tc>
        <w:tc>
          <w:tcPr>
            <w:tcW w:type="dxa" w:w="652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color w:val="000000"/>
              </w:rPr>
              <w:t>Zaprimljeno 06.05.2015. broj Z-945/15</w:t>
            </w:r>
            <w:r w:rsidRPr="00952909">
              <w:rPr>
                <w:color w:val="000000"/>
              </w:rPr>
              <w:br/>
              <w:t xml:space="preserve">Temeljem rješenja Trgovačkog suda u Osijeku br. St-8/12-64 od 04. svibnja 2015.g., </w:t>
            </w:r>
            <w:proofErr w:type="spellStart"/>
            <w:r w:rsidRPr="00952909">
              <w:rPr>
                <w:color w:val="000000"/>
              </w:rPr>
              <w:t>zabilježuje</w:t>
            </w:r>
            <w:proofErr w:type="spellEnd"/>
            <w:r w:rsidRPr="00952909">
              <w:rPr>
                <w:color w:val="000000"/>
              </w:rPr>
              <w:t xml:space="preserve"> se rješenje o prodaji nekretnina u A, etaže 9 </w:t>
            </w:r>
            <w:proofErr w:type="spellStart"/>
            <w:r w:rsidRPr="00952909">
              <w:rPr>
                <w:color w:val="000000"/>
              </w:rPr>
              <w:t>fiducijanta</w:t>
            </w:r>
            <w:proofErr w:type="spellEnd"/>
            <w:r w:rsidRPr="00952909">
              <w:rPr>
                <w:color w:val="000000"/>
              </w:rPr>
              <w:t xml:space="preserve"> - stečajnog dužnika </w:t>
            </w:r>
            <w:proofErr w:type="spellStart"/>
            <w:r w:rsidRPr="00952909">
              <w:rPr>
                <w:color w:val="000000"/>
              </w:rPr>
              <w:t>Mađarević</w:t>
            </w:r>
            <w:proofErr w:type="spellEnd"/>
            <w:r w:rsidRPr="00952909">
              <w:rPr>
                <w:color w:val="000000"/>
              </w:rPr>
              <w:t xml:space="preserve"> d.o.o., Satnica, Školska 53.</w:t>
            </w: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8325"/>
            <w:gridSpan w:val="5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7125"/>
            <w:gridSpan w:val="4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b/>
                <w:bCs/>
                <w:color w:val="000000"/>
              </w:rPr>
              <w:t>10. Suvlasnički dio: 328/10000 ETAŽNO VLASNIŠTVO (E-10)</w:t>
            </w: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7125"/>
            <w:gridSpan w:val="4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b/>
                <w:bCs/>
                <w:color w:val="000000"/>
              </w:rPr>
              <w:t>1. LOKAL 7 u ukupnoj površini od 99,24 m2, u diobnom planu označen plavosivom bojom.</w:t>
            </w: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7125"/>
            <w:gridSpan w:val="4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b/>
                <w:bCs/>
                <w:color w:val="000000"/>
              </w:rPr>
              <w:t>REPROMATERIJAL D.O.O. , OSIJEK, STROSSMAYEROVA 283</w:t>
            </w: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8325"/>
            <w:gridSpan w:val="5"/>
            <w:tcBorders>
              <w:top w:space="0" w:sz="6" w:color="000000" w:val="single"/>
              <w:left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1260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600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jc w:val="center"/>
              <w:rPr>
                <w:color w:val="333333"/>
              </w:rPr>
            </w:pPr>
            <w:r w:rsidRPr="00952909">
              <w:rPr>
                <w:color w:val="000000"/>
              </w:rPr>
              <w:t>2.1</w:t>
            </w:r>
          </w:p>
        </w:tc>
        <w:tc>
          <w:tcPr>
            <w:tcW w:type="dxa" w:w="652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color w:val="000000"/>
              </w:rPr>
              <w:t>Primljeno: 08. prosinca 2006.g. Z-2868/06</w:t>
            </w:r>
            <w:r w:rsidRPr="00952909">
              <w:rPr>
                <w:color w:val="000000"/>
              </w:rPr>
              <w:br/>
              <w:t xml:space="preserve">Na temelju Sporazuma o prijenosu prava vlasništva na nekretnini protivnika osiguranja, koja je upisana u zemljišnim knjigama, radi osiguranja novčane tražbine predlagatelja osiguranja od 05. rujna 2006.g. </w:t>
            </w:r>
            <w:proofErr w:type="spellStart"/>
            <w:r w:rsidRPr="00952909">
              <w:rPr>
                <w:color w:val="000000"/>
              </w:rPr>
              <w:t>solemniziranog</w:t>
            </w:r>
            <w:proofErr w:type="spellEnd"/>
            <w:r w:rsidRPr="00952909">
              <w:rPr>
                <w:color w:val="000000"/>
              </w:rPr>
              <w:t xml:space="preserve"> kod javnog bilježnika u Belišću pod br. OU-317/2006 dana 08. prosinca 2006.g., a u svezi Ugovora o kreditu br. 01/2006 od 05. rujna 2006.g., </w:t>
            </w:r>
            <w:proofErr w:type="spellStart"/>
            <w:r w:rsidRPr="00952909">
              <w:rPr>
                <w:color w:val="000000"/>
              </w:rPr>
              <w:t>zabilježuje</w:t>
            </w:r>
            <w:proofErr w:type="spellEnd"/>
            <w:r w:rsidRPr="00952909">
              <w:rPr>
                <w:color w:val="000000"/>
              </w:rPr>
              <w:t xml:space="preserve"> se da je prijenos prava vlasništva obavljen radi osiguranja tražbine vjerovnika u iznosu od 5.000.000,00 kn sa kamatama i troškovima utvrđenim prema uvjetima iz </w:t>
            </w:r>
            <w:proofErr w:type="spellStart"/>
            <w:r w:rsidRPr="00952909">
              <w:rPr>
                <w:color w:val="000000"/>
              </w:rPr>
              <w:t>cit</w:t>
            </w:r>
            <w:proofErr w:type="spellEnd"/>
            <w:r w:rsidRPr="00952909">
              <w:rPr>
                <w:color w:val="000000"/>
              </w:rPr>
              <w:t xml:space="preserve">. Sporazuma i Ugovora, sa </w:t>
            </w:r>
            <w:proofErr w:type="spellStart"/>
            <w:r w:rsidRPr="00952909">
              <w:rPr>
                <w:color w:val="000000"/>
              </w:rPr>
              <w:t>fid</w:t>
            </w:r>
            <w:proofErr w:type="spellEnd"/>
            <w:r w:rsidRPr="00952909">
              <w:rPr>
                <w:color w:val="000000"/>
              </w:rPr>
              <w:t>. dužnika:</w:t>
            </w: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color w:val="000000"/>
              </w:rPr>
              <w:t>ZABILJEŽBA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600"/>
            <w:gridSpan w:val="2"/>
            <w:tcBorders>
              <w:left w:space="0" w:sz="6" w:color="000000" w:val="single"/>
            </w:tcBorders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652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b/>
                <w:bCs/>
                <w:color w:val="000000"/>
              </w:rPr>
              <w:t>MAĐAREVIĆ D.O.O., SATNICA, ŠKOLSKA 53</w:t>
            </w: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8325"/>
            <w:gridSpan w:val="5"/>
            <w:tcBorders>
              <w:top w:space="0" w:sz="6" w:color="000000" w:val="single"/>
              <w:left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570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600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jc w:val="center"/>
              <w:rPr>
                <w:color w:val="333333"/>
              </w:rPr>
            </w:pPr>
            <w:r w:rsidRPr="00952909">
              <w:rPr>
                <w:color w:val="000000"/>
              </w:rPr>
              <w:t>3.1</w:t>
            </w:r>
          </w:p>
        </w:tc>
        <w:tc>
          <w:tcPr>
            <w:tcW w:type="dxa" w:w="652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color w:val="000000"/>
              </w:rPr>
              <w:t>Zaprimljeno 06.05.2015. broj Z-945/15</w:t>
            </w:r>
            <w:r w:rsidRPr="00952909">
              <w:rPr>
                <w:color w:val="000000"/>
              </w:rPr>
              <w:br/>
              <w:t xml:space="preserve">Temeljem rješenja Trgovačkog suda u Osijeku br. St-8/12-64 od 04. svibnja 2015.g., </w:t>
            </w:r>
            <w:proofErr w:type="spellStart"/>
            <w:r w:rsidRPr="00952909">
              <w:rPr>
                <w:color w:val="000000"/>
              </w:rPr>
              <w:t>zabilježuje</w:t>
            </w:r>
            <w:proofErr w:type="spellEnd"/>
            <w:r w:rsidRPr="00952909">
              <w:rPr>
                <w:color w:val="000000"/>
              </w:rPr>
              <w:t xml:space="preserve"> se rješenje o prodaji nekretnina u A, etaže 10 </w:t>
            </w:r>
            <w:proofErr w:type="spellStart"/>
            <w:r w:rsidRPr="00952909">
              <w:rPr>
                <w:color w:val="000000"/>
              </w:rPr>
              <w:t>fiducijanta</w:t>
            </w:r>
            <w:proofErr w:type="spellEnd"/>
            <w:r w:rsidRPr="00952909">
              <w:rPr>
                <w:color w:val="000000"/>
              </w:rPr>
              <w:t xml:space="preserve"> - stečajnog dužnika </w:t>
            </w:r>
            <w:proofErr w:type="spellStart"/>
            <w:r w:rsidRPr="00952909">
              <w:rPr>
                <w:color w:val="000000"/>
              </w:rPr>
              <w:t>Mađarević</w:t>
            </w:r>
            <w:proofErr w:type="spellEnd"/>
            <w:r w:rsidRPr="00952909">
              <w:rPr>
                <w:color w:val="000000"/>
              </w:rPr>
              <w:t xml:space="preserve"> d.o.o., Satnica, Školska 53.</w:t>
            </w: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8325"/>
            <w:gridSpan w:val="5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7125"/>
            <w:gridSpan w:val="4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b/>
                <w:bCs/>
                <w:color w:val="000000"/>
              </w:rPr>
              <w:t>11. Suvlasnički dio: 303/10000 ETAŽNO VLASNIŠTVO (E-11)</w:t>
            </w: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7125"/>
            <w:gridSpan w:val="4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b/>
                <w:bCs/>
                <w:color w:val="000000"/>
              </w:rPr>
              <w:t xml:space="preserve">1. LOKAL 8 u ukupnoj površini od 91,78 m2, u diobnom planu označen </w:t>
            </w:r>
            <w:proofErr w:type="spellStart"/>
            <w:r w:rsidRPr="00952909">
              <w:rPr>
                <w:b/>
                <w:bCs/>
                <w:color w:val="000000"/>
              </w:rPr>
              <w:t>svjetlozelenom</w:t>
            </w:r>
            <w:proofErr w:type="spellEnd"/>
            <w:r w:rsidRPr="00952909">
              <w:rPr>
                <w:b/>
                <w:bCs/>
                <w:color w:val="000000"/>
              </w:rPr>
              <w:t xml:space="preserve"> bojom.</w:t>
            </w: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7125"/>
            <w:gridSpan w:val="4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b/>
                <w:bCs/>
                <w:color w:val="000000"/>
              </w:rPr>
              <w:t>REPROMATERIJAL D.O.O. , OSIJEK, STROSSMAYEROVA 283</w:t>
            </w: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8325"/>
            <w:gridSpan w:val="5"/>
            <w:tcBorders>
              <w:top w:space="0" w:sz="6" w:color="000000" w:val="single"/>
              <w:left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1260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600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jc w:val="center"/>
              <w:rPr>
                <w:color w:val="333333"/>
              </w:rPr>
            </w:pPr>
            <w:r w:rsidRPr="00952909">
              <w:rPr>
                <w:color w:val="000000"/>
              </w:rPr>
              <w:t>2.1</w:t>
            </w:r>
          </w:p>
        </w:tc>
        <w:tc>
          <w:tcPr>
            <w:tcW w:type="dxa" w:w="652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color w:val="000000"/>
              </w:rPr>
              <w:t>Primljeno: 08. prosinca 2006.g. Z-2868/06</w:t>
            </w:r>
            <w:r w:rsidRPr="00952909">
              <w:rPr>
                <w:color w:val="000000"/>
              </w:rPr>
              <w:br/>
              <w:t xml:space="preserve">Na temelju Sporazuma o prijenosu prava vlasništva na nekretnini protivnika osiguranja, koja je upisana u zemljišnim knjigama, radi osiguranja novčane tražbine predlagatelja osiguranja od 05. rujna 2006.g. </w:t>
            </w:r>
            <w:proofErr w:type="spellStart"/>
            <w:r w:rsidRPr="00952909">
              <w:rPr>
                <w:color w:val="000000"/>
              </w:rPr>
              <w:t>solemniziranog</w:t>
            </w:r>
            <w:proofErr w:type="spellEnd"/>
            <w:r w:rsidRPr="00952909">
              <w:rPr>
                <w:color w:val="000000"/>
              </w:rPr>
              <w:t xml:space="preserve"> kod javnog bilježnika u Belišću pod br. OU-317/2006 dana 08. prosinca 2006.g., a u svezi Ugovora o kreditu br. 01/2006 od 05. rujna 2006.g., </w:t>
            </w:r>
            <w:proofErr w:type="spellStart"/>
            <w:r w:rsidRPr="00952909">
              <w:rPr>
                <w:color w:val="000000"/>
              </w:rPr>
              <w:t>zabilježuje</w:t>
            </w:r>
            <w:proofErr w:type="spellEnd"/>
            <w:r w:rsidRPr="00952909">
              <w:rPr>
                <w:color w:val="000000"/>
              </w:rPr>
              <w:t xml:space="preserve"> se da je prijenos prava vlasništva obavljen radi osiguranja tražbine vjerovnika u iznosu od 5.000.000,00 kn sa kamatama i troškovima utvrđenim prema uvjetima iz </w:t>
            </w:r>
            <w:proofErr w:type="spellStart"/>
            <w:r w:rsidRPr="00952909">
              <w:rPr>
                <w:color w:val="000000"/>
              </w:rPr>
              <w:t>cit</w:t>
            </w:r>
            <w:proofErr w:type="spellEnd"/>
            <w:r w:rsidRPr="00952909">
              <w:rPr>
                <w:color w:val="000000"/>
              </w:rPr>
              <w:t xml:space="preserve">. Sporazuma i Ugovora, sa </w:t>
            </w:r>
            <w:proofErr w:type="spellStart"/>
            <w:r w:rsidRPr="00952909">
              <w:rPr>
                <w:color w:val="000000"/>
              </w:rPr>
              <w:t>fid</w:t>
            </w:r>
            <w:proofErr w:type="spellEnd"/>
            <w:r w:rsidRPr="00952909">
              <w:rPr>
                <w:color w:val="000000"/>
              </w:rPr>
              <w:t>. dužnika:</w:t>
            </w: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color w:val="000000"/>
              </w:rPr>
              <w:t>ZABILJEŽBA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600"/>
            <w:gridSpan w:val="2"/>
            <w:tcBorders>
              <w:left w:space="0" w:sz="6" w:color="000000" w:val="single"/>
            </w:tcBorders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652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b/>
                <w:bCs/>
                <w:color w:val="000000"/>
              </w:rPr>
              <w:t>MAĐAREVIĆ D.O.O., SATNICA, ŠKOLSKA 53</w:t>
            </w: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8325"/>
            <w:gridSpan w:val="5"/>
            <w:tcBorders>
              <w:top w:space="0" w:sz="6" w:color="000000" w:val="single"/>
              <w:left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570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600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jc w:val="center"/>
              <w:rPr>
                <w:color w:val="333333"/>
              </w:rPr>
            </w:pPr>
            <w:r w:rsidRPr="00952909">
              <w:rPr>
                <w:color w:val="000000"/>
              </w:rPr>
              <w:t>3.1</w:t>
            </w:r>
          </w:p>
        </w:tc>
        <w:tc>
          <w:tcPr>
            <w:tcW w:type="dxa" w:w="652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color w:val="000000"/>
              </w:rPr>
              <w:t>Zaprimljeno 06.05.2015. broj Z-945/15</w:t>
            </w:r>
            <w:r w:rsidRPr="00952909">
              <w:rPr>
                <w:color w:val="000000"/>
              </w:rPr>
              <w:br/>
              <w:t xml:space="preserve">Temeljem rješenja Trgovačkog suda u Osijeku br. St-8/12-64 od 04. svibnja 2015.g., </w:t>
            </w:r>
            <w:proofErr w:type="spellStart"/>
            <w:r w:rsidRPr="00952909">
              <w:rPr>
                <w:color w:val="000000"/>
              </w:rPr>
              <w:t>zabilježuje</w:t>
            </w:r>
            <w:proofErr w:type="spellEnd"/>
            <w:r w:rsidRPr="00952909">
              <w:rPr>
                <w:color w:val="000000"/>
              </w:rPr>
              <w:t xml:space="preserve"> se rješenje o prodaji nekretnina u A, etaže 11 </w:t>
            </w:r>
            <w:proofErr w:type="spellStart"/>
            <w:r w:rsidRPr="00952909">
              <w:rPr>
                <w:color w:val="000000"/>
              </w:rPr>
              <w:t>fiducijanta</w:t>
            </w:r>
            <w:proofErr w:type="spellEnd"/>
            <w:r w:rsidRPr="00952909">
              <w:rPr>
                <w:color w:val="000000"/>
              </w:rPr>
              <w:t xml:space="preserve"> - stečajnog dužnika </w:t>
            </w:r>
            <w:proofErr w:type="spellStart"/>
            <w:r w:rsidRPr="00952909">
              <w:rPr>
                <w:color w:val="000000"/>
              </w:rPr>
              <w:t>Mađarević</w:t>
            </w:r>
            <w:proofErr w:type="spellEnd"/>
            <w:r w:rsidRPr="00952909">
              <w:rPr>
                <w:color w:val="000000"/>
              </w:rPr>
              <w:t xml:space="preserve"> d.o.o., Satnica, Školska 53.</w:t>
            </w: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8325"/>
            <w:gridSpan w:val="5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7125"/>
            <w:gridSpan w:val="4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b/>
                <w:bCs/>
                <w:color w:val="000000"/>
              </w:rPr>
              <w:t>12. Suvlasnički dio: 288/10000 ETAŽNO VLASNIŠTVO (E-12)</w:t>
            </w: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7125"/>
            <w:gridSpan w:val="4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b/>
                <w:bCs/>
                <w:color w:val="000000"/>
              </w:rPr>
              <w:t>1. LOKAL 9 u ukupnoj površini od 87,04 m2, u diobnom planu označen tirkiznom bojom.</w:t>
            </w: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7125"/>
            <w:gridSpan w:val="4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b/>
                <w:bCs/>
                <w:color w:val="000000"/>
              </w:rPr>
              <w:t>67/100 MAĐAREVIĆ D.O.O., OIB: 14221984464, SATNICA, ŠKOLSKA 53</w:t>
            </w: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330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7125"/>
            <w:gridSpan w:val="4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b/>
                <w:bCs/>
                <w:color w:val="000000"/>
              </w:rPr>
              <w:t>33/100 REPROMATERIJAL D.O.O., OIB: 04929358305, OSIJEK, STROSSMAYEROVA 283</w:t>
            </w: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color w:val="000000"/>
              </w:rPr>
              <w:t>FIDUCIJAR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8325"/>
            <w:gridSpan w:val="5"/>
            <w:tcBorders>
              <w:top w:space="0" w:sz="6" w:color="000000" w:val="single"/>
              <w:left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1260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600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jc w:val="center"/>
              <w:rPr>
                <w:color w:val="333333"/>
              </w:rPr>
            </w:pPr>
            <w:r w:rsidRPr="00952909">
              <w:rPr>
                <w:color w:val="000000"/>
              </w:rPr>
              <w:t>2.2</w:t>
            </w:r>
          </w:p>
        </w:tc>
        <w:tc>
          <w:tcPr>
            <w:tcW w:type="dxa" w:w="652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color w:val="000000"/>
              </w:rPr>
              <w:t>Zaprimljeno 21.02.2012. broj Z-399/12----Z-2868/06</w:t>
            </w:r>
            <w:r w:rsidRPr="00952909">
              <w:rPr>
                <w:color w:val="000000"/>
              </w:rPr>
              <w:br/>
              <w:t xml:space="preserve">Na temelju Sporazuma o prijenosu prava vlasništva na nekretnini protivnika osiguranja, koja je upisana u zemljišnim knjigama, radi osiguranja novčane tražbine predlagatelja osiguranja od 05. rujna 2006.g. </w:t>
            </w:r>
            <w:proofErr w:type="spellStart"/>
            <w:r w:rsidRPr="00952909">
              <w:rPr>
                <w:color w:val="000000"/>
              </w:rPr>
              <w:t>solemniziranog</w:t>
            </w:r>
            <w:proofErr w:type="spellEnd"/>
            <w:r w:rsidRPr="00952909">
              <w:rPr>
                <w:color w:val="000000"/>
              </w:rPr>
              <w:t xml:space="preserve"> kod javnog bilježnika u Belišću pod br. OU-317/2006 dana 08. prosinca 2006.g., a u svezi Ugovora o kreditu br. 01/2006 od 05. rujna 2006.g., </w:t>
            </w:r>
            <w:proofErr w:type="spellStart"/>
            <w:r w:rsidRPr="00952909">
              <w:rPr>
                <w:color w:val="000000"/>
              </w:rPr>
              <w:t>zabilježuje</w:t>
            </w:r>
            <w:proofErr w:type="spellEnd"/>
            <w:r w:rsidRPr="00952909">
              <w:rPr>
                <w:color w:val="000000"/>
              </w:rPr>
              <w:t xml:space="preserve"> se da je prijenos prava vlasništva obavljen radi osiguranja tražbine vjerovnika u iznosu od 5.000.000,00 kn sa kamatama i troškovima utvrđenim prema uvjetima iz </w:t>
            </w:r>
            <w:proofErr w:type="spellStart"/>
            <w:r w:rsidRPr="00952909">
              <w:rPr>
                <w:color w:val="000000"/>
              </w:rPr>
              <w:t>cit</w:t>
            </w:r>
            <w:proofErr w:type="spellEnd"/>
            <w:r w:rsidRPr="00952909">
              <w:rPr>
                <w:color w:val="000000"/>
              </w:rPr>
              <w:t xml:space="preserve">. Sporazuma i Ugovora, sa </w:t>
            </w:r>
            <w:proofErr w:type="spellStart"/>
            <w:r w:rsidRPr="00952909">
              <w:rPr>
                <w:color w:val="000000"/>
              </w:rPr>
              <w:t>fiducijanta</w:t>
            </w:r>
            <w:proofErr w:type="spellEnd"/>
            <w:r w:rsidRPr="00952909">
              <w:rPr>
                <w:color w:val="000000"/>
              </w:rPr>
              <w:t>:</w:t>
            </w: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color w:val="000000"/>
              </w:rPr>
              <w:t>ZABILJEŽBA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600"/>
            <w:gridSpan w:val="2"/>
            <w:tcBorders>
              <w:left w:space="0" w:sz="6" w:color="000000" w:val="single"/>
            </w:tcBorders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652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b/>
                <w:bCs/>
                <w:color w:val="000000"/>
              </w:rPr>
              <w:t>MAĐAREVIĆ D.O.O., OIB: 14221984464, SATNICA, ŠKOLSKA 53</w:t>
            </w: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8325"/>
            <w:gridSpan w:val="5"/>
            <w:tcBorders>
              <w:top w:space="0" w:sz="6" w:color="000000" w:val="single"/>
              <w:left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570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600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jc w:val="center"/>
              <w:rPr>
                <w:color w:val="333333"/>
              </w:rPr>
            </w:pPr>
            <w:r w:rsidRPr="00952909">
              <w:rPr>
                <w:color w:val="000000"/>
              </w:rPr>
              <w:t>3.1</w:t>
            </w:r>
          </w:p>
        </w:tc>
        <w:tc>
          <w:tcPr>
            <w:tcW w:type="dxa" w:w="652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color w:val="000000"/>
              </w:rPr>
              <w:t>Zaprimljeno 16.10.2015. broj Z-2276/15</w:t>
            </w:r>
            <w:r w:rsidRPr="00952909">
              <w:rPr>
                <w:color w:val="000000"/>
              </w:rPr>
              <w:br/>
              <w:t xml:space="preserve">Temeljem rješenja Trgovačkog suda u Osijeku br. St-8/12-70 od 14. listopada 2015.g., </w:t>
            </w:r>
            <w:proofErr w:type="spellStart"/>
            <w:r w:rsidRPr="00952909">
              <w:rPr>
                <w:color w:val="000000"/>
              </w:rPr>
              <w:t>zabilježuje</w:t>
            </w:r>
            <w:proofErr w:type="spellEnd"/>
            <w:r w:rsidRPr="00952909">
              <w:rPr>
                <w:color w:val="000000"/>
              </w:rPr>
              <w:t xml:space="preserve"> se rješenje o prodaji nekretnina stečajnog dužnika - vlasnika i </w:t>
            </w:r>
            <w:proofErr w:type="spellStart"/>
            <w:r w:rsidRPr="00952909">
              <w:rPr>
                <w:color w:val="000000"/>
              </w:rPr>
              <w:t>fiducijanta</w:t>
            </w:r>
            <w:proofErr w:type="spellEnd"/>
            <w:r w:rsidRPr="00952909">
              <w:rPr>
                <w:color w:val="000000"/>
              </w:rPr>
              <w:t xml:space="preserve"> </w:t>
            </w:r>
            <w:proofErr w:type="spellStart"/>
            <w:r w:rsidRPr="00952909">
              <w:rPr>
                <w:color w:val="000000"/>
              </w:rPr>
              <w:t>Mađarević</w:t>
            </w:r>
            <w:proofErr w:type="spellEnd"/>
            <w:r w:rsidRPr="00952909">
              <w:rPr>
                <w:color w:val="000000"/>
              </w:rPr>
              <w:t xml:space="preserve"> d.o.o. iz Satnice.</w:t>
            </w: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8325"/>
            <w:gridSpan w:val="5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150"/>
        </w:trPr>
        <w:tc>
          <w:tcPr>
            <w:tcW w:type="dxa" w:w="8925"/>
            <w:gridSpan w:val="7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240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8325"/>
            <w:gridSpan w:val="5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  <w:hideMark/>
          </w:tcPr>
          <w:p w:rsidRDefault="00952909" w:rsidR="00952909" w:rsidRPr="00952909">
            <w:pPr>
              <w:jc w:val="center"/>
              <w:rPr>
                <w:color w:val="333333"/>
              </w:rPr>
            </w:pPr>
            <w:r w:rsidRPr="00952909">
              <w:rPr>
                <w:b/>
                <w:bCs/>
                <w:color w:val="000000"/>
              </w:rPr>
              <w:t>C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240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8325"/>
            <w:gridSpan w:val="5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  <w:hideMark/>
          </w:tcPr>
          <w:p w:rsidRDefault="00952909" w:rsidR="00952909" w:rsidRPr="00952909">
            <w:pPr>
              <w:jc w:val="center"/>
              <w:rPr>
                <w:color w:val="333333"/>
              </w:rPr>
            </w:pPr>
            <w:r w:rsidRPr="00952909">
              <w:rPr>
                <w:b/>
                <w:bCs/>
                <w:color w:val="000000"/>
              </w:rPr>
              <w:t>Teretovnica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proofErr w:type="spellStart"/>
            <w:r w:rsidRPr="00952909">
              <w:rPr>
                <w:b/>
                <w:bCs/>
                <w:color w:val="000000"/>
              </w:rPr>
              <w:t>Rbr</w:t>
            </w:r>
            <w:proofErr w:type="spellEnd"/>
            <w:r w:rsidRPr="00952909">
              <w:rPr>
                <w:b/>
                <w:bCs/>
                <w:color w:val="000000"/>
              </w:rPr>
              <w:t>.</w:t>
            </w:r>
          </w:p>
        </w:tc>
        <w:tc>
          <w:tcPr>
            <w:tcW w:type="dxa" w:w="5475"/>
            <w:gridSpan w:val="2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jc w:val="center"/>
              <w:rPr>
                <w:color w:val="333333"/>
              </w:rPr>
            </w:pPr>
            <w:r w:rsidRPr="00952909">
              <w:rPr>
                <w:b/>
                <w:bCs/>
                <w:color w:val="000000"/>
              </w:rPr>
              <w:t>Sadržaj upisa</w:t>
            </w:r>
          </w:p>
        </w:tc>
        <w:tc>
          <w:tcPr>
            <w:tcW w:type="dxa" w:w="1200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jc w:val="center"/>
              <w:rPr>
                <w:color w:val="333333"/>
              </w:rPr>
            </w:pPr>
            <w:r w:rsidRPr="00952909">
              <w:rPr>
                <w:b/>
                <w:bCs/>
                <w:color w:val="000000"/>
              </w:rPr>
              <w:t>Iznos</w:t>
            </w:r>
          </w:p>
        </w:tc>
        <w:tc>
          <w:tcPr>
            <w:tcW w:type="dxa" w:w="1200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b/>
                <w:bCs/>
                <w:color w:val="000000"/>
              </w:rPr>
              <w:t>Primjedba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8325"/>
            <w:gridSpan w:val="5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b/>
                <w:bCs/>
                <w:color w:val="000000"/>
              </w:rPr>
              <w:t>1. Na suvlasnički dio: 8 (151/10000)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1260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jc w:val="center"/>
              <w:rPr>
                <w:color w:val="333333"/>
              </w:rPr>
            </w:pPr>
            <w:r w:rsidRPr="00952909">
              <w:rPr>
                <w:color w:val="000000"/>
              </w:rPr>
              <w:t>1.1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color w:val="000000"/>
              </w:rPr>
              <w:t>Primljeno: 21. veljače 2008.g. Z-372/08.</w:t>
            </w:r>
            <w:r w:rsidRPr="00952909">
              <w:rPr>
                <w:color w:val="000000"/>
              </w:rPr>
              <w:br/>
              <w:t xml:space="preserve">Na temelju sporazuma radi osiguranja novčane tražbine zasnivanjem založnog prava od 19. veljače 2008.g., </w:t>
            </w:r>
            <w:proofErr w:type="spellStart"/>
            <w:r w:rsidRPr="00952909">
              <w:rPr>
                <w:color w:val="000000"/>
              </w:rPr>
              <w:t>solemniziranog</w:t>
            </w:r>
            <w:proofErr w:type="spellEnd"/>
            <w:r w:rsidRPr="00952909">
              <w:rPr>
                <w:color w:val="000000"/>
              </w:rPr>
              <w:t xml:space="preserve"> kod javnog bilježnika Ružice Gagro u Belišću dana 19. veljače 2008.g. pod br. OV-807/2008, uknjižuje se zajednička hipoteka na etažu 8 lokal 5 vlasništvo </w:t>
            </w:r>
            <w:proofErr w:type="spellStart"/>
            <w:r w:rsidRPr="00952909">
              <w:rPr>
                <w:color w:val="000000"/>
              </w:rPr>
              <w:t>fiducijanta</w:t>
            </w:r>
            <w:proofErr w:type="spellEnd"/>
            <w:r w:rsidRPr="00952909">
              <w:rPr>
                <w:color w:val="000000"/>
              </w:rPr>
              <w:t xml:space="preserve"> </w:t>
            </w:r>
            <w:proofErr w:type="spellStart"/>
            <w:r w:rsidRPr="00952909">
              <w:rPr>
                <w:color w:val="000000"/>
              </w:rPr>
              <w:t>Mađarević</w:t>
            </w:r>
            <w:proofErr w:type="spellEnd"/>
            <w:r w:rsidRPr="00952909">
              <w:rPr>
                <w:color w:val="000000"/>
              </w:rPr>
              <w:t xml:space="preserve"> d.o.o. Satnica, Školska 53, fiducijara Repromaterijal d.o.o. Osijek, Strossmayerova 283, na iznos od 3.323.189,43 KN., sa kamatama na nekretninama kao sporednog poduloška, za korist: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color w:val="000000"/>
              </w:rPr>
              <w:t>3.323.189,43 KN</w:t>
            </w: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color w:val="000000"/>
              </w:rPr>
              <w:t>SPOREDAN PODULOŽAK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b/>
                <w:bCs/>
                <w:color w:val="000000"/>
              </w:rPr>
              <w:t>FAMILIA MAĐAREVIĆ D.O.O., VALPOVO, VIJ.107.BRIGADE "HV" 5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jc w:val="center"/>
              <w:rPr>
                <w:color w:val="333333"/>
              </w:rPr>
            </w:pPr>
            <w:r w:rsidRPr="00952909">
              <w:rPr>
                <w:color w:val="000000"/>
              </w:rPr>
              <w:t>1.2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proofErr w:type="spellStart"/>
            <w:r w:rsidRPr="00952909">
              <w:rPr>
                <w:color w:val="000000"/>
              </w:rPr>
              <w:t>zabilježuje</w:t>
            </w:r>
            <w:proofErr w:type="spellEnd"/>
            <w:r w:rsidRPr="00952909">
              <w:rPr>
                <w:color w:val="000000"/>
              </w:rPr>
              <w:t xml:space="preserve"> se, da je glavni poduložak upisan na etaži - podulošku 1 istog </w:t>
            </w:r>
            <w:proofErr w:type="spellStart"/>
            <w:r w:rsidRPr="00952909">
              <w:rPr>
                <w:color w:val="000000"/>
              </w:rPr>
              <w:t>z.k</w:t>
            </w:r>
            <w:proofErr w:type="spellEnd"/>
            <w:r w:rsidRPr="00952909">
              <w:rPr>
                <w:color w:val="000000"/>
              </w:rPr>
              <w:t>.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8325"/>
            <w:gridSpan w:val="5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8325"/>
            <w:gridSpan w:val="5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b/>
                <w:bCs/>
                <w:color w:val="000000"/>
              </w:rPr>
              <w:t>2. Na suvlasnički dio: 8 (151/10000)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915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jc w:val="center"/>
              <w:rPr>
                <w:color w:val="333333"/>
              </w:rPr>
            </w:pPr>
            <w:r w:rsidRPr="00952909">
              <w:rPr>
                <w:color w:val="000000"/>
              </w:rPr>
              <w:t>2.1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proofErr w:type="spellStart"/>
            <w:r w:rsidRPr="00952909">
              <w:rPr>
                <w:color w:val="000000"/>
              </w:rPr>
              <w:t>rimljeno</w:t>
            </w:r>
            <w:proofErr w:type="spellEnd"/>
            <w:r w:rsidRPr="00952909">
              <w:rPr>
                <w:color w:val="000000"/>
              </w:rPr>
              <w:t>: 24.travnja 2008. Z-895/08</w:t>
            </w:r>
            <w:r w:rsidRPr="00952909">
              <w:rPr>
                <w:color w:val="000000"/>
              </w:rPr>
              <w:br/>
              <w:t xml:space="preserve">Na temelju </w:t>
            </w:r>
            <w:proofErr w:type="spellStart"/>
            <w:r w:rsidRPr="00952909">
              <w:rPr>
                <w:color w:val="000000"/>
              </w:rPr>
              <w:t>ovos</w:t>
            </w:r>
            <w:proofErr w:type="spellEnd"/>
            <w:r w:rsidRPr="00952909">
              <w:rPr>
                <w:color w:val="000000"/>
              </w:rPr>
              <w:t xml:space="preserve">. rješenja od 18.travnja 2008.g. </w:t>
            </w:r>
            <w:proofErr w:type="spellStart"/>
            <w:r w:rsidRPr="00952909">
              <w:rPr>
                <w:color w:val="000000"/>
              </w:rPr>
              <w:t>br.Ovr</w:t>
            </w:r>
            <w:proofErr w:type="spellEnd"/>
            <w:r w:rsidRPr="00952909">
              <w:rPr>
                <w:color w:val="000000"/>
              </w:rPr>
              <w:t xml:space="preserve">-290/08 uknjižuje se prisilna zajednička hipoteka na nekretninama </w:t>
            </w:r>
            <w:proofErr w:type="spellStart"/>
            <w:r w:rsidRPr="00952909">
              <w:rPr>
                <w:color w:val="000000"/>
              </w:rPr>
              <w:t>uA</w:t>
            </w:r>
            <w:proofErr w:type="spellEnd"/>
            <w:r w:rsidRPr="00952909">
              <w:rPr>
                <w:color w:val="000000"/>
              </w:rPr>
              <w:t xml:space="preserve"> protivnika </w:t>
            </w:r>
            <w:proofErr w:type="spellStart"/>
            <w:r w:rsidRPr="00952909">
              <w:rPr>
                <w:color w:val="000000"/>
              </w:rPr>
              <w:t>osig</w:t>
            </w:r>
            <w:proofErr w:type="spellEnd"/>
            <w:r w:rsidRPr="00952909">
              <w:rPr>
                <w:color w:val="000000"/>
              </w:rPr>
              <w:t xml:space="preserve">. </w:t>
            </w:r>
            <w:proofErr w:type="spellStart"/>
            <w:r w:rsidRPr="00952909">
              <w:rPr>
                <w:color w:val="000000"/>
              </w:rPr>
              <w:t>fiducijanta</w:t>
            </w:r>
            <w:proofErr w:type="spellEnd"/>
            <w:r w:rsidRPr="00952909">
              <w:rPr>
                <w:color w:val="000000"/>
              </w:rPr>
              <w:t xml:space="preserve"> </w:t>
            </w:r>
            <w:proofErr w:type="spellStart"/>
            <w:r w:rsidRPr="00952909">
              <w:rPr>
                <w:color w:val="000000"/>
              </w:rPr>
              <w:t>Mađarević</w:t>
            </w:r>
            <w:proofErr w:type="spellEnd"/>
            <w:r w:rsidRPr="00952909">
              <w:rPr>
                <w:color w:val="000000"/>
              </w:rPr>
              <w:t xml:space="preserve"> d.o.o. radi osiguranja novčane tražbine u ukupnom iznosu od 1.919.200,13 kn u korist </w:t>
            </w:r>
            <w:proofErr w:type="spellStart"/>
            <w:r w:rsidRPr="00952909">
              <w:rPr>
                <w:color w:val="000000"/>
              </w:rPr>
              <w:t>predl.osiguranja</w:t>
            </w:r>
            <w:proofErr w:type="spellEnd"/>
            <w:r w:rsidRPr="00952909">
              <w:rPr>
                <w:color w:val="000000"/>
              </w:rPr>
              <w:t>: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color w:val="000000"/>
              </w:rPr>
              <w:t>1.919.200,13 KN</w:t>
            </w: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color w:val="000000"/>
              </w:rPr>
              <w:t>SPOREDNI ULOŽAK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b/>
                <w:bCs/>
                <w:color w:val="000000"/>
              </w:rPr>
              <w:t>REPROMATERIJAL D.O.O. , OSIJEK, STROSSMAYEROVA 283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jc w:val="center"/>
              <w:rPr>
                <w:color w:val="333333"/>
              </w:rPr>
            </w:pPr>
            <w:r w:rsidRPr="00952909">
              <w:rPr>
                <w:color w:val="000000"/>
              </w:rPr>
              <w:t>2.2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proofErr w:type="spellStart"/>
            <w:r w:rsidRPr="00952909">
              <w:rPr>
                <w:color w:val="000000"/>
              </w:rPr>
              <w:t>Zabilježuje</w:t>
            </w:r>
            <w:proofErr w:type="spellEnd"/>
            <w:r w:rsidRPr="00952909">
              <w:rPr>
                <w:color w:val="000000"/>
              </w:rPr>
              <w:t xml:space="preserve"> se </w:t>
            </w:r>
            <w:proofErr w:type="spellStart"/>
            <w:r w:rsidRPr="00952909">
              <w:rPr>
                <w:color w:val="000000"/>
              </w:rPr>
              <w:t>ovršivost</w:t>
            </w:r>
            <w:proofErr w:type="spellEnd"/>
            <w:r w:rsidRPr="00952909">
              <w:rPr>
                <w:color w:val="000000"/>
              </w:rPr>
              <w:t xml:space="preserve"> novčane tražbine pod Z-895/08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jc w:val="center"/>
              <w:rPr>
                <w:color w:val="333333"/>
              </w:rPr>
            </w:pPr>
            <w:r w:rsidRPr="00952909">
              <w:rPr>
                <w:color w:val="000000"/>
              </w:rPr>
              <w:t>2.3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proofErr w:type="spellStart"/>
            <w:r w:rsidRPr="00952909">
              <w:rPr>
                <w:color w:val="000000"/>
              </w:rPr>
              <w:t>Zabilježuje</w:t>
            </w:r>
            <w:proofErr w:type="spellEnd"/>
            <w:r w:rsidRPr="00952909">
              <w:rPr>
                <w:color w:val="000000"/>
              </w:rPr>
              <w:t xml:space="preserve"> se da je glavni uložak upisan u podul.1 iste </w:t>
            </w:r>
            <w:proofErr w:type="spellStart"/>
            <w:r w:rsidRPr="00952909">
              <w:rPr>
                <w:color w:val="000000"/>
              </w:rPr>
              <w:t>ko</w:t>
            </w:r>
            <w:proofErr w:type="spellEnd"/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8325"/>
            <w:gridSpan w:val="5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8325"/>
            <w:gridSpan w:val="5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b/>
                <w:bCs/>
                <w:color w:val="000000"/>
              </w:rPr>
              <w:t>1. Na suvlasnički dio: 9 (161/10000)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1260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jc w:val="center"/>
              <w:rPr>
                <w:color w:val="333333"/>
              </w:rPr>
            </w:pPr>
            <w:r w:rsidRPr="00952909">
              <w:rPr>
                <w:color w:val="000000"/>
              </w:rPr>
              <w:t>1.1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color w:val="000000"/>
              </w:rPr>
              <w:t>Primljeno: 21. veljače 2008.g. Z-372/08.</w:t>
            </w:r>
            <w:r w:rsidRPr="00952909">
              <w:rPr>
                <w:color w:val="000000"/>
              </w:rPr>
              <w:br/>
              <w:t xml:space="preserve">Na temelju sporazuma radi osiguranja novčane tražbine zasnivanjem založnog prava od 19. veljače 2008.g., </w:t>
            </w:r>
            <w:proofErr w:type="spellStart"/>
            <w:r w:rsidRPr="00952909">
              <w:rPr>
                <w:color w:val="000000"/>
              </w:rPr>
              <w:t>solemniziranog</w:t>
            </w:r>
            <w:proofErr w:type="spellEnd"/>
            <w:r w:rsidRPr="00952909">
              <w:rPr>
                <w:color w:val="000000"/>
              </w:rPr>
              <w:t xml:space="preserve"> kod javnog bilježnika Ružice Gagro u Belišću dana 19. veljače 2008.g. pod br. OV-807/2008, uknjižuje se zajednička hipoteka na etažu 9 lokal 6 vlasništvo </w:t>
            </w:r>
            <w:proofErr w:type="spellStart"/>
            <w:r w:rsidRPr="00952909">
              <w:rPr>
                <w:color w:val="000000"/>
              </w:rPr>
              <w:t>fiducijanta</w:t>
            </w:r>
            <w:proofErr w:type="spellEnd"/>
            <w:r w:rsidRPr="00952909">
              <w:rPr>
                <w:color w:val="000000"/>
              </w:rPr>
              <w:t xml:space="preserve"> </w:t>
            </w:r>
            <w:proofErr w:type="spellStart"/>
            <w:r w:rsidRPr="00952909">
              <w:rPr>
                <w:color w:val="000000"/>
              </w:rPr>
              <w:t>Mađarević</w:t>
            </w:r>
            <w:proofErr w:type="spellEnd"/>
            <w:r w:rsidRPr="00952909">
              <w:rPr>
                <w:color w:val="000000"/>
              </w:rPr>
              <w:t xml:space="preserve"> d.o.o. Satnica, Školska 53, fiducijara Repromaterijal d.o.o. Osijek, Strossmayerova 283, na iznos od 3.323.189,43 KN., sa kamatama na nekretninama kao sporednog poduloška, za korist: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color w:val="000000"/>
              </w:rPr>
              <w:t>3.323.189,43 KN</w:t>
            </w: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color w:val="000000"/>
              </w:rPr>
              <w:t>SPOREDNI PODULOŽAK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b/>
                <w:bCs/>
                <w:color w:val="000000"/>
              </w:rPr>
              <w:t>FAMILIA MAĐAREVIĆ D.O.O., VALPOVO, VIJ.107.BRIGADE "HV" 5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jc w:val="center"/>
              <w:rPr>
                <w:color w:val="333333"/>
              </w:rPr>
            </w:pPr>
            <w:r w:rsidRPr="00952909">
              <w:rPr>
                <w:color w:val="000000"/>
              </w:rPr>
              <w:t>1.2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proofErr w:type="spellStart"/>
            <w:r w:rsidRPr="00952909">
              <w:rPr>
                <w:color w:val="000000"/>
              </w:rPr>
              <w:t>zabilježuje</w:t>
            </w:r>
            <w:proofErr w:type="spellEnd"/>
            <w:r w:rsidRPr="00952909">
              <w:rPr>
                <w:color w:val="000000"/>
              </w:rPr>
              <w:t xml:space="preserve"> se, da je glavni poduložak upisan na etažu - poduložak 1 istog </w:t>
            </w:r>
            <w:proofErr w:type="spellStart"/>
            <w:r w:rsidRPr="00952909">
              <w:rPr>
                <w:color w:val="000000"/>
              </w:rPr>
              <w:t>z.k</w:t>
            </w:r>
            <w:proofErr w:type="spellEnd"/>
            <w:r w:rsidRPr="00952909">
              <w:rPr>
                <w:color w:val="000000"/>
              </w:rPr>
              <w:t>.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8325"/>
            <w:gridSpan w:val="5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8325"/>
            <w:gridSpan w:val="5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b/>
                <w:bCs/>
                <w:color w:val="000000"/>
              </w:rPr>
              <w:t>2. Na suvlasnički dio: 9 (161/10000)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915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jc w:val="center"/>
              <w:rPr>
                <w:color w:val="333333"/>
              </w:rPr>
            </w:pPr>
            <w:r w:rsidRPr="00952909">
              <w:rPr>
                <w:color w:val="000000"/>
              </w:rPr>
              <w:t>2.1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color w:val="000000"/>
              </w:rPr>
              <w:t>Primljeno: 24.travnja 2008. Z-895/08</w:t>
            </w:r>
            <w:r w:rsidRPr="00952909">
              <w:rPr>
                <w:color w:val="000000"/>
              </w:rPr>
              <w:br/>
              <w:t xml:space="preserve">Na temelju </w:t>
            </w:r>
            <w:proofErr w:type="spellStart"/>
            <w:r w:rsidRPr="00952909">
              <w:rPr>
                <w:color w:val="000000"/>
              </w:rPr>
              <w:t>ovos</w:t>
            </w:r>
            <w:proofErr w:type="spellEnd"/>
            <w:r w:rsidRPr="00952909">
              <w:rPr>
                <w:color w:val="000000"/>
              </w:rPr>
              <w:t xml:space="preserve">. rješenja od 18.travnja 2008.g. </w:t>
            </w:r>
            <w:proofErr w:type="spellStart"/>
            <w:r w:rsidRPr="00952909">
              <w:rPr>
                <w:color w:val="000000"/>
              </w:rPr>
              <w:t>br.Ovr</w:t>
            </w:r>
            <w:proofErr w:type="spellEnd"/>
            <w:r w:rsidRPr="00952909">
              <w:rPr>
                <w:color w:val="000000"/>
              </w:rPr>
              <w:t xml:space="preserve">-290/08 uknjižuje se prisilna zajednička hipoteka na nekretninama </w:t>
            </w:r>
            <w:proofErr w:type="spellStart"/>
            <w:r w:rsidRPr="00952909">
              <w:rPr>
                <w:color w:val="000000"/>
              </w:rPr>
              <w:t>uA</w:t>
            </w:r>
            <w:proofErr w:type="spellEnd"/>
            <w:r w:rsidRPr="00952909">
              <w:rPr>
                <w:color w:val="000000"/>
              </w:rPr>
              <w:t xml:space="preserve"> protivnika </w:t>
            </w:r>
            <w:proofErr w:type="spellStart"/>
            <w:r w:rsidRPr="00952909">
              <w:rPr>
                <w:color w:val="000000"/>
              </w:rPr>
              <w:t>osig</w:t>
            </w:r>
            <w:proofErr w:type="spellEnd"/>
            <w:r w:rsidRPr="00952909">
              <w:rPr>
                <w:color w:val="000000"/>
              </w:rPr>
              <w:t xml:space="preserve">. </w:t>
            </w:r>
            <w:proofErr w:type="spellStart"/>
            <w:r w:rsidRPr="00952909">
              <w:rPr>
                <w:color w:val="000000"/>
              </w:rPr>
              <w:t>fiducijanta</w:t>
            </w:r>
            <w:proofErr w:type="spellEnd"/>
            <w:r w:rsidRPr="00952909">
              <w:rPr>
                <w:color w:val="000000"/>
              </w:rPr>
              <w:t xml:space="preserve"> </w:t>
            </w:r>
            <w:proofErr w:type="spellStart"/>
            <w:r w:rsidRPr="00952909">
              <w:rPr>
                <w:color w:val="000000"/>
              </w:rPr>
              <w:t>Mađarević</w:t>
            </w:r>
            <w:proofErr w:type="spellEnd"/>
            <w:r w:rsidRPr="00952909">
              <w:rPr>
                <w:color w:val="000000"/>
              </w:rPr>
              <w:t xml:space="preserve"> d.o.o. radi osiguranja novčane tražbine u ukupnom iznosu od 1.919.200,13 kn u korist </w:t>
            </w:r>
            <w:proofErr w:type="spellStart"/>
            <w:r w:rsidRPr="00952909">
              <w:rPr>
                <w:color w:val="000000"/>
              </w:rPr>
              <w:t>predl.osiguranja</w:t>
            </w:r>
            <w:proofErr w:type="spellEnd"/>
            <w:r w:rsidRPr="00952909">
              <w:rPr>
                <w:color w:val="000000"/>
              </w:rPr>
              <w:t>: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color w:val="000000"/>
              </w:rPr>
              <w:t>1.919.200,13 KN</w:t>
            </w: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color w:val="000000"/>
              </w:rPr>
              <w:t>SPOREDNI ULOŽAK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b/>
                <w:bCs/>
                <w:color w:val="000000"/>
              </w:rPr>
              <w:t>REPROMATERIJAL D.O.O. , OSIJEK, STROSSMAYEROVA 283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8325"/>
            <w:gridSpan w:val="5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8325"/>
            <w:gridSpan w:val="5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b/>
                <w:bCs/>
                <w:color w:val="000000"/>
              </w:rPr>
              <w:t>1. Na suvlasnički dio: 10 (328/10000)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1260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jc w:val="center"/>
              <w:rPr>
                <w:color w:val="333333"/>
              </w:rPr>
            </w:pPr>
            <w:r w:rsidRPr="00952909">
              <w:rPr>
                <w:color w:val="000000"/>
              </w:rPr>
              <w:t>1.1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color w:val="000000"/>
              </w:rPr>
              <w:t>Primljeno: 21. veljače 2008.g. Z-372/08.</w:t>
            </w:r>
            <w:r w:rsidRPr="00952909">
              <w:rPr>
                <w:color w:val="000000"/>
              </w:rPr>
              <w:br/>
              <w:t xml:space="preserve">Na temelju sporazuma radi osiguranja novčane tražbine zasnivanjem založnog prava od 19. veljače 2008.g., </w:t>
            </w:r>
            <w:proofErr w:type="spellStart"/>
            <w:r w:rsidRPr="00952909">
              <w:rPr>
                <w:color w:val="000000"/>
              </w:rPr>
              <w:t>solemniziranog</w:t>
            </w:r>
            <w:proofErr w:type="spellEnd"/>
            <w:r w:rsidRPr="00952909">
              <w:rPr>
                <w:color w:val="000000"/>
              </w:rPr>
              <w:t xml:space="preserve"> kod javnog bilježnika Ružice Gagro u Belišću dana 19. veljače 2008.g. pod br. OV-807/2008, uknjižuje se zajednička hipoteka na etažu 10 lokal 7 vlasništvo </w:t>
            </w:r>
            <w:proofErr w:type="spellStart"/>
            <w:r w:rsidRPr="00952909">
              <w:rPr>
                <w:color w:val="000000"/>
              </w:rPr>
              <w:t>fiducijanta</w:t>
            </w:r>
            <w:proofErr w:type="spellEnd"/>
            <w:r w:rsidRPr="00952909">
              <w:rPr>
                <w:color w:val="000000"/>
              </w:rPr>
              <w:t xml:space="preserve"> </w:t>
            </w:r>
            <w:proofErr w:type="spellStart"/>
            <w:r w:rsidRPr="00952909">
              <w:rPr>
                <w:color w:val="000000"/>
              </w:rPr>
              <w:t>Mađarević</w:t>
            </w:r>
            <w:proofErr w:type="spellEnd"/>
            <w:r w:rsidRPr="00952909">
              <w:rPr>
                <w:color w:val="000000"/>
              </w:rPr>
              <w:t xml:space="preserve"> d.o.o. Satnica, Školska 53, fiducijara Repromaterijal d.o.o. Osijek, Strossmayerova 283, na iznos od 3.323.189,43 KN., sa kamatama na nekretninama kao sporednog poduloška, za korist: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color w:val="000000"/>
              </w:rPr>
              <w:t>3.323.189,43 KN</w:t>
            </w: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color w:val="000000"/>
              </w:rPr>
              <w:t>SPOREDNI PODULOŽAK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b/>
                <w:bCs/>
                <w:color w:val="000000"/>
              </w:rPr>
              <w:t>FAMILIA MAĐAREVIĆ D.O.O., VALPOVO, VIJ.107.BRIGADE "HV" 5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jc w:val="center"/>
              <w:rPr>
                <w:color w:val="333333"/>
              </w:rPr>
            </w:pPr>
            <w:r w:rsidRPr="00952909">
              <w:rPr>
                <w:color w:val="000000"/>
              </w:rPr>
              <w:t>1.2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proofErr w:type="spellStart"/>
            <w:r w:rsidRPr="00952909">
              <w:rPr>
                <w:color w:val="000000"/>
              </w:rPr>
              <w:t>zabilježuje</w:t>
            </w:r>
            <w:proofErr w:type="spellEnd"/>
            <w:r w:rsidRPr="00952909">
              <w:rPr>
                <w:color w:val="000000"/>
              </w:rPr>
              <w:t xml:space="preserve"> se, da je glavni poduložak upisan na etažu - poduložak 1 istog </w:t>
            </w:r>
            <w:proofErr w:type="spellStart"/>
            <w:r w:rsidRPr="00952909">
              <w:rPr>
                <w:color w:val="000000"/>
              </w:rPr>
              <w:t>z.k</w:t>
            </w:r>
            <w:proofErr w:type="spellEnd"/>
            <w:r w:rsidRPr="00952909">
              <w:rPr>
                <w:color w:val="000000"/>
              </w:rPr>
              <w:t>.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8325"/>
            <w:gridSpan w:val="5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8325"/>
            <w:gridSpan w:val="5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b/>
                <w:bCs/>
                <w:color w:val="000000"/>
              </w:rPr>
              <w:t>2. Na suvlasnički dio: 10 (328/10000)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915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jc w:val="center"/>
              <w:rPr>
                <w:color w:val="333333"/>
              </w:rPr>
            </w:pPr>
            <w:r w:rsidRPr="00952909">
              <w:rPr>
                <w:color w:val="000000"/>
              </w:rPr>
              <w:t>2.1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color w:val="000000"/>
              </w:rPr>
              <w:t>Primljeno: 24.travnja 2008. Z-895/08</w:t>
            </w:r>
            <w:r w:rsidRPr="00952909">
              <w:rPr>
                <w:color w:val="000000"/>
              </w:rPr>
              <w:br/>
              <w:t xml:space="preserve">Na temelju </w:t>
            </w:r>
            <w:proofErr w:type="spellStart"/>
            <w:r w:rsidRPr="00952909">
              <w:rPr>
                <w:color w:val="000000"/>
              </w:rPr>
              <w:t>ovos</w:t>
            </w:r>
            <w:proofErr w:type="spellEnd"/>
            <w:r w:rsidRPr="00952909">
              <w:rPr>
                <w:color w:val="000000"/>
              </w:rPr>
              <w:t xml:space="preserve">. rješenja od 18.travnja 2008.g. </w:t>
            </w:r>
            <w:proofErr w:type="spellStart"/>
            <w:r w:rsidRPr="00952909">
              <w:rPr>
                <w:color w:val="000000"/>
              </w:rPr>
              <w:t>br.Ovr</w:t>
            </w:r>
            <w:proofErr w:type="spellEnd"/>
            <w:r w:rsidRPr="00952909">
              <w:rPr>
                <w:color w:val="000000"/>
              </w:rPr>
              <w:t xml:space="preserve">-290/08 uknjižuje se prisilna zajednička hipoteka na nekretninama </w:t>
            </w:r>
            <w:proofErr w:type="spellStart"/>
            <w:r w:rsidRPr="00952909">
              <w:rPr>
                <w:color w:val="000000"/>
              </w:rPr>
              <w:t>uA</w:t>
            </w:r>
            <w:proofErr w:type="spellEnd"/>
            <w:r w:rsidRPr="00952909">
              <w:rPr>
                <w:color w:val="000000"/>
              </w:rPr>
              <w:t xml:space="preserve"> protivnika </w:t>
            </w:r>
            <w:proofErr w:type="spellStart"/>
            <w:r w:rsidRPr="00952909">
              <w:rPr>
                <w:color w:val="000000"/>
              </w:rPr>
              <w:t>osig</w:t>
            </w:r>
            <w:proofErr w:type="spellEnd"/>
            <w:r w:rsidRPr="00952909">
              <w:rPr>
                <w:color w:val="000000"/>
              </w:rPr>
              <w:t xml:space="preserve">. </w:t>
            </w:r>
            <w:proofErr w:type="spellStart"/>
            <w:r w:rsidRPr="00952909">
              <w:rPr>
                <w:color w:val="000000"/>
              </w:rPr>
              <w:t>fiducijanta</w:t>
            </w:r>
            <w:proofErr w:type="spellEnd"/>
            <w:r w:rsidRPr="00952909">
              <w:rPr>
                <w:color w:val="000000"/>
              </w:rPr>
              <w:t xml:space="preserve"> </w:t>
            </w:r>
            <w:proofErr w:type="spellStart"/>
            <w:r w:rsidRPr="00952909">
              <w:rPr>
                <w:color w:val="000000"/>
              </w:rPr>
              <w:t>Mađarević</w:t>
            </w:r>
            <w:proofErr w:type="spellEnd"/>
            <w:r w:rsidRPr="00952909">
              <w:rPr>
                <w:color w:val="000000"/>
              </w:rPr>
              <w:t xml:space="preserve"> d.o.o. radi osiguranja novčane tražbine u ukupnom iznosu od 1.919.200,13 kn u korist </w:t>
            </w:r>
            <w:proofErr w:type="spellStart"/>
            <w:r w:rsidRPr="00952909">
              <w:rPr>
                <w:color w:val="000000"/>
              </w:rPr>
              <w:t>predl.osiguranja</w:t>
            </w:r>
            <w:proofErr w:type="spellEnd"/>
            <w:r w:rsidRPr="00952909">
              <w:rPr>
                <w:color w:val="000000"/>
              </w:rPr>
              <w:t>: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color w:val="000000"/>
              </w:rPr>
              <w:t>1.919.200,13 KN</w:t>
            </w: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color w:val="000000"/>
              </w:rPr>
              <w:t>SPOREDNI ULOŽAK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b/>
                <w:bCs/>
                <w:color w:val="000000"/>
              </w:rPr>
              <w:t>REPROMATERIJAL D.O.O. , OSIJEK, STROSSMAYEROVA 283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jc w:val="center"/>
              <w:rPr>
                <w:color w:val="333333"/>
              </w:rPr>
            </w:pPr>
            <w:r w:rsidRPr="00952909">
              <w:rPr>
                <w:color w:val="000000"/>
              </w:rPr>
              <w:t>2.2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proofErr w:type="spellStart"/>
            <w:r w:rsidRPr="00952909">
              <w:rPr>
                <w:color w:val="000000"/>
              </w:rPr>
              <w:t>Zabilježuje</w:t>
            </w:r>
            <w:proofErr w:type="spellEnd"/>
            <w:r w:rsidRPr="00952909">
              <w:rPr>
                <w:color w:val="000000"/>
              </w:rPr>
              <w:t xml:space="preserve"> se </w:t>
            </w:r>
            <w:proofErr w:type="spellStart"/>
            <w:r w:rsidRPr="00952909">
              <w:rPr>
                <w:color w:val="000000"/>
              </w:rPr>
              <w:t>ovršivost</w:t>
            </w:r>
            <w:proofErr w:type="spellEnd"/>
            <w:r w:rsidRPr="00952909">
              <w:rPr>
                <w:color w:val="000000"/>
              </w:rPr>
              <w:t xml:space="preserve"> novčane tražbine pod Z-895/08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jc w:val="center"/>
              <w:rPr>
                <w:color w:val="333333"/>
              </w:rPr>
            </w:pPr>
            <w:r w:rsidRPr="00952909">
              <w:rPr>
                <w:color w:val="000000"/>
              </w:rPr>
              <w:t>2.3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proofErr w:type="spellStart"/>
            <w:r w:rsidRPr="00952909">
              <w:rPr>
                <w:color w:val="000000"/>
              </w:rPr>
              <w:t>Zabilježuje</w:t>
            </w:r>
            <w:proofErr w:type="spellEnd"/>
            <w:r w:rsidRPr="00952909">
              <w:rPr>
                <w:color w:val="000000"/>
              </w:rPr>
              <w:t xml:space="preserve"> se da je glavni uložak upisan u podul.1 iste </w:t>
            </w:r>
            <w:proofErr w:type="spellStart"/>
            <w:r w:rsidRPr="00952909">
              <w:rPr>
                <w:color w:val="000000"/>
              </w:rPr>
              <w:t>ko</w:t>
            </w:r>
            <w:proofErr w:type="spellEnd"/>
            <w:r w:rsidRPr="00952909">
              <w:rPr>
                <w:color w:val="000000"/>
              </w:rPr>
              <w:t>.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8325"/>
            <w:gridSpan w:val="5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8325"/>
            <w:gridSpan w:val="5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b/>
                <w:bCs/>
                <w:color w:val="000000"/>
              </w:rPr>
              <w:t>1. Na suvlasnički dio: 11 (303/10000)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1260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jc w:val="center"/>
              <w:rPr>
                <w:color w:val="333333"/>
              </w:rPr>
            </w:pPr>
            <w:r w:rsidRPr="00952909">
              <w:rPr>
                <w:color w:val="000000"/>
              </w:rPr>
              <w:t>1.1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color w:val="000000"/>
              </w:rPr>
              <w:t>Primljeno: 21. veljače 2008.g. Z-372/08.</w:t>
            </w:r>
            <w:r w:rsidRPr="00952909">
              <w:rPr>
                <w:color w:val="000000"/>
              </w:rPr>
              <w:br/>
              <w:t xml:space="preserve">Na temelju sporazuma radi osiguranja novčane tražbine zasnivanjem založnog prava od 19. veljače 2008.g., </w:t>
            </w:r>
            <w:proofErr w:type="spellStart"/>
            <w:r w:rsidRPr="00952909">
              <w:rPr>
                <w:color w:val="000000"/>
              </w:rPr>
              <w:t>solemniziranog</w:t>
            </w:r>
            <w:proofErr w:type="spellEnd"/>
            <w:r w:rsidRPr="00952909">
              <w:rPr>
                <w:color w:val="000000"/>
              </w:rPr>
              <w:t xml:space="preserve"> kod javnog bilježnika Ružice Gagro u Belišću dana 19. veljače 2008.g. pod br. OV-807/2008, uknjižuje se zajednička hipoteka na etažu 11 lokal 8 vlasništvo </w:t>
            </w:r>
            <w:proofErr w:type="spellStart"/>
            <w:r w:rsidRPr="00952909">
              <w:rPr>
                <w:color w:val="000000"/>
              </w:rPr>
              <w:t>fiducijanta</w:t>
            </w:r>
            <w:proofErr w:type="spellEnd"/>
            <w:r w:rsidRPr="00952909">
              <w:rPr>
                <w:color w:val="000000"/>
              </w:rPr>
              <w:t xml:space="preserve"> </w:t>
            </w:r>
            <w:proofErr w:type="spellStart"/>
            <w:r w:rsidRPr="00952909">
              <w:rPr>
                <w:color w:val="000000"/>
              </w:rPr>
              <w:lastRenderedPageBreak/>
              <w:t>Mađarević</w:t>
            </w:r>
            <w:proofErr w:type="spellEnd"/>
            <w:r w:rsidRPr="00952909">
              <w:rPr>
                <w:color w:val="000000"/>
              </w:rPr>
              <w:t xml:space="preserve"> d.o.o. Satnica, Školska 53, fiducijara Repromaterijal d.o.o. Osijek, Strossmayerova 283, na iznos od 3.323.189,43 KN., sa kamatama na nekretninama kao sporednog poduloška, za korist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color w:val="000000"/>
              </w:rPr>
              <w:lastRenderedPageBreak/>
              <w:t>3.323.189,43 KN</w:t>
            </w: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color w:val="000000"/>
              </w:rPr>
              <w:t>SPOREDNI PODULOŽAK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b/>
                <w:bCs/>
                <w:color w:val="000000"/>
              </w:rPr>
              <w:t>FAMILIA MAĐAREVIĆ D.O.O., VALPOVO, VIJ.107.BRIGADE "HV" 5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jc w:val="center"/>
              <w:rPr>
                <w:color w:val="333333"/>
              </w:rPr>
            </w:pPr>
            <w:r w:rsidRPr="00952909">
              <w:rPr>
                <w:color w:val="000000"/>
              </w:rPr>
              <w:t>1.2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proofErr w:type="spellStart"/>
            <w:r w:rsidRPr="00952909">
              <w:rPr>
                <w:color w:val="000000"/>
              </w:rPr>
              <w:t>zabilježuje</w:t>
            </w:r>
            <w:proofErr w:type="spellEnd"/>
            <w:r w:rsidRPr="00952909">
              <w:rPr>
                <w:color w:val="000000"/>
              </w:rPr>
              <w:t xml:space="preserve"> se, da je glavni poduložak upisan na etažu - poduložak 1 istog </w:t>
            </w:r>
            <w:proofErr w:type="spellStart"/>
            <w:r w:rsidRPr="00952909">
              <w:rPr>
                <w:color w:val="000000"/>
              </w:rPr>
              <w:t>z.k</w:t>
            </w:r>
            <w:proofErr w:type="spellEnd"/>
            <w:r w:rsidRPr="00952909">
              <w:rPr>
                <w:color w:val="000000"/>
              </w:rPr>
              <w:t>.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8325"/>
            <w:gridSpan w:val="5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8325"/>
            <w:gridSpan w:val="5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b/>
                <w:bCs/>
                <w:color w:val="000000"/>
              </w:rPr>
              <w:t>2. Na suvlasnički dio: 11 (303/10000)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915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jc w:val="center"/>
              <w:rPr>
                <w:color w:val="333333"/>
              </w:rPr>
            </w:pPr>
            <w:r w:rsidRPr="00952909">
              <w:rPr>
                <w:color w:val="000000"/>
              </w:rPr>
              <w:t>2.1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color w:val="000000"/>
              </w:rPr>
              <w:t>Primljeno: 24.travnja 2008. Z-899/08</w:t>
            </w:r>
            <w:r w:rsidRPr="00952909">
              <w:rPr>
                <w:color w:val="000000"/>
              </w:rPr>
              <w:br/>
              <w:t xml:space="preserve">Na temelju </w:t>
            </w:r>
            <w:proofErr w:type="spellStart"/>
            <w:r w:rsidRPr="00952909">
              <w:rPr>
                <w:color w:val="000000"/>
              </w:rPr>
              <w:t>ovos</w:t>
            </w:r>
            <w:proofErr w:type="spellEnd"/>
            <w:r w:rsidRPr="00952909">
              <w:rPr>
                <w:color w:val="000000"/>
              </w:rPr>
              <w:t xml:space="preserve">. rješenja od 18.travnja 2008.g. </w:t>
            </w:r>
            <w:proofErr w:type="spellStart"/>
            <w:r w:rsidRPr="00952909">
              <w:rPr>
                <w:color w:val="000000"/>
              </w:rPr>
              <w:t>br.Ovr</w:t>
            </w:r>
            <w:proofErr w:type="spellEnd"/>
            <w:r w:rsidRPr="00952909">
              <w:rPr>
                <w:color w:val="000000"/>
              </w:rPr>
              <w:t xml:space="preserve">-290/08 uknjižuje se prisilna zajednička hipoteka na nekretninama </w:t>
            </w:r>
            <w:proofErr w:type="spellStart"/>
            <w:r w:rsidRPr="00952909">
              <w:rPr>
                <w:color w:val="000000"/>
              </w:rPr>
              <w:t>uA</w:t>
            </w:r>
            <w:proofErr w:type="spellEnd"/>
            <w:r w:rsidRPr="00952909">
              <w:rPr>
                <w:color w:val="000000"/>
              </w:rPr>
              <w:t xml:space="preserve"> protivnika </w:t>
            </w:r>
            <w:proofErr w:type="spellStart"/>
            <w:r w:rsidRPr="00952909">
              <w:rPr>
                <w:color w:val="000000"/>
              </w:rPr>
              <w:t>osig</w:t>
            </w:r>
            <w:proofErr w:type="spellEnd"/>
            <w:r w:rsidRPr="00952909">
              <w:rPr>
                <w:color w:val="000000"/>
              </w:rPr>
              <w:t xml:space="preserve">. </w:t>
            </w:r>
            <w:proofErr w:type="spellStart"/>
            <w:r w:rsidRPr="00952909">
              <w:rPr>
                <w:color w:val="000000"/>
              </w:rPr>
              <w:t>fiducijanta</w:t>
            </w:r>
            <w:proofErr w:type="spellEnd"/>
            <w:r w:rsidRPr="00952909">
              <w:rPr>
                <w:color w:val="000000"/>
              </w:rPr>
              <w:t xml:space="preserve"> </w:t>
            </w:r>
            <w:proofErr w:type="spellStart"/>
            <w:r w:rsidRPr="00952909">
              <w:rPr>
                <w:color w:val="000000"/>
              </w:rPr>
              <w:t>Mađarević</w:t>
            </w:r>
            <w:proofErr w:type="spellEnd"/>
            <w:r w:rsidRPr="00952909">
              <w:rPr>
                <w:color w:val="000000"/>
              </w:rPr>
              <w:t xml:space="preserve"> d.o.o. radi osiguranja novčane tražbine u ukupnom iznosu od 1.919.200,13 kn u korist </w:t>
            </w:r>
            <w:proofErr w:type="spellStart"/>
            <w:r w:rsidRPr="00952909">
              <w:rPr>
                <w:color w:val="000000"/>
              </w:rPr>
              <w:t>predl.osiguranja</w:t>
            </w:r>
            <w:proofErr w:type="spellEnd"/>
            <w:r w:rsidRPr="00952909">
              <w:rPr>
                <w:color w:val="000000"/>
              </w:rPr>
              <w:t>: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color w:val="000000"/>
              </w:rPr>
              <w:t>1.919.200,13 KN</w:t>
            </w: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color w:val="000000"/>
              </w:rPr>
              <w:t>SPOREDNI ULOŽAK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8325"/>
            <w:gridSpan w:val="5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8325"/>
            <w:gridSpan w:val="5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b/>
                <w:bCs/>
                <w:color w:val="000000"/>
              </w:rPr>
              <w:t>3. Na suvlasnički dio: 11 (303/10000)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915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jc w:val="center"/>
              <w:rPr>
                <w:color w:val="333333"/>
              </w:rPr>
            </w:pPr>
            <w:r w:rsidRPr="00952909">
              <w:rPr>
                <w:color w:val="000000"/>
              </w:rPr>
              <w:t>3.1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color w:val="000000"/>
              </w:rPr>
              <w:t>Primljeno: 24.travnja 2008. Z-895/08</w:t>
            </w:r>
            <w:r w:rsidRPr="00952909">
              <w:rPr>
                <w:color w:val="000000"/>
              </w:rPr>
              <w:br/>
              <w:t xml:space="preserve">Na temelju </w:t>
            </w:r>
            <w:proofErr w:type="spellStart"/>
            <w:r w:rsidRPr="00952909">
              <w:rPr>
                <w:color w:val="000000"/>
              </w:rPr>
              <w:t>ovos</w:t>
            </w:r>
            <w:proofErr w:type="spellEnd"/>
            <w:r w:rsidRPr="00952909">
              <w:rPr>
                <w:color w:val="000000"/>
              </w:rPr>
              <w:t xml:space="preserve">. rješenja od 18.travnja 2008.g. </w:t>
            </w:r>
            <w:proofErr w:type="spellStart"/>
            <w:r w:rsidRPr="00952909">
              <w:rPr>
                <w:color w:val="000000"/>
              </w:rPr>
              <w:t>br.Ovr</w:t>
            </w:r>
            <w:proofErr w:type="spellEnd"/>
            <w:r w:rsidRPr="00952909">
              <w:rPr>
                <w:color w:val="000000"/>
              </w:rPr>
              <w:t xml:space="preserve">-290/08 uknjižuje se prisilna zajednička hipoteka na nekretninama </w:t>
            </w:r>
            <w:proofErr w:type="spellStart"/>
            <w:r w:rsidRPr="00952909">
              <w:rPr>
                <w:color w:val="000000"/>
              </w:rPr>
              <w:t>uA</w:t>
            </w:r>
            <w:proofErr w:type="spellEnd"/>
            <w:r w:rsidRPr="00952909">
              <w:rPr>
                <w:color w:val="000000"/>
              </w:rPr>
              <w:t xml:space="preserve"> protivnika </w:t>
            </w:r>
            <w:proofErr w:type="spellStart"/>
            <w:r w:rsidRPr="00952909">
              <w:rPr>
                <w:color w:val="000000"/>
              </w:rPr>
              <w:t>osig</w:t>
            </w:r>
            <w:proofErr w:type="spellEnd"/>
            <w:r w:rsidRPr="00952909">
              <w:rPr>
                <w:color w:val="000000"/>
              </w:rPr>
              <w:t xml:space="preserve">. </w:t>
            </w:r>
            <w:proofErr w:type="spellStart"/>
            <w:r w:rsidRPr="00952909">
              <w:rPr>
                <w:color w:val="000000"/>
              </w:rPr>
              <w:t>fiducijanta</w:t>
            </w:r>
            <w:proofErr w:type="spellEnd"/>
            <w:r w:rsidRPr="00952909">
              <w:rPr>
                <w:color w:val="000000"/>
              </w:rPr>
              <w:t xml:space="preserve"> </w:t>
            </w:r>
            <w:proofErr w:type="spellStart"/>
            <w:r w:rsidRPr="00952909">
              <w:rPr>
                <w:color w:val="000000"/>
              </w:rPr>
              <w:t>Mađarević</w:t>
            </w:r>
            <w:proofErr w:type="spellEnd"/>
            <w:r w:rsidRPr="00952909">
              <w:rPr>
                <w:color w:val="000000"/>
              </w:rPr>
              <w:t xml:space="preserve"> d.o.o. radi osiguranja novčane tražbine u ukupnom iznosu od 1.919.200,13 kn u korist </w:t>
            </w:r>
            <w:proofErr w:type="spellStart"/>
            <w:r w:rsidRPr="00952909">
              <w:rPr>
                <w:color w:val="000000"/>
              </w:rPr>
              <w:t>predl.osiguranja</w:t>
            </w:r>
            <w:proofErr w:type="spellEnd"/>
            <w:r w:rsidRPr="00952909">
              <w:rPr>
                <w:color w:val="000000"/>
              </w:rPr>
              <w:t>: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color w:val="000000"/>
              </w:rPr>
              <w:t>1.919.200,13 KN</w:t>
            </w: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color w:val="000000"/>
              </w:rPr>
              <w:t>SPOREDNI ULOŽAK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jc w:val="center"/>
              <w:rPr>
                <w:color w:val="333333"/>
              </w:rPr>
            </w:pPr>
            <w:r w:rsidRPr="00952909">
              <w:rPr>
                <w:color w:val="000000"/>
              </w:rPr>
              <w:t>3.2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proofErr w:type="spellStart"/>
            <w:r w:rsidRPr="00952909">
              <w:rPr>
                <w:color w:val="000000"/>
              </w:rPr>
              <w:t>Zabilježuje</w:t>
            </w:r>
            <w:proofErr w:type="spellEnd"/>
            <w:r w:rsidRPr="00952909">
              <w:rPr>
                <w:color w:val="000000"/>
              </w:rPr>
              <w:t xml:space="preserve"> se </w:t>
            </w:r>
            <w:proofErr w:type="spellStart"/>
            <w:r w:rsidRPr="00952909">
              <w:rPr>
                <w:color w:val="000000"/>
              </w:rPr>
              <w:t>ovršivost</w:t>
            </w:r>
            <w:proofErr w:type="spellEnd"/>
            <w:r w:rsidRPr="00952909">
              <w:rPr>
                <w:color w:val="000000"/>
              </w:rPr>
              <w:t xml:space="preserve"> novčane tražbine pod Z-895/08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jc w:val="center"/>
              <w:rPr>
                <w:color w:val="333333"/>
              </w:rPr>
            </w:pPr>
            <w:r w:rsidRPr="00952909">
              <w:rPr>
                <w:color w:val="000000"/>
              </w:rPr>
              <w:t>3.3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proofErr w:type="spellStart"/>
            <w:r w:rsidRPr="00952909">
              <w:rPr>
                <w:color w:val="000000"/>
              </w:rPr>
              <w:t>Zabilježuje</w:t>
            </w:r>
            <w:proofErr w:type="spellEnd"/>
            <w:r w:rsidRPr="00952909">
              <w:rPr>
                <w:color w:val="000000"/>
              </w:rPr>
              <w:t xml:space="preserve"> se da je glavni uložak upisan u </w:t>
            </w:r>
            <w:proofErr w:type="spellStart"/>
            <w:r w:rsidRPr="00952909">
              <w:rPr>
                <w:color w:val="000000"/>
              </w:rPr>
              <w:t>podul</w:t>
            </w:r>
            <w:proofErr w:type="spellEnd"/>
            <w:r w:rsidRPr="00952909">
              <w:rPr>
                <w:color w:val="000000"/>
              </w:rPr>
              <w:t xml:space="preserve">. 1 iste </w:t>
            </w:r>
            <w:proofErr w:type="spellStart"/>
            <w:r w:rsidRPr="00952909">
              <w:rPr>
                <w:color w:val="000000"/>
              </w:rPr>
              <w:t>ko</w:t>
            </w:r>
            <w:proofErr w:type="spellEnd"/>
            <w:r w:rsidRPr="00952909">
              <w:rPr>
                <w:color w:val="000000"/>
              </w:rPr>
              <w:t>.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8325"/>
            <w:gridSpan w:val="5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8325"/>
            <w:gridSpan w:val="5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b/>
                <w:bCs/>
                <w:color w:val="000000"/>
              </w:rPr>
              <w:t>1. Na suvlasnički dio: 12 (288/10000)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1260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jc w:val="center"/>
              <w:rPr>
                <w:color w:val="333333"/>
              </w:rPr>
            </w:pPr>
            <w:r w:rsidRPr="00952909">
              <w:rPr>
                <w:color w:val="000000"/>
              </w:rPr>
              <w:t>1.1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color w:val="000000"/>
              </w:rPr>
              <w:t>Primljeno: 21. veljače 2008.g. Z-372/08.</w:t>
            </w:r>
            <w:r w:rsidRPr="00952909">
              <w:rPr>
                <w:color w:val="000000"/>
              </w:rPr>
              <w:br/>
              <w:t xml:space="preserve">Na temelju sporazuma radi osiguranja novčane tražbine zasnivanjem založnog prava od 19. veljače 2008.g., </w:t>
            </w:r>
            <w:proofErr w:type="spellStart"/>
            <w:r w:rsidRPr="00952909">
              <w:rPr>
                <w:color w:val="000000"/>
              </w:rPr>
              <w:t>solemniziranog</w:t>
            </w:r>
            <w:proofErr w:type="spellEnd"/>
            <w:r w:rsidRPr="00952909">
              <w:rPr>
                <w:color w:val="000000"/>
              </w:rPr>
              <w:t xml:space="preserve"> kod javnog bilježnika Ružice Gagro u Belišću dana 19. veljače 2008.g. pod br. OV-807/2008, uknjižuje se zajednička hipoteka na etažu 12 lokal 9 vlasništvo </w:t>
            </w:r>
            <w:proofErr w:type="spellStart"/>
            <w:r w:rsidRPr="00952909">
              <w:rPr>
                <w:color w:val="000000"/>
              </w:rPr>
              <w:t>fiducijanta</w:t>
            </w:r>
            <w:proofErr w:type="spellEnd"/>
            <w:r w:rsidRPr="00952909">
              <w:rPr>
                <w:color w:val="000000"/>
              </w:rPr>
              <w:t xml:space="preserve"> </w:t>
            </w:r>
            <w:proofErr w:type="spellStart"/>
            <w:r w:rsidRPr="00952909">
              <w:rPr>
                <w:color w:val="000000"/>
              </w:rPr>
              <w:t>Mađarević</w:t>
            </w:r>
            <w:proofErr w:type="spellEnd"/>
            <w:r w:rsidRPr="00952909">
              <w:rPr>
                <w:color w:val="000000"/>
              </w:rPr>
              <w:t xml:space="preserve"> d.o.o. Satnica, Školska 53, fiducijara Repromaterijal d.o.o. Osijek, Strossmayerova 283, na iznos od 3.323.189,43 KN., sa kamatama na nekretninama kao sporednog poduloška, za korist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color w:val="000000"/>
              </w:rPr>
              <w:t>3.323.189,43 KN</w:t>
            </w: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color w:val="000000"/>
              </w:rPr>
              <w:t>SPOREDNI PODULOŽAK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b/>
                <w:bCs/>
                <w:color w:val="000000"/>
              </w:rPr>
              <w:t>FAMILIA MAĐAREVIĆ D.O.O., VALPOVO, VIJ.107.BRIGADE "HV" 5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jc w:val="center"/>
              <w:rPr>
                <w:color w:val="333333"/>
              </w:rPr>
            </w:pPr>
            <w:r w:rsidRPr="00952909">
              <w:rPr>
                <w:color w:val="000000"/>
              </w:rPr>
              <w:t>1.2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proofErr w:type="spellStart"/>
            <w:r w:rsidRPr="00952909">
              <w:rPr>
                <w:color w:val="000000"/>
              </w:rPr>
              <w:t>zabilježuje</w:t>
            </w:r>
            <w:proofErr w:type="spellEnd"/>
            <w:r w:rsidRPr="00952909">
              <w:rPr>
                <w:color w:val="000000"/>
              </w:rPr>
              <w:t xml:space="preserve"> se, da je glavni poduložak upisan na etažu - poduložak 1 istog </w:t>
            </w:r>
            <w:proofErr w:type="spellStart"/>
            <w:r w:rsidRPr="00952909">
              <w:rPr>
                <w:color w:val="000000"/>
              </w:rPr>
              <w:t>z.k</w:t>
            </w:r>
            <w:proofErr w:type="spellEnd"/>
            <w:r w:rsidRPr="00952909">
              <w:rPr>
                <w:color w:val="000000"/>
              </w:rPr>
              <w:t>.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8325"/>
            <w:gridSpan w:val="5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8325"/>
            <w:gridSpan w:val="5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b/>
                <w:bCs/>
                <w:color w:val="000000"/>
              </w:rPr>
              <w:t>2. Na suvlasnički dio: 12 (288/10000)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915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jc w:val="center"/>
              <w:rPr>
                <w:color w:val="333333"/>
              </w:rPr>
            </w:pPr>
            <w:r w:rsidRPr="00952909">
              <w:rPr>
                <w:color w:val="000000"/>
              </w:rPr>
              <w:t>2.1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color w:val="000000"/>
              </w:rPr>
              <w:t>Primljeno: 24.travnja 2008. Z-895/08</w:t>
            </w:r>
            <w:r w:rsidRPr="00952909">
              <w:rPr>
                <w:color w:val="000000"/>
              </w:rPr>
              <w:br/>
              <w:t xml:space="preserve">Na temelju </w:t>
            </w:r>
            <w:proofErr w:type="spellStart"/>
            <w:r w:rsidRPr="00952909">
              <w:rPr>
                <w:color w:val="000000"/>
              </w:rPr>
              <w:t>ovos</w:t>
            </w:r>
            <w:proofErr w:type="spellEnd"/>
            <w:r w:rsidRPr="00952909">
              <w:rPr>
                <w:color w:val="000000"/>
              </w:rPr>
              <w:t xml:space="preserve">. rješenja od 18.travnja 2008.g. </w:t>
            </w:r>
            <w:proofErr w:type="spellStart"/>
            <w:r w:rsidRPr="00952909">
              <w:rPr>
                <w:color w:val="000000"/>
              </w:rPr>
              <w:t>br.Ovr</w:t>
            </w:r>
            <w:proofErr w:type="spellEnd"/>
            <w:r w:rsidRPr="00952909">
              <w:rPr>
                <w:color w:val="000000"/>
              </w:rPr>
              <w:t xml:space="preserve">-290/08 uknjižuje se prisilna zajednička hipoteka na nekretninama </w:t>
            </w:r>
            <w:proofErr w:type="spellStart"/>
            <w:r w:rsidRPr="00952909">
              <w:rPr>
                <w:color w:val="000000"/>
              </w:rPr>
              <w:t>uA</w:t>
            </w:r>
            <w:proofErr w:type="spellEnd"/>
            <w:r w:rsidRPr="00952909">
              <w:rPr>
                <w:color w:val="000000"/>
              </w:rPr>
              <w:t xml:space="preserve"> protivnika </w:t>
            </w:r>
            <w:proofErr w:type="spellStart"/>
            <w:r w:rsidRPr="00952909">
              <w:rPr>
                <w:color w:val="000000"/>
              </w:rPr>
              <w:t>osig</w:t>
            </w:r>
            <w:proofErr w:type="spellEnd"/>
            <w:r w:rsidRPr="00952909">
              <w:rPr>
                <w:color w:val="000000"/>
              </w:rPr>
              <w:t xml:space="preserve">. </w:t>
            </w:r>
            <w:proofErr w:type="spellStart"/>
            <w:r w:rsidRPr="00952909">
              <w:rPr>
                <w:color w:val="000000"/>
              </w:rPr>
              <w:t>fiducijanta</w:t>
            </w:r>
            <w:proofErr w:type="spellEnd"/>
            <w:r w:rsidRPr="00952909">
              <w:rPr>
                <w:color w:val="000000"/>
              </w:rPr>
              <w:t xml:space="preserve"> </w:t>
            </w:r>
            <w:proofErr w:type="spellStart"/>
            <w:r w:rsidRPr="00952909">
              <w:rPr>
                <w:color w:val="000000"/>
              </w:rPr>
              <w:t>Mađarević</w:t>
            </w:r>
            <w:proofErr w:type="spellEnd"/>
            <w:r w:rsidRPr="00952909">
              <w:rPr>
                <w:color w:val="000000"/>
              </w:rPr>
              <w:t xml:space="preserve"> d.o.o. radi osiguranja novčane tražbine u ukupnom iznosu od 1.919.200,13 kn u korist </w:t>
            </w:r>
            <w:proofErr w:type="spellStart"/>
            <w:r w:rsidRPr="00952909">
              <w:rPr>
                <w:color w:val="000000"/>
              </w:rPr>
              <w:t>predl.osiguranja</w:t>
            </w:r>
            <w:proofErr w:type="spellEnd"/>
            <w:r w:rsidRPr="00952909">
              <w:rPr>
                <w:color w:val="000000"/>
              </w:rPr>
              <w:t>: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color w:val="000000"/>
              </w:rPr>
              <w:t>1.919.200,13 KN</w:t>
            </w: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color w:val="000000"/>
              </w:rPr>
              <w:t>SPOREDNI ULOŽAK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r w:rsidRPr="00952909">
              <w:rPr>
                <w:b/>
                <w:bCs/>
                <w:color w:val="000000"/>
              </w:rPr>
              <w:t>REPROMATERIJAL D.O.O. , OSIJEK, STROSSMAYEROVA 283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jc w:val="center"/>
              <w:rPr>
                <w:color w:val="333333"/>
              </w:rPr>
            </w:pPr>
            <w:r w:rsidRPr="00952909">
              <w:rPr>
                <w:color w:val="000000"/>
              </w:rPr>
              <w:t>2.2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proofErr w:type="spellStart"/>
            <w:r w:rsidRPr="00952909">
              <w:rPr>
                <w:color w:val="000000"/>
              </w:rPr>
              <w:t>Zabilježuje</w:t>
            </w:r>
            <w:proofErr w:type="spellEnd"/>
            <w:r w:rsidRPr="00952909">
              <w:rPr>
                <w:color w:val="000000"/>
              </w:rPr>
              <w:t xml:space="preserve"> se </w:t>
            </w:r>
            <w:proofErr w:type="spellStart"/>
            <w:r w:rsidRPr="00952909">
              <w:rPr>
                <w:color w:val="000000"/>
              </w:rPr>
              <w:t>ovršivost</w:t>
            </w:r>
            <w:proofErr w:type="spellEnd"/>
            <w:r w:rsidRPr="00952909">
              <w:rPr>
                <w:color w:val="000000"/>
              </w:rPr>
              <w:t xml:space="preserve"> novčane tražbine pod Z-895/08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jc w:val="center"/>
              <w:rPr>
                <w:color w:val="333333"/>
              </w:rPr>
            </w:pPr>
            <w:r w:rsidRPr="00952909">
              <w:rPr>
                <w:color w:val="000000"/>
              </w:rPr>
              <w:t>2.3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  <w:proofErr w:type="spellStart"/>
            <w:r w:rsidRPr="00952909">
              <w:rPr>
                <w:color w:val="000000"/>
              </w:rPr>
              <w:t>Zabilježuje</w:t>
            </w:r>
            <w:proofErr w:type="spellEnd"/>
            <w:r w:rsidRPr="00952909">
              <w:rPr>
                <w:color w:val="000000"/>
              </w:rPr>
              <w:t xml:space="preserve"> se da je glavni uložak upisan u podul.1 iste </w:t>
            </w:r>
            <w:proofErr w:type="spellStart"/>
            <w:r w:rsidRPr="00952909">
              <w:rPr>
                <w:color w:val="000000"/>
              </w:rPr>
              <w:t>ko</w:t>
            </w:r>
            <w:proofErr w:type="spellEnd"/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952909" w:rsidR="00952909" w:rsidRPr="00952909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8325"/>
            <w:gridSpan w:val="5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52909" w:rsidR="00952909" w:rsidRPr="00952909">
            <w:pPr>
              <w:rPr>
                <w:color w:val="333333"/>
              </w:rPr>
            </w:pPr>
          </w:p>
        </w:tc>
      </w:tr>
      <w:tr w:rsidTr="0067705E" w:rsidR="00952909" w:rsidRPr="00952909">
        <w:trPr>
          <w:trHeight w:val="825"/>
        </w:trPr>
        <w:tc>
          <w:tcPr>
            <w:tcW w:type="dxa" w:w="300"/>
            <w:shd w:fill="auto" w:color="auto" w:val="clear"/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dxa" w:w="8325"/>
            <w:gridSpan w:val="5"/>
            <w:shd w:fill="auto" w:color="auto" w:val="clear"/>
            <w:tcMar>
              <w:top w:type="dxa" w:w="0"/>
              <w:left w:type="dxa" w:w="0"/>
              <w:bottom w:type="dxa" w:w="150"/>
              <w:right w:type="dxa" w:w="0"/>
            </w:tcMar>
          </w:tcPr>
          <w:p w:rsidRDefault="00952909" w:rsidR="00952909" w:rsidRPr="00952909">
            <w:pPr>
              <w:rPr>
                <w:color w:val="333333"/>
              </w:rPr>
            </w:pPr>
          </w:p>
        </w:tc>
        <w:tc>
          <w:tcPr>
            <w:tcW w:type="auto" w:w="0"/>
            <w:shd w:fill="FFFFFF" w:color="auto" w:val="clear"/>
          </w:tcPr>
          <w:p w:rsidRDefault="00952909" w:rsidR="00952909" w:rsidRPr="00952909"/>
        </w:tc>
      </w:tr>
    </w:tbl>
    <w:p w:rsidRDefault="00367857" w:rsidP="00952909" w:rsidR="00367857" w:rsidRPr="00952909"/>
    <w:p w:rsidRDefault="008C0757" w:rsidP="008C0757" w:rsidR="008C0757" w:rsidRPr="00952909">
      <w:pPr>
        <w:ind w:left="1065"/>
        <w:jc w:val="center"/>
      </w:pPr>
      <w:r w:rsidRPr="00952909">
        <w:t>Obrazloženje</w:t>
      </w:r>
    </w:p>
    <w:p w:rsidRDefault="008C0757" w:rsidP="008C0757" w:rsidR="008C0757" w:rsidRPr="00952909">
      <w:pPr>
        <w:ind w:left="1425"/>
        <w:jc w:val="both"/>
      </w:pPr>
    </w:p>
    <w:p w:rsidRDefault="0043608B" w:rsidP="008C0757" w:rsidR="0043608B" w:rsidRPr="00952909">
      <w:pPr>
        <w:ind w:left="1425"/>
        <w:jc w:val="both"/>
      </w:pPr>
    </w:p>
    <w:p w:rsidRDefault="008C0757" w:rsidP="006B22E2" w:rsidR="008C0757" w:rsidRPr="00952909">
      <w:pPr>
        <w:ind w:firstLine="708"/>
        <w:jc w:val="both"/>
        <w:rPr>
          <w:bCs/>
        </w:rPr>
      </w:pPr>
      <w:r w:rsidRPr="00952909">
        <w:t>Rješenjem Trgovačkog suda u Osijeku broj St-</w:t>
      </w:r>
      <w:r w:rsidR="00AF171C" w:rsidRPr="00952909">
        <w:t>8/12</w:t>
      </w:r>
      <w:r w:rsidR="0043608B" w:rsidRPr="00952909">
        <w:t xml:space="preserve"> od </w:t>
      </w:r>
      <w:r w:rsidR="00900D67">
        <w:t>18. lipnja 2018</w:t>
      </w:r>
      <w:r w:rsidR="0043608B" w:rsidRPr="00952909">
        <w:t xml:space="preserve">. </w:t>
      </w:r>
      <w:r w:rsidRPr="00952909">
        <w:t xml:space="preserve">g. nekretnina stečajnog dužnika </w:t>
      </w:r>
      <w:r w:rsidR="001120E2" w:rsidRPr="00952909">
        <w:rPr>
          <w:b/>
        </w:rPr>
        <w:t xml:space="preserve">MAĐAREVIĆ d.o.o. "u stečaju" Satnica, Školska 53, MBS 030011356 OIB 14221984464 </w:t>
      </w:r>
      <w:r w:rsidRPr="00952909">
        <w:t xml:space="preserve">dosuđena je </w:t>
      </w:r>
      <w:proofErr w:type="spellStart"/>
      <w:r w:rsidRPr="00952909">
        <w:t>razlučnom</w:t>
      </w:r>
      <w:proofErr w:type="spellEnd"/>
      <w:r w:rsidRPr="00952909">
        <w:t xml:space="preserve"> vjerovniku </w:t>
      </w:r>
      <w:r w:rsidR="00AF171C" w:rsidRPr="00952909">
        <w:rPr>
          <w:bCs/>
        </w:rPr>
        <w:t>Repromaterijal d.o.o. Osijek, OIB: 04929358305</w:t>
      </w:r>
      <w:r w:rsidR="0043608B" w:rsidRPr="00952909">
        <w:rPr>
          <w:bCs/>
        </w:rPr>
        <w:t>.</w:t>
      </w:r>
    </w:p>
    <w:p w:rsidRDefault="008C0757" w:rsidP="008C0757" w:rsidR="008C0757" w:rsidRPr="00952909">
      <w:pPr>
        <w:ind w:firstLine="708"/>
        <w:jc w:val="both"/>
      </w:pPr>
      <w:r w:rsidRPr="00952909">
        <w:t xml:space="preserve">Rješenje o dosudi nekretnine kupcu </w:t>
      </w:r>
      <w:proofErr w:type="spellStart"/>
      <w:r w:rsidRPr="00952909">
        <w:t>razlučnom</w:t>
      </w:r>
      <w:proofErr w:type="spellEnd"/>
      <w:r w:rsidRPr="00952909">
        <w:t xml:space="preserve"> </w:t>
      </w:r>
      <w:r w:rsidR="0043608B" w:rsidRPr="00952909">
        <w:rPr>
          <w:bCs/>
        </w:rPr>
        <w:t xml:space="preserve">vjerovniku </w:t>
      </w:r>
      <w:r w:rsidR="00AF171C" w:rsidRPr="00952909">
        <w:rPr>
          <w:bCs/>
        </w:rPr>
        <w:t xml:space="preserve">Repromaterijal d.o.o. Osijek, OIB: 04929358305 </w:t>
      </w:r>
      <w:r w:rsidRPr="00952909">
        <w:t xml:space="preserve">od </w:t>
      </w:r>
      <w:r w:rsidR="00900D67">
        <w:t>18. lipnja 2018</w:t>
      </w:r>
      <w:r w:rsidR="0043608B" w:rsidRPr="00952909">
        <w:t>. g.</w:t>
      </w:r>
      <w:r w:rsidRPr="00952909">
        <w:rPr>
          <w:b/>
        </w:rPr>
        <w:t xml:space="preserve"> </w:t>
      </w:r>
      <w:r w:rsidRPr="00952909">
        <w:t xml:space="preserve">postalo je pravomoćno dana </w:t>
      </w:r>
      <w:r w:rsidR="00900D67">
        <w:t>2. srpnja 2018</w:t>
      </w:r>
      <w:r w:rsidR="0043608B" w:rsidRPr="00952909">
        <w:t>. g.</w:t>
      </w:r>
    </w:p>
    <w:p w:rsidRDefault="008C0757" w:rsidP="006B22E2" w:rsidR="006F2672" w:rsidRPr="00952909">
      <w:pPr>
        <w:ind w:firstLine="708"/>
        <w:jc w:val="both"/>
      </w:pPr>
      <w:r w:rsidRPr="00952909">
        <w:t xml:space="preserve">Sukladno čl. 107 Ovršnog zakona </w:t>
      </w:r>
      <w:proofErr w:type="spellStart"/>
      <w:r w:rsidRPr="00952909">
        <w:t>razlučni</w:t>
      </w:r>
      <w:proofErr w:type="spellEnd"/>
      <w:r w:rsidRPr="00952909">
        <w:t xml:space="preserve"> vjerovnik </w:t>
      </w:r>
      <w:r w:rsidR="00AF171C" w:rsidRPr="00952909">
        <w:rPr>
          <w:bCs/>
        </w:rPr>
        <w:t>Repromaterijal d.o.o. Osijek, OIB: 04929358305</w:t>
      </w:r>
      <w:r w:rsidR="0043608B" w:rsidRPr="00952909">
        <w:rPr>
          <w:bCs/>
        </w:rPr>
        <w:t xml:space="preserve">  </w:t>
      </w:r>
      <w:r w:rsidRPr="00952909">
        <w:t xml:space="preserve">platio je trošak stečajnog postupka u ukupnom iznosu od </w:t>
      </w:r>
      <w:r w:rsidR="00900D67">
        <w:t>151.868,10</w:t>
      </w:r>
      <w:r w:rsidRPr="00952909">
        <w:t xml:space="preserve"> kn dana </w:t>
      </w:r>
      <w:r w:rsidR="00900D67">
        <w:t>1. kolovoza 2018. g</w:t>
      </w:r>
      <w:r w:rsidR="006B22E2" w:rsidRPr="00952909">
        <w:t xml:space="preserve">. a što je bio u </w:t>
      </w:r>
      <w:r w:rsidR="00704506" w:rsidRPr="00952909">
        <w:t xml:space="preserve">obvezi </w:t>
      </w:r>
      <w:r w:rsidR="006B22E2" w:rsidRPr="00952909">
        <w:t xml:space="preserve">budući navedeni trošak </w:t>
      </w:r>
      <w:r w:rsidRPr="00952909">
        <w:t>teret</w:t>
      </w:r>
      <w:r w:rsidR="006B22E2" w:rsidRPr="00952909">
        <w:t>i</w:t>
      </w:r>
      <w:r w:rsidRPr="00952909">
        <w:t xml:space="preserve"> predmetn</w:t>
      </w:r>
      <w:r w:rsidR="00900D67">
        <w:t>e</w:t>
      </w:r>
      <w:r w:rsidRPr="00952909">
        <w:t xml:space="preserve"> nekretnin</w:t>
      </w:r>
      <w:r w:rsidR="00900D67">
        <w:t>e</w:t>
      </w:r>
      <w:r w:rsidR="006B22E2" w:rsidRPr="00952909">
        <w:t>.</w:t>
      </w:r>
      <w:r w:rsidRPr="00952909">
        <w:t xml:space="preserve"> </w:t>
      </w:r>
    </w:p>
    <w:p w:rsidRDefault="008C0757" w:rsidP="008C0757" w:rsidR="008C0757" w:rsidRPr="00952909">
      <w:pPr>
        <w:ind w:firstLine="708"/>
        <w:jc w:val="both"/>
      </w:pPr>
      <w:r w:rsidRPr="00952909">
        <w:t>S obzirom na gornje okolnosti, sud je temeljem čl. 6. st. 1. u svezi čl. 101. st. 3. i 4. Ovršnog zakona, odlučio kao u izreci ovog zaključka.</w:t>
      </w:r>
    </w:p>
    <w:p w:rsidRDefault="00E22E37" w:rsidP="00B85ADD" w:rsidR="00E22E37" w:rsidRPr="00952909">
      <w:pPr>
        <w:jc w:val="both"/>
      </w:pPr>
    </w:p>
    <w:p w:rsidRDefault="000A10DC" w:rsidP="000A10DC" w:rsidR="0084627B" w:rsidRPr="00952909">
      <w:pPr>
        <w:tabs>
          <w:tab w:pos="5389" w:val="center"/>
          <w:tab w:pos="7245" w:val="left"/>
        </w:tabs>
        <w:ind w:left="1425"/>
      </w:pPr>
      <w:r w:rsidRPr="00952909">
        <w:tab/>
      </w:r>
      <w:r w:rsidR="0084627B" w:rsidRPr="00952909">
        <w:t>U Osijeku</w:t>
      </w:r>
      <w:r w:rsidR="003A554D" w:rsidRPr="00952909">
        <w:t xml:space="preserve"> </w:t>
      </w:r>
      <w:r w:rsidR="00900D67">
        <w:t>30. kolovoza 2018. g.</w:t>
      </w:r>
    </w:p>
    <w:p w:rsidRDefault="00E22E37" w:rsidP="0084627B" w:rsidR="00E22E37" w:rsidRPr="00952909">
      <w:pPr>
        <w:ind w:left="1425"/>
        <w:jc w:val="center"/>
      </w:pPr>
    </w:p>
    <w:p w:rsidRDefault="00EA19E1" w:rsidP="00367857" w:rsidR="00EA19E1" w:rsidRPr="00952909"/>
    <w:p w:rsidRDefault="00EA19E1" w:rsidP="00EA19E1" w:rsidR="00EA19E1" w:rsidRPr="00952909">
      <w:pPr>
        <w:pStyle w:val="Tijeloteksta"/>
      </w:pPr>
      <w:r w:rsidRPr="00952909">
        <w:t>Zapisničar:</w:t>
      </w:r>
      <w:r w:rsidRPr="00952909">
        <w:tab/>
      </w:r>
      <w:r w:rsidRPr="00952909">
        <w:tab/>
      </w:r>
      <w:r w:rsidRPr="00952909">
        <w:tab/>
      </w:r>
      <w:r w:rsidRPr="00952909">
        <w:tab/>
      </w:r>
      <w:r w:rsidRPr="00952909">
        <w:tab/>
      </w:r>
      <w:r w:rsidRPr="00952909">
        <w:tab/>
      </w:r>
      <w:r w:rsidRPr="00952909">
        <w:tab/>
      </w:r>
      <w:r w:rsidRPr="00952909">
        <w:tab/>
      </w:r>
      <w:r w:rsidR="000A10DC" w:rsidRPr="00952909">
        <w:t xml:space="preserve">       </w:t>
      </w:r>
      <w:r w:rsidRPr="00952909">
        <w:t xml:space="preserve">  STEČAJN</w:t>
      </w:r>
      <w:r w:rsidR="000A10DC" w:rsidRPr="00952909">
        <w:t>A SUTKINJA</w:t>
      </w:r>
    </w:p>
    <w:p w:rsidRDefault="00EA19E1" w:rsidP="00EA19E1" w:rsidR="00EA19E1" w:rsidRPr="00952909">
      <w:pPr>
        <w:pStyle w:val="Tijeloteksta"/>
      </w:pPr>
      <w:r w:rsidRPr="00952909">
        <w:t>Danijela Sekulić</w:t>
      </w:r>
      <w:r w:rsidRPr="00952909">
        <w:tab/>
      </w:r>
      <w:r w:rsidRPr="00952909">
        <w:tab/>
      </w:r>
      <w:r w:rsidRPr="00952909">
        <w:tab/>
      </w:r>
      <w:r w:rsidRPr="00952909">
        <w:tab/>
        <w:t xml:space="preserve">      </w:t>
      </w:r>
      <w:r w:rsidRPr="00952909">
        <w:tab/>
      </w:r>
      <w:r w:rsidRPr="00952909">
        <w:tab/>
      </w:r>
      <w:r w:rsidRPr="00952909">
        <w:tab/>
      </w:r>
      <w:r w:rsidRPr="00952909">
        <w:tab/>
      </w:r>
      <w:r w:rsidRPr="00952909">
        <w:tab/>
        <w:t>Nada Roso</w:t>
      </w:r>
    </w:p>
    <w:p w:rsidRDefault="00AF171C" w:rsidP="00EA19E1" w:rsidR="00AF171C" w:rsidRPr="00952909">
      <w:pPr>
        <w:pStyle w:val="Tijeloteksta"/>
        <w:rPr>
          <w:b/>
          <w:bCs/>
        </w:rPr>
      </w:pPr>
    </w:p>
    <w:p w:rsidRDefault="00EA19E1" w:rsidP="00EA19E1" w:rsidR="00EA19E1" w:rsidRPr="00952909">
      <w:pPr>
        <w:jc w:val="both"/>
      </w:pPr>
      <w:r w:rsidRPr="00952909">
        <w:t>POUKA O PRAVNOM LIJEKU:</w:t>
      </w:r>
    </w:p>
    <w:p w:rsidRDefault="00EA19E1" w:rsidP="00EA19E1" w:rsidR="00EA19E1" w:rsidRPr="00952909">
      <w:pPr>
        <w:jc w:val="both"/>
      </w:pPr>
      <w:r w:rsidRPr="00952909">
        <w:t>Protiv zaključka nije dopušten pravni lijek (čl. 11. st. 5. Ovršnog zakona).</w:t>
      </w:r>
    </w:p>
    <w:p w:rsidRDefault="00E22E37" w:rsidP="00EA19E1" w:rsidR="00E22E37" w:rsidRPr="00952909"/>
    <w:p w:rsidRDefault="00EA19E1" w:rsidP="00EA19E1" w:rsidR="00EA19E1" w:rsidRPr="00952909">
      <w:pPr>
        <w:pStyle w:val="Tijeloteksta"/>
        <w:rPr>
          <w:bCs/>
        </w:rPr>
      </w:pPr>
      <w:r w:rsidRPr="00952909">
        <w:rPr>
          <w:bCs/>
        </w:rPr>
        <w:t xml:space="preserve">DNA: </w:t>
      </w:r>
    </w:p>
    <w:p w:rsidRDefault="00670F10" w:rsidP="0084627B" w:rsidR="00670F10" w:rsidRPr="00952909">
      <w:pPr>
        <w:ind w:left="1425"/>
        <w:jc w:val="both"/>
      </w:pPr>
    </w:p>
    <w:p w:rsidRDefault="00704506" w:rsidP="006F2672" w:rsidR="00E22E37" w:rsidRPr="00952909">
      <w:pPr>
        <w:pStyle w:val="Tijeloteksta"/>
        <w:numPr>
          <w:ilvl w:val="0"/>
          <w:numId w:val="5"/>
        </w:numPr>
      </w:pPr>
      <w:r w:rsidRPr="00952909">
        <w:t xml:space="preserve">Zemljišnoknjižni odjel </w:t>
      </w:r>
      <w:r w:rsidR="00AF171C" w:rsidRPr="00952909">
        <w:t>Valpovo</w:t>
      </w:r>
      <w:r w:rsidR="000A10DC" w:rsidRPr="00952909">
        <w:t xml:space="preserve"> uz rješenje o dosudi od </w:t>
      </w:r>
      <w:r w:rsidR="00900D67">
        <w:t>18.6.2018. g.</w:t>
      </w:r>
      <w:r w:rsidR="000A10DC" w:rsidRPr="00952909">
        <w:t xml:space="preserve"> s potvrdom pravomoćnosti</w:t>
      </w:r>
      <w:r w:rsidR="00367857" w:rsidRPr="00952909">
        <w:t xml:space="preserve"> </w:t>
      </w:r>
      <w:bookmarkStart w:name="_GoBack" w:id="0"/>
      <w:bookmarkEnd w:id="0"/>
    </w:p>
    <w:p w:rsidRDefault="000A10DC" w:rsidP="00EA19E1" w:rsidR="00E22E37" w:rsidRPr="00952909">
      <w:pPr>
        <w:pStyle w:val="Tijeloteksta"/>
        <w:numPr>
          <w:ilvl w:val="0"/>
          <w:numId w:val="5"/>
        </w:numPr>
      </w:pPr>
      <w:r w:rsidRPr="00952909">
        <w:t>e-</w:t>
      </w:r>
      <w:proofErr w:type="spellStart"/>
      <w:r w:rsidR="00E22E37" w:rsidRPr="00952909">
        <w:t>ogl</w:t>
      </w:r>
      <w:proofErr w:type="spellEnd"/>
      <w:r w:rsidR="00E22E37" w:rsidRPr="00952909">
        <w:t>. pl.</w:t>
      </w:r>
      <w:r w:rsidR="009540A3" w:rsidRPr="00952909">
        <w:t xml:space="preserve"> </w:t>
      </w:r>
    </w:p>
    <w:p w:rsidRDefault="00367857" w:rsidP="00E22E37" w:rsidR="00E22E37" w:rsidRPr="00952909">
      <w:pPr>
        <w:pStyle w:val="Tijeloteksta"/>
        <w:numPr>
          <w:ilvl w:val="0"/>
          <w:numId w:val="5"/>
        </w:numPr>
      </w:pPr>
      <w:r w:rsidRPr="00952909">
        <w:t>R-</w:t>
      </w:r>
      <w:r w:rsidR="00900D67">
        <w:t>3.10.</w:t>
      </w:r>
    </w:p>
    <w:p w:rsidRDefault="00EA19E1" w:rsidP="00E22E37" w:rsidR="00EA19E1" w:rsidRPr="00952909">
      <w:pPr>
        <w:pStyle w:val="Tijeloteksta"/>
        <w:ind w:left="360"/>
      </w:pPr>
    </w:p>
    <w:p w:rsidRDefault="00E22E37" w:rsidP="00E22E37" w:rsidR="00E22E37" w:rsidRPr="00952909">
      <w:pPr>
        <w:pStyle w:val="Tijeloteksta"/>
        <w:ind w:left="360"/>
      </w:pPr>
    </w:p>
    <w:p w:rsidRDefault="00E22E37" w:rsidP="00E22E37" w:rsidR="00E22E37" w:rsidRPr="00952909">
      <w:pPr>
        <w:pStyle w:val="Tijeloteksta"/>
        <w:ind w:left="360"/>
      </w:pPr>
    </w:p>
    <w:p w:rsidRDefault="00E22E37" w:rsidP="00E22E37" w:rsidR="00E22E37" w:rsidRPr="00952909">
      <w:pPr>
        <w:pStyle w:val="Tijeloteksta"/>
        <w:ind w:left="360"/>
      </w:pPr>
    </w:p>
    <w:p w:rsidRDefault="00E22E37" w:rsidP="00E22E37" w:rsidR="00E22E37" w:rsidRPr="00952909">
      <w:pPr>
        <w:pStyle w:val="Tijeloteksta"/>
        <w:ind w:left="360"/>
      </w:pPr>
    </w:p>
    <w:p w:rsidRDefault="00E22E37" w:rsidP="00E22E37" w:rsidR="00E22E37" w:rsidRPr="00952909">
      <w:pPr>
        <w:pStyle w:val="Tijeloteksta"/>
        <w:ind w:left="360"/>
      </w:pPr>
    </w:p>
    <w:p w:rsidRDefault="00E22E37" w:rsidP="00E22E37" w:rsidR="00E22E37" w:rsidRPr="00952909">
      <w:pPr>
        <w:pStyle w:val="Tijeloteksta"/>
        <w:ind w:left="360"/>
      </w:pPr>
    </w:p>
    <w:p w:rsidRDefault="00E22E37" w:rsidP="00E22E37" w:rsidR="00E22E37" w:rsidRPr="00952909">
      <w:pPr>
        <w:pStyle w:val="Tijeloteksta"/>
        <w:ind w:left="360"/>
      </w:pPr>
    </w:p>
    <w:p w:rsidRDefault="00E22E37" w:rsidP="00E22E37" w:rsidR="00E22E37" w:rsidRPr="00952909">
      <w:pPr>
        <w:pStyle w:val="Tijeloteksta"/>
        <w:ind w:left="360"/>
      </w:pPr>
    </w:p>
    <w:p w:rsidRDefault="00E22E37" w:rsidP="00E22E37" w:rsidR="00E22E37" w:rsidRPr="00952909">
      <w:pPr>
        <w:pStyle w:val="Tijeloteksta"/>
        <w:ind w:left="360"/>
      </w:pPr>
    </w:p>
    <w:p w:rsidRDefault="00E22E37" w:rsidP="00E22E37" w:rsidR="00E22E37" w:rsidRPr="00952909">
      <w:pPr>
        <w:pStyle w:val="Tijeloteksta"/>
        <w:ind w:left="360"/>
      </w:pPr>
    </w:p>
    <w:p w:rsidRDefault="00E22E37" w:rsidP="00E22E37" w:rsidR="00E22E37" w:rsidRPr="00952909">
      <w:pPr>
        <w:pStyle w:val="Tijeloteksta"/>
        <w:ind w:left="360"/>
      </w:pPr>
    </w:p>
    <w:p w:rsidRDefault="00E22E37" w:rsidP="00E22E37" w:rsidR="00E22E37" w:rsidRPr="00952909">
      <w:pPr>
        <w:pStyle w:val="Tijeloteksta"/>
        <w:ind w:left="360"/>
      </w:pPr>
    </w:p>
    <w:p w:rsidRDefault="00E22E37" w:rsidP="00E22E37" w:rsidR="00E22E37" w:rsidRPr="00952909">
      <w:pPr>
        <w:pStyle w:val="Tijeloteksta"/>
        <w:ind w:left="360"/>
      </w:pPr>
    </w:p>
    <w:p w:rsidRDefault="00E22E37" w:rsidP="00E22E37" w:rsidR="00E22E37" w:rsidRPr="00952909">
      <w:pPr>
        <w:pStyle w:val="Tijeloteksta"/>
        <w:ind w:left="360"/>
      </w:pPr>
    </w:p>
    <w:p w:rsidRDefault="00E22E37" w:rsidP="00E22E37" w:rsidR="00E22E37" w:rsidRPr="00952909">
      <w:pPr>
        <w:pStyle w:val="Tijeloteksta"/>
        <w:ind w:left="360"/>
      </w:pPr>
    </w:p>
    <w:p w:rsidRDefault="00E22E37" w:rsidP="00E22E37" w:rsidR="00E22E37" w:rsidRPr="00952909">
      <w:pPr>
        <w:pStyle w:val="Tijeloteksta"/>
        <w:ind w:left="360"/>
      </w:pPr>
    </w:p>
    <w:p w:rsidRDefault="00E22E37" w:rsidP="00E22E37" w:rsidR="00E22E37" w:rsidRPr="00952909">
      <w:pPr>
        <w:pStyle w:val="Tijeloteksta"/>
        <w:ind w:left="360"/>
      </w:pPr>
    </w:p>
    <w:p w:rsidRDefault="00A33C2B" w:rsidP="00A33C2B" w:rsidR="00A33C2B" w:rsidRPr="00952909">
      <w:pPr>
        <w:pStyle w:val="Tijeloteksta"/>
      </w:pPr>
    </w:p>
    <w:p w:rsidRDefault="00A33C2B" w:rsidP="00A33C2B" w:rsidR="00A33C2B" w:rsidRPr="00952909">
      <w:pPr>
        <w:pStyle w:val="Tijeloteksta"/>
      </w:pPr>
    </w:p>
    <w:p w:rsidRDefault="00A33C2B" w:rsidP="00A33C2B" w:rsidR="00A33C2B" w:rsidRPr="00952909">
      <w:pPr>
        <w:pStyle w:val="Tijeloteksta"/>
      </w:pPr>
    </w:p>
    <w:p w:rsidRDefault="00A33C2B" w:rsidP="00A33C2B" w:rsidR="00A33C2B" w:rsidRPr="00952909">
      <w:pPr>
        <w:pStyle w:val="Tijeloteksta"/>
      </w:pPr>
    </w:p>
    <w:p w:rsidRDefault="00367857" w:rsidP="00A33C2B" w:rsidR="00367857" w:rsidRPr="00952909">
      <w:pPr>
        <w:pStyle w:val="Tijeloteksta"/>
      </w:pPr>
    </w:p>
    <w:p w:rsidRDefault="00367857" w:rsidP="00A33C2B" w:rsidR="00367857" w:rsidRPr="00952909">
      <w:pPr>
        <w:pStyle w:val="Tijeloteksta"/>
      </w:pPr>
    </w:p>
    <w:p w:rsidRDefault="00367857" w:rsidP="00A33C2B" w:rsidR="00367857" w:rsidRPr="00952909">
      <w:pPr>
        <w:pStyle w:val="Tijeloteksta"/>
      </w:pPr>
    </w:p>
    <w:p w:rsidRDefault="00367857" w:rsidP="00A33C2B" w:rsidR="00367857" w:rsidRPr="00952909">
      <w:pPr>
        <w:pStyle w:val="Tijeloteksta"/>
      </w:pPr>
    </w:p>
    <w:p w:rsidRDefault="00367857" w:rsidP="00A33C2B" w:rsidR="00367857" w:rsidRPr="00952909">
      <w:pPr>
        <w:pStyle w:val="Tijeloteksta"/>
      </w:pPr>
    </w:p>
    <w:p w:rsidRDefault="00367857" w:rsidP="00A33C2B" w:rsidR="00367857" w:rsidRPr="00952909">
      <w:pPr>
        <w:pStyle w:val="Tijeloteksta"/>
      </w:pPr>
    </w:p>
    <w:p w:rsidRDefault="00367857" w:rsidP="00A33C2B" w:rsidR="00367857" w:rsidRPr="00952909">
      <w:pPr>
        <w:pStyle w:val="Tijeloteksta"/>
      </w:pPr>
    </w:p>
    <w:p w:rsidRDefault="00367857" w:rsidP="00A33C2B" w:rsidR="00367857" w:rsidRPr="00952909">
      <w:pPr>
        <w:pStyle w:val="Tijeloteksta"/>
      </w:pPr>
    </w:p>
    <w:p w:rsidRDefault="00367857" w:rsidP="00A33C2B" w:rsidR="00367857" w:rsidRPr="00952909">
      <w:pPr>
        <w:pStyle w:val="Tijeloteksta"/>
      </w:pPr>
    </w:p>
    <w:p w:rsidRDefault="00367857" w:rsidP="00A33C2B" w:rsidR="00367857" w:rsidRPr="00952909">
      <w:pPr>
        <w:pStyle w:val="Tijeloteksta"/>
      </w:pPr>
    </w:p>
    <w:p w:rsidRDefault="00367857" w:rsidP="00A33C2B" w:rsidR="00367857" w:rsidRPr="00952909">
      <w:pPr>
        <w:pStyle w:val="Tijeloteksta"/>
      </w:pPr>
    </w:p>
    <w:p w:rsidRDefault="00367857" w:rsidP="00A33C2B" w:rsidR="00367857" w:rsidRPr="00952909">
      <w:pPr>
        <w:pStyle w:val="Tijeloteksta"/>
      </w:pPr>
    </w:p>
    <w:p w:rsidRDefault="00367857" w:rsidP="00A33C2B" w:rsidR="00367857" w:rsidRPr="00952909">
      <w:pPr>
        <w:pStyle w:val="Tijeloteksta"/>
      </w:pPr>
    </w:p>
    <w:p w:rsidRDefault="00367857" w:rsidP="00A33C2B" w:rsidR="00367857" w:rsidRPr="00952909">
      <w:pPr>
        <w:pStyle w:val="Tijeloteksta"/>
      </w:pPr>
    </w:p>
    <w:p w:rsidRDefault="00367857" w:rsidP="00A33C2B" w:rsidR="00367857" w:rsidRPr="00952909">
      <w:pPr>
        <w:pStyle w:val="Tijeloteksta"/>
      </w:pPr>
    </w:p>
    <w:p w:rsidRDefault="00367857" w:rsidP="00A33C2B" w:rsidR="00367857" w:rsidRPr="00952909">
      <w:pPr>
        <w:pStyle w:val="Tijeloteksta"/>
      </w:pPr>
    </w:p>
    <w:p w:rsidRDefault="00367857" w:rsidP="00A33C2B" w:rsidR="00367857" w:rsidRPr="00952909">
      <w:pPr>
        <w:pStyle w:val="Tijeloteksta"/>
      </w:pPr>
    </w:p>
    <w:p w:rsidRDefault="00367857" w:rsidP="00A33C2B" w:rsidR="00367857" w:rsidRPr="00952909">
      <w:pPr>
        <w:pStyle w:val="Tijeloteksta"/>
      </w:pPr>
    </w:p>
    <w:p w:rsidRDefault="00367857" w:rsidP="00A33C2B" w:rsidR="00367857" w:rsidRPr="00952909">
      <w:pPr>
        <w:pStyle w:val="Tijeloteksta"/>
      </w:pPr>
    </w:p>
    <w:p w:rsidRDefault="00367857" w:rsidP="00A33C2B" w:rsidR="00367857" w:rsidRPr="00952909">
      <w:pPr>
        <w:pStyle w:val="Tijeloteksta"/>
      </w:pPr>
    </w:p>
    <w:p w:rsidRDefault="00367857" w:rsidP="00A33C2B" w:rsidR="00367857" w:rsidRPr="00952909">
      <w:pPr>
        <w:pStyle w:val="Tijeloteksta"/>
      </w:pPr>
    </w:p>
    <w:p w:rsidRDefault="00A33C2B" w:rsidP="00A33C2B" w:rsidR="00A33C2B" w:rsidRPr="00952909">
      <w:pPr>
        <w:pStyle w:val="Tijeloteksta"/>
      </w:pPr>
    </w:p>
    <w:p w:rsidRDefault="00A33C2B" w:rsidP="00A33C2B" w:rsidR="00A33C2B" w:rsidRPr="00952909">
      <w:pPr>
        <w:pStyle w:val="Tijeloteksta"/>
      </w:pPr>
    </w:p>
    <w:p w:rsidRDefault="008A72EF" w:rsidP="0084627B" w:rsidR="008A72EF" w:rsidRPr="00952909">
      <w:pPr>
        <w:ind w:left="1425"/>
        <w:jc w:val="both"/>
      </w:pPr>
    </w:p>
    <w:sectPr w:rsidR="008A72EF" w:rsidRPr="00952909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1E37" w:rsidR="00A71E37">
      <w:r>
        <w:separator/>
      </w:r>
    </w:p>
  </w:endnote>
  <w:endnote w:id="0" w:type="continuationSeparator">
    <w:p w:rsidRDefault="00A71E37" w:rsidR="00A71E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1E37" w:rsidR="00A71E37">
      <w:r>
        <w:separator/>
      </w:r>
    </w:p>
  </w:footnote>
  <w:footnote w:id="0" w:type="continuationSeparator">
    <w:p w:rsidRDefault="00A71E37" w:rsidR="00A71E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98103729"/>
      <w:docPartObj>
        <w:docPartGallery w:val="Page Numbers (Top of Page)"/>
        <w:docPartUnique/>
      </w:docPartObj>
    </w:sdtPr>
    <w:sdtEndPr/>
    <w:sdtContent>
      <w:p w:rsidRDefault="00900D67" w:rsidR="00900D6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163B">
          <w:rPr>
            <w:noProof/>
          </w:rPr>
          <w:t>8</w:t>
        </w:r>
        <w:r>
          <w:fldChar w:fldCharType="end"/>
        </w:r>
      </w:p>
    </w:sdtContent>
  </w:sdt>
  <w:p w:rsidRDefault="00F50565" w:rsidP="00900D67" w:rsidR="00F50565">
    <w:pPr>
      <w:pStyle w:val="Zaglavlje"/>
      <w:jc w:val="center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10952558"/>
      <w:docPartObj>
        <w:docPartGallery w:val="Page Numbers (Top of Page)"/>
        <w:docPartUnique/>
      </w:docPartObj>
    </w:sdtPr>
    <w:sdtEndPr/>
    <w:sdtContent>
      <w:p w:rsidRDefault="00900D67" w:rsidR="00900D6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163B">
          <w:rPr>
            <w:noProof/>
          </w:rPr>
          <w:t>1</w:t>
        </w:r>
        <w:r>
          <w:fldChar w:fldCharType="end"/>
        </w:r>
      </w:p>
    </w:sdtContent>
  </w:sdt>
  <w:p w:rsidRDefault="00F50565" w:rsidR="00F505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A222E"/>
    <w:multiLevelType w:val="hybridMultilevel"/>
    <w:tmpl w:val="EC76EF96"/>
    <w:lvl w:tplc="64EC52AC" w:ilvl="0">
      <w:start w:val="3"/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1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E294C20"/>
    <w:multiLevelType w:val="multilevel"/>
    <w:tmpl w:val="739A7ADE"/>
    <w:lvl w:ilvl="0">
      <w:start w:val="1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50" w:left="18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9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999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1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00"/>
      </w:pPr>
      <w:rPr>
        <w:rFonts w:hint="default"/>
      </w:rPr>
    </w:lvl>
  </w:abstractNum>
  <w:abstractNum w:abstractNumId="5">
    <w:nsid w:val="20336B40"/>
    <w:multiLevelType w:val="hybridMultilevel"/>
    <w:tmpl w:val="F3941C94"/>
    <w:lvl w:tplc="F89E5526" w:ilvl="0">
      <w:start w:val="1"/>
      <w:numFmt w:val="decimal"/>
      <w:lvlText w:val="%1."/>
      <w:lvlJc w:val="left"/>
      <w:pPr>
        <w:ind w:hanging="360" w:left="1068"/>
      </w:pPr>
      <w:rPr>
        <w:rFonts w:hAnsi="Calibri" w:ascii="Calibri"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274670C0"/>
    <w:multiLevelType w:val="hybridMultilevel"/>
    <w:tmpl w:val="E700AD22"/>
    <w:lvl w:tplc="912256A2" w:ilvl="0">
      <w:start w:val="1"/>
      <w:numFmt w:val="decimal"/>
      <w:lvlText w:val="%1."/>
      <w:lvlJc w:val="left"/>
      <w:pPr>
        <w:ind w:hanging="36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7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BB570A7"/>
    <w:multiLevelType w:val="multilevel"/>
    <w:tmpl w:val="08B2036A"/>
    <w:lvl w:ilvl="0">
      <w:start w:val="1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360" w:left="177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720" w:left="35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720" w:left="42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080" w:left="532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080" w:left="603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080" w:left="6744"/>
      </w:pPr>
      <w:rPr>
        <w:rFonts w:hint="default"/>
      </w:rPr>
    </w:lvl>
  </w:abstractNum>
  <w:abstractNum w:abstractNumId="9">
    <w:nsid w:val="2C2540C6"/>
    <w:multiLevelType w:val="hybridMultilevel"/>
    <w:tmpl w:val="D28E4D26"/>
    <w:lvl w:tplc="9D483F40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0">
    <w:nsid w:val="33B67D8B"/>
    <w:multiLevelType w:val="multilevel"/>
    <w:tmpl w:val="83FAA5D4"/>
    <w:lvl w:ilvl="0">
      <w:start w:val="2"/>
      <w:numFmt w:val="decimal"/>
      <w:lvlText w:val="%1."/>
      <w:lvlJc w:val="left"/>
      <w:pPr>
        <w:ind w:hanging="360" w:left="2511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2511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87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71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231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31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591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3591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3951"/>
      </w:pPr>
      <w:rPr>
        <w:rFonts w:hint="default"/>
      </w:rPr>
    </w:lvl>
  </w:abstractNum>
  <w:abstractNum w:abstractNumId="11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12">
    <w:nsid w:val="41F528F4"/>
    <w:multiLevelType w:val="hybridMultilevel"/>
    <w:tmpl w:val="3DE02E56"/>
    <w:lvl w:tplc="10E8162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4948247F"/>
    <w:multiLevelType w:val="hybridMultilevel"/>
    <w:tmpl w:val="7D7EAA18"/>
    <w:lvl w:tplc="611CE67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F9E350D"/>
    <w:multiLevelType w:val="multilevel"/>
    <w:tmpl w:val="F6BC2666"/>
    <w:lvl w:ilvl="0">
      <w:start w:val="1"/>
      <w:numFmt w:val="decimal"/>
      <w:lvlText w:val="%1"/>
      <w:lvlJc w:val="left"/>
      <w:pPr>
        <w:ind w:hanging="1065" w:left="1065"/>
      </w:pPr>
      <w:rPr>
        <w:rFonts w:hint="default"/>
        <w:color w:val="auto"/>
        <w:sz w:val="24"/>
      </w:rPr>
    </w:lvl>
    <w:lvl w:ilvl="1">
      <w:start w:val="1"/>
      <w:numFmt w:val="decimal"/>
      <w:lvlText w:val="%1.%2"/>
      <w:lvlJc w:val="left"/>
      <w:pPr>
        <w:ind w:hanging="1065" w:left="1773"/>
      </w:pPr>
      <w:rPr>
        <w:rFonts w:hint="default"/>
        <w:color w:val="auto"/>
        <w:sz w:val="24"/>
      </w:rPr>
    </w:lvl>
    <w:lvl w:ilvl="2">
      <w:start w:val="1"/>
      <w:numFmt w:val="decimal"/>
      <w:lvlText w:val="%1.%2.%3"/>
      <w:lvlJc w:val="left"/>
      <w:pPr>
        <w:ind w:hanging="1065" w:left="2481"/>
      </w:pPr>
      <w:rPr>
        <w:rFonts w:hint="default"/>
        <w:color w:val="auto"/>
        <w:sz w:val="24"/>
      </w:rPr>
    </w:lvl>
    <w:lvl w:ilvl="3">
      <w:start w:val="1"/>
      <w:numFmt w:val="decimal"/>
      <w:lvlText w:val="%1.%2.%3.%4"/>
      <w:lvlJc w:val="left"/>
      <w:pPr>
        <w:ind w:hanging="1065" w:left="3189"/>
      </w:pPr>
      <w:rPr>
        <w:rFonts w:hint="default"/>
        <w:color w:val="auto"/>
        <w:sz w:val="24"/>
      </w:rPr>
    </w:lvl>
    <w:lvl w:ilvl="4">
      <w:start w:val="1"/>
      <w:numFmt w:val="decimal"/>
      <w:lvlText w:val="%1.%2.%3.%4.%5"/>
      <w:lvlJc w:val="left"/>
      <w:pPr>
        <w:ind w:hanging="1080" w:left="3912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"/>
      <w:lvlJc w:val="left"/>
      <w:pPr>
        <w:ind w:hanging="1080" w:left="462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hanging="1440" w:left="5688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"/>
      <w:lvlJc w:val="left"/>
      <w:pPr>
        <w:ind w:hanging="1440" w:left="6396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"/>
      <w:lvlJc w:val="left"/>
      <w:pPr>
        <w:ind w:hanging="1800" w:left="7464"/>
      </w:pPr>
      <w:rPr>
        <w:rFonts w:hint="default"/>
        <w:color w:val="auto"/>
        <w:sz w:val="24"/>
      </w:rPr>
    </w:lvl>
  </w:abstractNum>
  <w:abstractNum w:abstractNumId="16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7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8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9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63A11EB"/>
    <w:multiLevelType w:val="hybridMultilevel"/>
    <w:tmpl w:val="D948463E"/>
    <w:lvl w:tplc="91B2FE00" w:ilvl="0">
      <w:numFmt w:val="bullet"/>
      <w:lvlText w:val="-"/>
      <w:lvlJc w:val="left"/>
      <w:pPr>
        <w:ind w:hanging="360" w:left="78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22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23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4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6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7"/>
  </w:num>
  <w:num w:numId="2">
    <w:abstractNumId w:val="19"/>
  </w:num>
  <w:num w:numId="3">
    <w:abstractNumId w:val="22"/>
  </w:num>
  <w:num w:numId="4">
    <w:abstractNumId w:val="14"/>
  </w:num>
  <w:num w:numId="5">
    <w:abstractNumId w:val="20"/>
  </w:num>
  <w:num w:numId="6">
    <w:abstractNumId w:val="23"/>
  </w:num>
  <w:num w:numId="7">
    <w:abstractNumId w:val="24"/>
  </w:num>
  <w:num w:numId="8">
    <w:abstractNumId w:val="16"/>
  </w:num>
  <w:num w:numId="9">
    <w:abstractNumId w:val="25"/>
  </w:num>
  <w:num w:numId="10">
    <w:abstractNumId w:val="2"/>
  </w:num>
  <w:num w:numId="11">
    <w:abstractNumId w:val="11"/>
  </w:num>
  <w:num w:numId="12">
    <w:abstractNumId w:val="26"/>
  </w:num>
  <w:num w:numId="13">
    <w:abstractNumId w:val="1"/>
  </w:num>
  <w:num w:numId="14">
    <w:abstractNumId w:val="18"/>
  </w:num>
  <w:num w:numId="15">
    <w:abstractNumId w:val="7"/>
  </w:num>
  <w:num w:numId="16">
    <w:abstractNumId w:val="3"/>
  </w:num>
  <w:num w:numId="17">
    <w:abstractNumId w:val="4"/>
  </w:num>
  <w:num w:numId="18">
    <w:abstractNumId w:val="10"/>
  </w:num>
  <w:num w:numId="19">
    <w:abstractNumId w:val="9"/>
  </w:num>
  <w:num w:numId="20">
    <w:abstractNumId w:val="0"/>
  </w:num>
  <w:num w:numId="21">
    <w:abstractNumId w:val="21"/>
  </w:num>
  <w:num w:numId="22">
    <w:abstractNumId w:val="15"/>
  </w:num>
  <w:num w:numId="23">
    <w:abstractNumId w:val="8"/>
  </w:num>
  <w:num w:numId="24">
    <w:abstractNumId w:val="13"/>
  </w:num>
  <w:num w:numId="25">
    <w:abstractNumId w:val="12"/>
  </w:num>
  <w:num w:numId="26">
    <w:abstractNumId w:val="6"/>
  </w:num>
  <w:num w:numId="2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81501"/>
    <w:rsid w:val="000A10DC"/>
    <w:rsid w:val="000A6105"/>
    <w:rsid w:val="000B573E"/>
    <w:rsid w:val="000C2DBD"/>
    <w:rsid w:val="000C75FF"/>
    <w:rsid w:val="000D4086"/>
    <w:rsid w:val="000F0255"/>
    <w:rsid w:val="000F4A51"/>
    <w:rsid w:val="00103E2E"/>
    <w:rsid w:val="00111E95"/>
    <w:rsid w:val="001120E2"/>
    <w:rsid w:val="00114985"/>
    <w:rsid w:val="001158DF"/>
    <w:rsid w:val="0011607C"/>
    <w:rsid w:val="0012187C"/>
    <w:rsid w:val="0012580D"/>
    <w:rsid w:val="00155C69"/>
    <w:rsid w:val="00165DD6"/>
    <w:rsid w:val="0018745E"/>
    <w:rsid w:val="00193FD2"/>
    <w:rsid w:val="001A7119"/>
    <w:rsid w:val="001B691C"/>
    <w:rsid w:val="001C7225"/>
    <w:rsid w:val="001E06D7"/>
    <w:rsid w:val="001E18B5"/>
    <w:rsid w:val="001F40F5"/>
    <w:rsid w:val="002149DA"/>
    <w:rsid w:val="002160C6"/>
    <w:rsid w:val="00242171"/>
    <w:rsid w:val="002531DC"/>
    <w:rsid w:val="00261DD7"/>
    <w:rsid w:val="00264D7A"/>
    <w:rsid w:val="00267F79"/>
    <w:rsid w:val="0029177B"/>
    <w:rsid w:val="002A0808"/>
    <w:rsid w:val="002B5105"/>
    <w:rsid w:val="002C7BB6"/>
    <w:rsid w:val="002D3C4E"/>
    <w:rsid w:val="002E6AA0"/>
    <w:rsid w:val="002F78B9"/>
    <w:rsid w:val="00304976"/>
    <w:rsid w:val="00316FFD"/>
    <w:rsid w:val="00333655"/>
    <w:rsid w:val="0033428F"/>
    <w:rsid w:val="00340101"/>
    <w:rsid w:val="00356785"/>
    <w:rsid w:val="0035718F"/>
    <w:rsid w:val="00363AC4"/>
    <w:rsid w:val="00365EB5"/>
    <w:rsid w:val="00367857"/>
    <w:rsid w:val="00386290"/>
    <w:rsid w:val="003A554D"/>
    <w:rsid w:val="003C1D60"/>
    <w:rsid w:val="003C2E87"/>
    <w:rsid w:val="003E26E4"/>
    <w:rsid w:val="003E5EEC"/>
    <w:rsid w:val="003F0E69"/>
    <w:rsid w:val="003F7074"/>
    <w:rsid w:val="00405CDB"/>
    <w:rsid w:val="00420EE5"/>
    <w:rsid w:val="00433769"/>
    <w:rsid w:val="00433EF8"/>
    <w:rsid w:val="0043608B"/>
    <w:rsid w:val="00437703"/>
    <w:rsid w:val="00440696"/>
    <w:rsid w:val="004572F5"/>
    <w:rsid w:val="00470300"/>
    <w:rsid w:val="004729F3"/>
    <w:rsid w:val="00490D02"/>
    <w:rsid w:val="00493768"/>
    <w:rsid w:val="004B1F30"/>
    <w:rsid w:val="004B3AE7"/>
    <w:rsid w:val="004B3D9B"/>
    <w:rsid w:val="004E03C2"/>
    <w:rsid w:val="0051693D"/>
    <w:rsid w:val="00521FE6"/>
    <w:rsid w:val="0052368D"/>
    <w:rsid w:val="00524FD4"/>
    <w:rsid w:val="00551F22"/>
    <w:rsid w:val="0055370E"/>
    <w:rsid w:val="00560345"/>
    <w:rsid w:val="00575B4B"/>
    <w:rsid w:val="005A6222"/>
    <w:rsid w:val="005B609C"/>
    <w:rsid w:val="005B6CBA"/>
    <w:rsid w:val="005C4314"/>
    <w:rsid w:val="005D2CAF"/>
    <w:rsid w:val="005D76EF"/>
    <w:rsid w:val="005E558D"/>
    <w:rsid w:val="006012CC"/>
    <w:rsid w:val="00602FFC"/>
    <w:rsid w:val="00615F30"/>
    <w:rsid w:val="006315D8"/>
    <w:rsid w:val="00666DFD"/>
    <w:rsid w:val="00670F10"/>
    <w:rsid w:val="00672D37"/>
    <w:rsid w:val="0067705E"/>
    <w:rsid w:val="00677551"/>
    <w:rsid w:val="006841D2"/>
    <w:rsid w:val="00695AD9"/>
    <w:rsid w:val="006976A3"/>
    <w:rsid w:val="006A0FB7"/>
    <w:rsid w:val="006B17D9"/>
    <w:rsid w:val="006B22E2"/>
    <w:rsid w:val="006B72DE"/>
    <w:rsid w:val="006C1EE3"/>
    <w:rsid w:val="006D18E6"/>
    <w:rsid w:val="006D6978"/>
    <w:rsid w:val="006F2672"/>
    <w:rsid w:val="006F3607"/>
    <w:rsid w:val="006F4F1C"/>
    <w:rsid w:val="00704506"/>
    <w:rsid w:val="00734462"/>
    <w:rsid w:val="007344A9"/>
    <w:rsid w:val="00752C2B"/>
    <w:rsid w:val="0076065C"/>
    <w:rsid w:val="00763833"/>
    <w:rsid w:val="00764C83"/>
    <w:rsid w:val="00767088"/>
    <w:rsid w:val="00775AA3"/>
    <w:rsid w:val="007761FB"/>
    <w:rsid w:val="007820DD"/>
    <w:rsid w:val="00792EE8"/>
    <w:rsid w:val="007A2A11"/>
    <w:rsid w:val="007B4D38"/>
    <w:rsid w:val="007B597F"/>
    <w:rsid w:val="007D597B"/>
    <w:rsid w:val="007E4DD9"/>
    <w:rsid w:val="00801C75"/>
    <w:rsid w:val="00812498"/>
    <w:rsid w:val="00830B2E"/>
    <w:rsid w:val="008326A9"/>
    <w:rsid w:val="008419B9"/>
    <w:rsid w:val="0084627B"/>
    <w:rsid w:val="00847615"/>
    <w:rsid w:val="00857B51"/>
    <w:rsid w:val="0086125B"/>
    <w:rsid w:val="00864CDA"/>
    <w:rsid w:val="0086607B"/>
    <w:rsid w:val="0088426E"/>
    <w:rsid w:val="008A300F"/>
    <w:rsid w:val="008A3350"/>
    <w:rsid w:val="008A72EF"/>
    <w:rsid w:val="008C0757"/>
    <w:rsid w:val="008D37BB"/>
    <w:rsid w:val="008D4CA6"/>
    <w:rsid w:val="00900D67"/>
    <w:rsid w:val="00901EED"/>
    <w:rsid w:val="00902607"/>
    <w:rsid w:val="00925E5F"/>
    <w:rsid w:val="00935C18"/>
    <w:rsid w:val="0094128C"/>
    <w:rsid w:val="009516A0"/>
    <w:rsid w:val="00952909"/>
    <w:rsid w:val="009540A3"/>
    <w:rsid w:val="00973133"/>
    <w:rsid w:val="009B72A4"/>
    <w:rsid w:val="009C1D35"/>
    <w:rsid w:val="009D4238"/>
    <w:rsid w:val="009D693E"/>
    <w:rsid w:val="009E299F"/>
    <w:rsid w:val="009F163B"/>
    <w:rsid w:val="00A33C2B"/>
    <w:rsid w:val="00A3682D"/>
    <w:rsid w:val="00A41D6B"/>
    <w:rsid w:val="00A652E1"/>
    <w:rsid w:val="00A71E37"/>
    <w:rsid w:val="00AA02FE"/>
    <w:rsid w:val="00AA7BA7"/>
    <w:rsid w:val="00AB71FE"/>
    <w:rsid w:val="00AF171C"/>
    <w:rsid w:val="00B11FDD"/>
    <w:rsid w:val="00B2515B"/>
    <w:rsid w:val="00B2798C"/>
    <w:rsid w:val="00B47CF8"/>
    <w:rsid w:val="00B56C02"/>
    <w:rsid w:val="00B65007"/>
    <w:rsid w:val="00B85ADD"/>
    <w:rsid w:val="00BA1368"/>
    <w:rsid w:val="00BA388C"/>
    <w:rsid w:val="00BA441E"/>
    <w:rsid w:val="00BC5C48"/>
    <w:rsid w:val="00BF79EC"/>
    <w:rsid w:val="00C26D1C"/>
    <w:rsid w:val="00C3127D"/>
    <w:rsid w:val="00C428B5"/>
    <w:rsid w:val="00C5562A"/>
    <w:rsid w:val="00C63693"/>
    <w:rsid w:val="00C6437F"/>
    <w:rsid w:val="00C70563"/>
    <w:rsid w:val="00C95B2E"/>
    <w:rsid w:val="00CA0E6D"/>
    <w:rsid w:val="00CA5E07"/>
    <w:rsid w:val="00CA7124"/>
    <w:rsid w:val="00CB37D0"/>
    <w:rsid w:val="00CC321F"/>
    <w:rsid w:val="00CD05EA"/>
    <w:rsid w:val="00CE6704"/>
    <w:rsid w:val="00CE6749"/>
    <w:rsid w:val="00CF14CE"/>
    <w:rsid w:val="00CF1E78"/>
    <w:rsid w:val="00CF5CF1"/>
    <w:rsid w:val="00D11521"/>
    <w:rsid w:val="00D15D45"/>
    <w:rsid w:val="00D16D3E"/>
    <w:rsid w:val="00D26304"/>
    <w:rsid w:val="00D26C6F"/>
    <w:rsid w:val="00D3268C"/>
    <w:rsid w:val="00D4088D"/>
    <w:rsid w:val="00D42D3E"/>
    <w:rsid w:val="00D446EF"/>
    <w:rsid w:val="00D57538"/>
    <w:rsid w:val="00D6245A"/>
    <w:rsid w:val="00D92E9C"/>
    <w:rsid w:val="00DA30BE"/>
    <w:rsid w:val="00DC6F29"/>
    <w:rsid w:val="00DE2427"/>
    <w:rsid w:val="00DF76FB"/>
    <w:rsid w:val="00E14E17"/>
    <w:rsid w:val="00E14F81"/>
    <w:rsid w:val="00E20D25"/>
    <w:rsid w:val="00E22E37"/>
    <w:rsid w:val="00E269A3"/>
    <w:rsid w:val="00E31F9E"/>
    <w:rsid w:val="00E6367B"/>
    <w:rsid w:val="00E71337"/>
    <w:rsid w:val="00E7394B"/>
    <w:rsid w:val="00E77B94"/>
    <w:rsid w:val="00EA19E1"/>
    <w:rsid w:val="00EB182B"/>
    <w:rsid w:val="00EB185D"/>
    <w:rsid w:val="00EC0290"/>
    <w:rsid w:val="00EC6CB5"/>
    <w:rsid w:val="00ED1853"/>
    <w:rsid w:val="00EF2B4D"/>
    <w:rsid w:val="00F01859"/>
    <w:rsid w:val="00F208B3"/>
    <w:rsid w:val="00F257CB"/>
    <w:rsid w:val="00F25F91"/>
    <w:rsid w:val="00F45DD4"/>
    <w:rsid w:val="00F50565"/>
    <w:rsid w:val="00F63D27"/>
    <w:rsid w:val="00F661AF"/>
    <w:rsid w:val="00F70CCD"/>
    <w:rsid w:val="00F73F9D"/>
    <w:rsid w:val="00F8328B"/>
    <w:rsid w:val="00F84BFB"/>
    <w:rsid w:val="00FA0CE4"/>
    <w:rsid w:val="00FB59B1"/>
    <w:rsid w:val="00FB7D0A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Bezproreda" w:type="paragraph">
    <w:name w:val="No Spacing"/>
    <w:uiPriority w:val="1"/>
    <w:qFormat/>
    <w:rsid w:val="006B22E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4BF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84B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4B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4B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4B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Bezproreda" w:type="paragraph">
    <w:name w:val="No Spacing"/>
    <w:uiPriority w:val="1"/>
    <w:qFormat/>
    <w:rsid w:val="006B22E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4BF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84B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4B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4B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4B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590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3682175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40516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1148293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928561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14851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45284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0468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0558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28454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5059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8044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42496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1868407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920961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08897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734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80089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92905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96306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7789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15081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817618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086975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532453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213184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76335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427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2268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13171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6249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763666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4487498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7760967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417477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054393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8798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30049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74808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069914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3909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51859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5658367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1555774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548468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6034095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75897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4196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46177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68182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3256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0087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996541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9325596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79669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0087075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60455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89957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2519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3853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2186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0776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57321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359478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1510409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709075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05934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3861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5656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422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7434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559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5186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82977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81898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4629226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76211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9513794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52998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89865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461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80491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St-8/2012-213</izvorni_sadrzaj>
    <derivirana_varijabla naziv="DomainObject.Oznaka_1">St-8/2012-213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8</izvorni_sadrzaj>
    <derivirana_varijabla naziv="DomainObject.BrojStranica_1">8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2012.</izvorni_sadrzaj>
    <derivirana_varijabla naziv="DomainObject.Predmet.DatumOsnivanja_1">11.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St-8/2012</izvorni_sadrzaj>
    <derivirana_varijabla naziv="DomainObject.Predmet.OznakaBroj_1">St-8/2012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MAĐAREVIĆ društvo s ograničenom odgovornošću za unutarnju i vanjsku trgovinu zastupanog po punomoćniku Zvonko Kuna</izvorni_sadrzaj>
    <derivirana_varijabla naziv="DomainObject.Predmet.ProtustrankaFormated_1">  MAĐAREVIĆ društvo s ograničenom odgovornošću za unutarnju i vanjsku trgovinu zastupanog po punomoćniku Zvonko Kuna</derivirana_varijabla>
  </DomainObject.Predmet.ProtustrankaFormated>
  <DomainObject.Predmet.ProtustrankaFormatedOIB>
    <izvorni_sadrzaj>  MAĐAREVIĆ društvo s ograničenom odgovornošću za unutarnju i vanjsku trgovinu, OIB 14221984464 zastupanog po punomoćniku Zvonko Kuna</izvorni_sadrzaj>
    <derivirana_varijabla naziv="DomainObject.Predmet.ProtustrankaFormatedOIB_1">  MAĐAREVIĆ društvo s ograničenom odgovornošću za unutarnju i vanjsku trgovinu, OIB 14221984464 zastupanog po punomoćniku Zvonko Kuna</derivirana_varijabla>
  </DomainObject.Predmet.ProtustrankaFormatedOIB>
  <DomainObject.Predmet.ProtustrankaFormatedWithAdress>
    <izvorni_sadrzaj> MAĐAREVIĆ društvo s ograničenom odgovornošću za unutarnju i vanjsku trgovinu, Školska 53, Satnica zastupanog po punomoćniku Zvonko Kuna</izvorni_sadrzaj>
    <derivirana_varijabla naziv="DomainObject.Predmet.ProtustrankaFormatedWithAdress_1"> MAĐAREVIĆ društvo s ograničenom odgovornošću za unutarnju i vanjsku trgovinu, Školska 53, Satnica zastupanog po punomoćniku Zvonko Kuna</derivirana_varijabla>
  </DomainObject.Predmet.ProtustrankaFormatedWithAdress>
  <DomainObject.Predmet.ProtustrankaFormatedWithAdressOIB>
    <izvorni_sadrzaj> MAĐAREVIĆ društvo s ograničenom odgovornošću za unutarnju i vanjsku trgovinu, OIB 14221984464, Školska 53, Satnica zastupanog po punomoćniku Zvonko Kuna</izvorni_sadrzaj>
    <derivirana_varijabla naziv="DomainObject.Predmet.ProtustrankaFormatedWithAdressOIB_1"> MAĐAREVIĆ društvo s ograničenom odgovornošću za unutarnju i vanjsku trgovinu, OIB 14221984464, Školska 53, Satnica zastupanog po punomoćniku Zvonko Kuna</derivirana_varijabla>
  </DomainObject.Predmet.ProtustrankaFormatedWithAdressOIB>
  <DomainObject.Predmet.ProtustrankaWithAdress>
    <izvorni_sadrzaj>MAĐAREVIĆ društvo s ograničenom odgovornošću za unutarnju i vanjsku trgovinu Školska 53, Satnica</izvorni_sadrzaj>
    <derivirana_varijabla naziv="DomainObject.Predmet.ProtustrankaWithAdress_1">MAĐAREVIĆ društvo s ograničenom odgovornošću za unutarnju i vanjsku trgovinu Školska 53, Satnica</derivirana_varijabla>
  </DomainObject.Predmet.ProtustrankaWithAdress>
  <DomainObject.Predmet.ProtustrankaWithAdressOIB>
    <izvorni_sadrzaj>MAĐAREVIĆ društvo s ograničenom odgovornošću za unutarnju i vanjsku trgovinu, OIB 14221984464, Školska 53, Satnica</izvorni_sadrzaj>
    <derivirana_varijabla naziv="DomainObject.Predmet.ProtustrankaWithAdressOIB_1">MAĐAREVIĆ društvo s ograničenom odgovornošću za unutarnju i vanjsku trgovinu, OIB 14221984464, Školska 53, Satnica</derivirana_varijabla>
  </DomainObject.Predmet.ProtustrankaWithAdressOIB>
  <DomainObject.Predmet.ProtustrankaNazivFormated>
    <izvorni_sadrzaj>MAĐAREVIĆ društvo s ograničenom odgovornošću za unutarnju i vanjsku trgovinu</izvorni_sadrzaj>
    <derivirana_varijabla naziv="DomainObject.Predmet.ProtustrankaNazivFormated_1">MAĐAREVIĆ društvo s ograničenom odgovornošću za unutarnju i vanjsku trgovinu</derivirana_varijabla>
  </DomainObject.Predmet.ProtustrankaNazivFormated>
  <DomainObject.Predmet.ProtustrankaNazivFormatedOIB>
    <izvorni_sadrzaj>MAĐAREVIĆ društvo s ograničenom odgovornošću za unutarnju i vanjsku trgovinu, OIB 14221984464</izvorni_sadrzaj>
    <derivirana_varijabla naziv="DomainObject.Predmet.ProtustrankaNazivFormatedOIB_1">MAĐAREVIĆ društvo s ograničenom odgovornošću za unutarnju i vanjsku trgovinu, OIB 14221984464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</izvorni_sadrzaj>
    <derivirana_varijabla naziv="DomainObject.Predmet.StrankaFormated_1">  RH MF PU PODRUČNI URED OSIJEK zastupanog po punomoćniku ŽUPANIJSKO DRŽAVNO ODVJETNIŠTVO</derivirana_varijabla>
  </DomainObject.Predmet.StrankaFormated>
  <DomainObject.Predmet.StrankaFormatedOIB>
    <izvorni_sadrzaj>  RH MF PU PODRUČNI URED OSIJEK zastupanog po punomoćniku ŽUPANIJSKO DRŽAVNO ODVJETNIŠTVO</izvorni_sadrzaj>
    <derivirana_varijabla naziv="DomainObject.Predmet.StrankaFormatedOIB_1">  RH MF PU PODRUČNI URED OSIJEK zastupanog po punomoćniku ŽUPANIJSKO DRŽAVNO ODVJETNIŠTVO</derivirana_varijabla>
  </DomainObject.Predmet.StrankaFormatedOIB>
  <DomainObject.Predmet.StrankaFormatedWithAdress>
    <izvorni_sadrzaj> RH MF PU PODRUČNI URED OSIJEK zastupanog po punomoćniku ŽUPANIJSKO DRŽAVNO ODVJETNIŠTVO</izvorni_sadrzaj>
    <derivirana_varijabla naziv="DomainObject.Predmet.StrankaFormatedWithAdress_1"> RH MF PU PODRUČNI URED OSIJEK zastupanog po punomoćniku ŽUPANIJSKO DRŽAVNO ODVJETNIŠTVO</derivirana_varijabla>
  </DomainObject.Predmet.StrankaFormatedWithAdress>
  <DomainObject.Predmet.StrankaFormatedWithAdressOIB>
    <izvorni_sadrzaj> RH MF PU PODRUČNI URED OSIJEK zastupanog po punomoćniku ŽUPANIJSKO DRŽAVNO ODVJETNIŠTVO</izvorni_sadrzaj>
    <derivirana_varijabla naziv="DomainObject.Predmet.StrankaFormatedWithAdressOIB_1"> RH MF PU PODRUČNI URED OSIJEK zastupanog po punomoćniku ŽUPANIJSKO DRŽAVNO ODVJETNIŠTVO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</izvorni_sadrzaj>
    <derivirana_varijabla naziv="DomainObject.Predmet.StrankaWithAdressOIB_1">RH MF PU PODRUČNI URED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 zastupanog po punomoćniku ŽUPANIJSKO DRŽAVNO ODVJETNIŠTVO</item>
    </izvorni_sadrzaj>
    <derivirana_varijabla naziv="DomainObject.Predmet.StrankaListFormated_1">
      <item>RH MF PU PODRUČNI URED OSIJEK zastupanog po punomoćniku ŽUPANIJSKO DRŽAVNO ODVJETNIŠTVO</item>
    </derivirana_varijabla>
  </DomainObject.Predmet.StrankaListFormated>
  <DomainObject.Predmet.StrankaListFormatedOIB>
    <izvorni_sadrzaj>
      <item>RH MF PU PODRUČNI URED OSIJEK zastupanog po punomoćniku ŽUPANIJSKO DRŽAVNO ODVJETNIŠTVO</item>
    </izvorni_sadrzaj>
    <derivirana_varijabla naziv="DomainObject.Predmet.StrankaListFormatedOIB_1">
      <item>RH MF PU PODRUČNI URED OSIJEK zastupanog po punomoćniku ŽUPANIJSKO DRŽAVNO ODVJETNIŠTVO</item>
    </derivirana_varijabla>
  </DomainObject.Predmet.StrankaListFormatedOIB>
  <DomainObject.Predmet.StrankaListFormatedWithAdress>
    <izvorni_sadrzaj>
      <item>RH MF PU PODRUČNI URED OSIJEK zastupanog po punomoćniku ŽUPANIJSKO DRŽAVNO ODVJETNIŠTVO</item>
    </izvorni_sadrzaj>
    <derivirana_varijabla naziv="DomainObject.Predmet.StrankaListFormatedWithAdress_1">
      <item>RH MF PU PODRUČNI URED OSIJEK zastupanog po punomoćniku ŽUPANIJSKO DRŽAVNO ODVJETNIŠTVO</item>
    </derivirana_varijabla>
  </DomainObject.Predmet.StrankaListFormatedWithAdress>
  <DomainObject.Predmet.StrankaListFormatedWithAdressOIB>
    <izvorni_sadrzaj>
      <item>RH MF PU PODRUČNI URED OSIJEK zastupanog po punomoćniku ŽUPANIJSKO DRŽAVNO ODVJETNIŠTVO</item>
    </izvorni_sadrzaj>
    <derivirana_varijabla naziv="DomainObject.Predmet.StrankaListFormatedWithAdressOIB_1">
      <item>RH MF PU PODRUČNI URED OSIJEK zastupanog po punomoćniku ŽUPANIJSKO DRŽAVNO ODVJETNIŠTVO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MAĐAREVIĆ društvo s ograničenom odgovornošću za unutarnju i vanjsku trgovinu zastupanog po punomoćniku Zvonko Kuna</item>
    </izvorni_sadrzaj>
    <derivirana_varijabla naziv="DomainObject.Predmet.ProtuStrankaListFormated_1">
      <item>MAĐAREVIĆ društvo s ograničenom odgovornošću za unutarnju i vanjsku trgovinu zastupanog po punomoćniku Zvonko Kuna</item>
    </derivirana_varijabla>
  </DomainObject.Predmet.ProtuStrankaListFormated>
  <DomainObject.Predmet.ProtuStrankaListFormatedOIB>
    <izvorni_sadrzaj>
      <item>MAĐAREVIĆ društvo s ograničenom odgovornošću za unutarnju i vanjsku trgovinu, OIB 14221984464 zastupanog po punomoćniku Zvonko Kuna</item>
    </izvorni_sadrzaj>
    <derivirana_varijabla naziv="DomainObject.Predmet.ProtuStrankaListFormatedOIB_1">
      <item>MAĐAREVIĆ društvo s ograničenom odgovornošću za unutarnju i vanjsku trgovinu, OIB 14221984464 zastupanog po punomoćniku Zvonko Kuna</item>
    </derivirana_varijabla>
  </DomainObject.Predmet.ProtuStrankaListFormatedOIB>
  <DomainObject.Predmet.ProtuStrankaListFormatedWithAdress>
    <izvorni_sadrzaj>
      <item>MAĐAREVIĆ društvo s ograničenom odgovornošću za unutarnju i vanjsku trgovinu, Školska 53, Satnica zastupanog po punomoćniku Zvonko Kuna</item>
    </izvorni_sadrzaj>
    <derivirana_varijabla naziv="DomainObject.Predmet.ProtuStrankaListFormatedWithAdress_1">
      <item>MAĐAREVIĆ društvo s ograničenom odgovornošću za unutarnju i vanjsku trgovinu, Školska 53, Satnica zastupanog po punomoćniku Zvonko Kuna</item>
    </derivirana_varijabla>
  </DomainObject.Predmet.ProtuStrankaListFormatedWithAdress>
  <DomainObject.Predmet.ProtuStrankaListFormatedWithAdressOIB>
    <izvorni_sadrzaj>
      <item>MAĐAREVIĆ društvo s ograničenom odgovornošću za unutarnju i vanjsku trgovinu, OIB 14221984464, Školska 53, Satnica zastupanog po punomoćniku Zvonko Kuna</item>
    </izvorni_sadrzaj>
    <derivirana_varijabla naziv="DomainObject.Predmet.ProtuStrankaListFormatedWithAdressOIB_1">
      <item>MAĐAREVIĆ društvo s ograničenom odgovornošću za unutarnju i vanjsku trgovinu, OIB 14221984464, Školska 53, Satnica zastupanog po punomoćniku Zvonko Kuna</item>
    </derivirana_varijabla>
  </DomainObject.Predmet.ProtuStrankaListFormatedWithAdressOIB>
  <DomainObject.Predmet.ProtuStrankaListNazivFormated>
    <izvorni_sadrzaj>
      <item>MAĐAREVIĆ društvo s ograničenom odgovornošću za unutarnju i vanjsku trgovinu</item>
    </izvorni_sadrzaj>
    <derivirana_varijabla naziv="DomainObject.Predmet.ProtuStrankaListNazivFormated_1">
      <item>MAĐAREVIĆ društvo s ograničenom odgovornošću za unutarnju i vanjsku trgovinu</item>
    </derivirana_varijabla>
  </DomainObject.Predmet.ProtuStrankaListNazivFormated>
  <DomainObject.Predmet.ProtuStrankaListNazivFormatedOIB>
    <izvorni_sadrzaj>
      <item>MAĐAREVIĆ društvo s ograničenom odgovornošću za unutarnju i vanjsku trgovinu, OIB 14221984464</item>
    </izvorni_sadrzaj>
    <derivirana_varijabla naziv="DomainObject.Predmet.ProtuStrankaListNazivFormatedOIB_1">
      <item>MAĐAREVIĆ društvo s ograničenom odgovornošću za unutarnju i vanjsku trgovinu, OIB 14221984464</item>
    </derivirana_varijabla>
  </DomainObject.Predmet.ProtuStrankaListNazivFormatedOIB>
  <DomainObject.Predmet.OstaliListFormated>
    <izvorni_sadrzaj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</item>
    </izvorni_sadrzaj>
    <derivirana_varijabla naziv="DomainObject.Predmet.OstaliListFormated_1"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</item>
    </derivirana_varijabla>
  </DomainObject.Predmet.OstaliListFormated>
  <DomainObject.Predmet.OstaliListFormatedOIB>
    <izvorni_sadrzaj>
      <item>ŽUPANIJSKO DRŽAVNO ODVJETNIŠTVO punomoćnik sudionika u postupku RH MF PU PODRUČNI URED OSIJEK</item>
      <item>FINA RC OSIJEK, OIB 85821130368</item>
      <item>Zvonko Kuna, OIB 91163445700 punomoćnik sudionika u postupku MAĐAREVIĆ društvo s ograničenom odgovornošću za unutarnju i vanjsku trgovinu</item>
      <item>oglasna ploča- MAĐAREVIĆ d.o.o. SATNICA</item>
      <item>Živka Posavac, OIB 99335812289</item>
    </izvorni_sadrzaj>
    <derivirana_varijabla naziv="DomainObject.Predmet.OstaliListFormatedOIB_1">
      <item>ŽUPANIJSKO DRŽAVNO ODVJETNIŠTVO punomoćnik sudionika u postupku RH MF PU PODRUČNI URED OSIJEK</item>
      <item>FINA RC OSIJEK, OIB 85821130368</item>
      <item>Zvonko Kuna, OIB 91163445700 punomoćnik sudionika u postupku MAĐAREVIĆ društvo s ograničenom odgovornošću za unutarnju i vanjsku trgovinu</item>
      <item>oglasna ploča- MAĐAREVIĆ d.o.o. SATNICA</item>
      <item>Živka Posavac, OIB 99335812289</item>
    </derivirana_varijabla>
  </DomainObject.Predmet.OstaliListFormatedOIB>
  <DomainObject.Predmet.OstaliListFormatedWithAdress>
    <izvorni_sadrzaj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Posavac, Risnjačka Ulica 10, 31431 Čepin</item>
    </izvorni_sadrzaj>
    <derivirana_varijabla naziv="DomainObject.Predmet.OstaliListFormatedWithAdress_1"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Posavac, Risnjačka Ulica 10, 31431 Čepin</item>
    </derivirana_varijabla>
  </DomainObject.Predmet.OstaliListFormatedWithAdress>
  <DomainObject.Predmet.OstaliListFormatedWithAdressOIB>
    <izvorni_sadrzaj>
      <item>ŽUPANIJSKO DRŽAVNO ODVJETNIŠTVO punomoćnik sudionika u postupku RH MF PU PODRUČNI URED OSIJEK</item>
      <item>FINA RC OSIJEK, OIB 85821130368</item>
      <item>Zvonko Kuna, OIB 91163445700 punomoćnik sudionika u postupku MAĐAREVIĆ društvo s ograničenom odgovornošću za unutarnju i vanjsku trgovinu</item>
      <item>oglasna ploča- MAĐAREVIĆ d.o.o. SATNICA</item>
      <item>Živka Posavac, OIB 99335812289, Risnjačka Ulica 10, 31431 Čepin</item>
    </izvorni_sadrzaj>
    <derivirana_varijabla naziv="DomainObject.Predmet.OstaliListFormatedWithAdressOIB_1">
      <item>ŽUPANIJSKO DRŽAVNO ODVJETNIŠTVO punomoćnik sudionika u postupku RH MF PU PODRUČNI URED OSIJEK</item>
      <item>FINA RC OSIJEK, OIB 85821130368</item>
      <item>Zvonko Kuna, OIB 91163445700 punomoćnik sudionika u postupku MAĐAREVIĆ društvo s ograničenom odgovornošću za unutarnju i vanjsku trgovinu</item>
      <item>oglasna ploča- MAĐAREVIĆ d.o.o. SATNICA</item>
      <item>Živka Posavac, OIB 99335812289, Risnjačka Ulica 10, 31431 Čepin</item>
    </derivirana_varijabla>
  </DomainObject.Predmet.OstaliListFormatedWithAdressOIB>
  <DomainObject.Predmet.OstaliListNazivFormated>
    <izvorni_sadrzaj>
      <item>ŽUPANIJSKO DRŽAVNO ODVJETNIŠTVO</item>
      <item>FINA RC OSIJEK</item>
      <item>Zvonko Kuna</item>
      <item>oglasna ploča- MAĐAREVIĆ d.o.o. SATNICA</item>
      <item>Živka Posavac</item>
    </izvorni_sadrzaj>
    <derivirana_varijabla naziv="DomainObject.Predmet.OstaliListNazivFormated_1">
      <item>ŽUPANIJSKO DRŽAVNO ODVJETNIŠTVO</item>
      <item>FINA RC OSIJEK</item>
      <item>Zvonko Kuna</item>
      <item>oglasna ploča- MAĐAREVIĆ d.o.o. SATNICA</item>
      <item>Živka Posavac</item>
    </derivirana_varijabla>
  </DomainObject.Predmet.OstaliListNazivFormated>
  <DomainObject.Predmet.OstaliListNazivFormatedOIB>
    <izvorni_sadrzaj>
      <item>ŽUPANIJSKO DRŽAVNO ODVJETNIŠTVO</item>
      <item>FINA RC OSIJEK, OIB 85821130368</item>
      <item>Zvonko Kuna, OIB 91163445700</item>
      <item>oglasna ploča- MAĐAREVIĆ d.o.o. SATNICA</item>
      <item>Živka Posavac, OIB 99335812289</item>
    </izvorni_sadrzaj>
    <derivirana_varijabla naziv="DomainObject.Predmet.OstaliListNazivFormatedOIB_1">
      <item>ŽUPANIJSKO DRŽAVNO ODVJETNIŠTVO</item>
      <item>FINA RC OSIJEK, OIB 85821130368</item>
      <item>Zvonko Kuna, OIB 91163445700</item>
      <item>oglasna ploča- MAĐAREVIĆ d.o.o. SATNICA</item>
      <item>Živka Posavac, OIB 99335812289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>St-8/2012-213</izvorni_sadrzaj>
    <derivirana_varijabla naziv="DomainObject.PoslovniBrojDokumenta_1">St-8/2012-213</derivirana_varijabla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MAĐAREVIĆ društvo s ograničenom odgovornošću za unutarnju i vanjsku trgovinu</izvorni_sadrzaj>
    <derivirana_varijabla naziv="DomainObject.Predmet.ProtustrankaIDrugi_1">MAĐAREVIĆ društvo s ograničenom odgovornošću za unutarnju i vanjsku trgovinu</derivirana_varijabla>
  </DomainObject.Predmet.ProtustrankaIDrugi>
  <DomainObject.Predmet.StrankaIDrugiAdressOIB>
    <izvorni_sadrzaj>RH MF PU PODRUČNI URED OSIJEK</izvorni_sadrzaj>
    <derivirana_varijabla naziv="DomainObject.Predmet.StrankaIDrugiAdressOIB_1">RH MF PU PODRUČNI URED OSIJEK</derivirana_varijabla>
  </DomainObject.Predmet.StrankaIDrugiAdressOIB>
  <DomainObject.Predmet.ProtustrankaIDrugiAdressOIB>
    <izvorni_sadrzaj>MAĐAREVIĆ društvo s ograničenom odgovornošću za unutarnju i vanjsku trgovinu, OIB 14221984464, Školska 53, Satnica</izvorni_sadrzaj>
    <derivirana_varijabla naziv="DomainObject.Predmet.ProtustrankaIDrugiAdressOIB_1">MAĐAREVIĆ društvo s ograničenom odgovornošću za unutarnju i vanjsku trgovinu, OIB 14221984464, Školska 53, Satnica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MAĐAREVIĆ društvo s ograničenom odgovornošću za unutarnju i vanjsku trgovinu</item>
      <item>ŽUPANIJSKO DRŽAVNO ODVJETNIŠTVO</item>
      <item>RH MF PU PODRUČNI URED OSIJEK</item>
      <item>FINA RC OSIJEK</item>
      <item>Zvonko Kuna</item>
      <item>oglasna ploča- MAĐAREVIĆ d.o.o. SATNICA</item>
      <item>Živka Posavac</item>
    </izvorni_sadrzaj>
    <derivirana_varijabla naziv="DomainObject.Predmet.SudioniciListNaziv_1">
      <item>MAĐAREVIĆ društvo s ograničenom odgovornošću za unutarnju i vanjsku trgovinu</item>
      <item>ŽUPANIJSKO DRŽAVNO ODVJETNIŠTVO</item>
      <item>RH MF PU PODRUČNI URED OSIJEK</item>
      <item>FINA RC OSIJEK</item>
      <item>Zvonko Kuna</item>
      <item>oglasna ploča- MAĐAREVIĆ d.o.o. SATNICA</item>
      <item>Živka Posavac</item>
    </derivirana_varijabla>
  </DomainObject.Predmet.SudioniciListNaziv>
  <DomainObject.Predmet.SudioniciListAdressOIB>
    <izvorni_sadrzaj>
      <item>MAĐAREVIĆ društvo s ograničenom odgovornošću za unutarnju i vanjsku trgovinu, OIB 14221984464, Školska 53,Satnica</item>
      <item>ŽUPANIJSKO DRŽAVNO ODVJETNIŠTVO</item>
      <item>RH MF PU PODRUČNI URED OSIJEK</item>
      <item>FINA RC OSIJEK, OIB 85821130368</item>
      <item>Zvonko Kuna, OIB 91163445700</item>
      <item>oglasna ploča- MAĐAREVIĆ d.o.o. SATNICA</item>
      <item>Živka Posavac, OIB 99335812289, Risnjačka Ulica 10,31431 Čepin</item>
    </izvorni_sadrzaj>
    <derivirana_varijabla naziv="DomainObject.Predmet.SudioniciListAdressOIB_1">
      <item>MAĐAREVIĆ društvo s ograničenom odgovornošću za unutarnju i vanjsku trgovinu, OIB 14221984464, Školska 53,Satnica</item>
      <item>ŽUPANIJSKO DRŽAVNO ODVJETNIŠTVO</item>
      <item>RH MF PU PODRUČNI URED OSIJEK</item>
      <item>FINA RC OSIJEK, OIB 85821130368</item>
      <item>Zvonko Kuna, OIB 91163445700</item>
      <item>oglasna ploča- MAĐAREVIĆ d.o.o. SATNICA</item>
      <item>Živka Posavac, OIB 99335812289, Risnjačka Ulica 10,31431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14221984464</item>
      <item>, OIB null</item>
      <item>, OIB null</item>
      <item>, OIB 85821130368</item>
      <item>, OIB 91163445700</item>
      <item>, OIB null</item>
      <item>, OIB 99335812289</item>
    </izvorni_sadrzaj>
    <derivirana_varijabla naziv="DomainObject.Predmet.SudioniciListNazivOIB_1">
      <item>, OIB 14221984464</item>
      <item>, OIB null</item>
      <item>, OIB null</item>
      <item>, OIB 85821130368</item>
      <item>, OIB 91163445700</item>
      <item>, OIB null</item>
      <item>, OIB 99335812289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C666A5-53EA-4825-B42E-67A227B5DA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9</properties:Pages>
  <properties:Words>2402</properties:Words>
  <properties:Characters>13923</properties:Characters>
  <properties:Lines>826</properties:Lines>
  <properties:Paragraphs>180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2018-08-30T10:11:00Z</dcterms:created>
  <dc:creator>banka</dc:creator>
  <cp:lastModifiedBy>Danijela Sekulić</cp:lastModifiedBy>
  <cp:lastPrinted>2018-08-30T10:19:00Z</cp:lastPrinted>
  <dcterms:modified xmlns:xsi="http://www.w3.org/2001/XMLSchema-instance" xsi:type="dcterms:W3CDTF">2018-08-30T10:24:00Z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St-8/2012-213 / Odluka - Zaključak (MAĐAREVIĆ-RAZLUČNI_III.docx)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9</vt:i4>
  </prop:property>
</prop:Properties>
</file>