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3e093" w14:paraId="373e093" w:rsidRDefault="00944784" w:rsidP="00944784" w:rsidR="00944784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247</w:t>
      </w:r>
      <w:r>
        <w:rPr>
          <w:szCs w:val="24"/>
        </w:rPr>
        <w:t>/16-</w:t>
      </w:r>
      <w:r>
        <w:rPr>
          <w:szCs w:val="24"/>
        </w:rPr>
        <w:t>5</w:t>
      </w:r>
    </w:p>
    <w:p w:rsidRDefault="00944784" w:rsidP="00944784" w:rsidR="0094478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944784" w:rsidP="00944784" w:rsidR="0094478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944784" w:rsidP="00944784" w:rsidR="00944784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944784" w:rsidP="00944784" w:rsidR="00944784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EUROPEAN NEIGHBOURS d.o.o., OIB: 79302986251 sa sjedištem u Đure </w:t>
      </w:r>
      <w:proofErr w:type="spellStart"/>
      <w:r>
        <w:t>Basaričeka</w:t>
      </w:r>
      <w:proofErr w:type="spellEnd"/>
      <w:r>
        <w:t xml:space="preserve"> 14, Koprivnica</w:t>
      </w:r>
      <w:r>
        <w:t>, dana 0</w:t>
      </w:r>
      <w:r>
        <w:t>6</w:t>
      </w:r>
      <w:r>
        <w:t>. rujna 2016. godine</w:t>
      </w:r>
    </w:p>
    <w:p w:rsidRDefault="00944784" w:rsidP="00944784" w:rsidR="00944784">
      <w:pPr>
        <w:jc w:val="both"/>
      </w:pPr>
    </w:p>
    <w:p w:rsidRDefault="00944784" w:rsidP="00944784" w:rsidR="00944784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EUROPEAN NEIGHBOURS d.o.o., OIB: 79302986251 sa sjedištem u Đure </w:t>
      </w:r>
      <w:proofErr w:type="spellStart"/>
      <w:r>
        <w:t>Basaričeka</w:t>
      </w:r>
      <w:proofErr w:type="spellEnd"/>
      <w:r>
        <w:t xml:space="preserve"> 14, Koprivnica</w:t>
      </w:r>
      <w:r>
        <w:rPr>
          <w:szCs w:val="24"/>
        </w:rPr>
        <w:t>, s danom 0</w:t>
      </w:r>
      <w:r>
        <w:rPr>
          <w:szCs w:val="24"/>
        </w:rPr>
        <w:t>6</w:t>
      </w:r>
      <w:r>
        <w:rPr>
          <w:szCs w:val="24"/>
        </w:rPr>
        <w:t>. rujna 2016. u 13,00 sati.</w:t>
      </w:r>
    </w:p>
    <w:p w:rsidRDefault="00944784" w:rsidP="00944784" w:rsidR="00944784">
      <w:pPr>
        <w:jc w:val="both"/>
        <w:rPr>
          <w:szCs w:val="24"/>
        </w:rPr>
      </w:pPr>
    </w:p>
    <w:p w:rsidRDefault="00944784" w:rsidP="00944784" w:rsidR="00944784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EUROPEAN NEIGHBOURS d.o.o., OIB: 79302986251 sa sjedištem u Đure </w:t>
      </w:r>
      <w:proofErr w:type="spellStart"/>
      <w:r>
        <w:t>Basaričeka</w:t>
      </w:r>
      <w:proofErr w:type="spellEnd"/>
      <w:r>
        <w:t xml:space="preserve"> 14, Koprivnica.</w:t>
      </w:r>
    </w:p>
    <w:p w:rsidRDefault="00944784" w:rsidP="00944784" w:rsidR="00944784">
      <w:pPr>
        <w:jc w:val="both"/>
      </w:pPr>
    </w:p>
    <w:p w:rsidRDefault="00944784" w:rsidP="00944784" w:rsidR="00944784">
      <w:pPr>
        <w:jc w:val="both"/>
      </w:pPr>
      <w:r>
        <w:tab/>
        <w:t>III Za stečajnog upravitelja imenuje se</w:t>
      </w:r>
      <w:r w:rsidRPr="00944784">
        <w:rPr>
          <w:szCs w:val="24"/>
        </w:rPr>
        <w:t xml:space="preserve"> </w:t>
      </w:r>
      <w:r>
        <w:rPr>
          <w:szCs w:val="24"/>
        </w:rPr>
        <w:t>Renato Sabljić</w:t>
      </w:r>
      <w:r w:rsidRPr="00944784">
        <w:rPr>
          <w:color w:themeColor="text1" w:val="000000"/>
          <w:szCs w:val="24"/>
        </w:rPr>
        <w:t>, Zdenački zavoj 14, Zagreb</w:t>
      </w:r>
      <w:r>
        <w:t>.</w:t>
      </w:r>
    </w:p>
    <w:p w:rsidRDefault="00944784" w:rsidP="00944784" w:rsidR="00944784">
      <w:pPr>
        <w:jc w:val="both"/>
        <w:rPr>
          <w:color w:val="FF0000"/>
        </w:rPr>
      </w:pPr>
    </w:p>
    <w:p w:rsidRDefault="00944784" w:rsidP="00944784" w:rsidR="00944784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944784" w:rsidP="00944784" w:rsidR="00944784">
      <w:pPr>
        <w:jc w:val="both"/>
        <w:rPr>
          <w:szCs w:val="24"/>
        </w:rPr>
      </w:pPr>
    </w:p>
    <w:p w:rsidRDefault="00944784" w:rsidP="00944784" w:rsidR="00944784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EUROPEAN NEIGHBOURS d.o.o., OIB: 79302986251 sa sjedištem u Đure </w:t>
      </w:r>
      <w:proofErr w:type="spellStart"/>
      <w:r>
        <w:t>Basaričeka</w:t>
      </w:r>
      <w:proofErr w:type="spellEnd"/>
      <w:r>
        <w:t xml:space="preserve"> 14, Koprivnica</w:t>
      </w:r>
      <w:r>
        <w:rPr>
          <w:szCs w:val="24"/>
        </w:rPr>
        <w:t>, bit će brisan iz sudskog registra.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both"/>
        <w:rPr>
          <w:szCs w:val="24"/>
        </w:rPr>
      </w:pPr>
      <w:r>
        <w:rPr>
          <w:szCs w:val="24"/>
        </w:rPr>
        <w:tab/>
        <w:t xml:space="preserve">Predlagatelj je dana </w:t>
      </w:r>
      <w:r>
        <w:rPr>
          <w:szCs w:val="24"/>
        </w:rPr>
        <w:t>16</w:t>
      </w:r>
      <w:r>
        <w:rPr>
          <w:szCs w:val="24"/>
        </w:rPr>
        <w:t xml:space="preserve">. veljače 2016.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jc w:val="center"/>
        <w:rPr>
          <w:szCs w:val="24"/>
        </w:rPr>
      </w:pPr>
      <w:r>
        <w:rPr>
          <w:szCs w:val="24"/>
        </w:rPr>
        <w:t>U Varaždinu, 0</w:t>
      </w:r>
      <w:r>
        <w:rPr>
          <w:szCs w:val="24"/>
        </w:rPr>
        <w:t>6</w:t>
      </w:r>
      <w:r>
        <w:rPr>
          <w:szCs w:val="24"/>
        </w:rPr>
        <w:t>. rujna 2016.</w:t>
      </w:r>
    </w:p>
    <w:p w:rsidRDefault="00944784" w:rsidP="00944784" w:rsidR="00944784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944784" w:rsidP="00944784" w:rsidR="00944784">
      <w:pPr>
        <w:rPr>
          <w:szCs w:val="24"/>
        </w:rPr>
      </w:pPr>
      <w:r>
        <w:rPr>
          <w:szCs w:val="24"/>
        </w:rPr>
        <w:t xml:space="preserve">     </w:t>
      </w:r>
    </w:p>
    <w:p w:rsidRDefault="00944784" w:rsidP="00944784" w:rsidR="00944784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944784" w:rsidP="00944784" w:rsidR="00944784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944784" w:rsidP="00944784" w:rsidR="00944784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944784" w:rsidP="00944784" w:rsidR="00944784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944784" w:rsidP="00944784" w:rsidR="00944784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944784" w:rsidP="00944784" w:rsidR="00944784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  <w:r>
        <w:rPr>
          <w:szCs w:val="24"/>
        </w:rPr>
        <w:t>DNA:</w:t>
      </w:r>
    </w:p>
    <w:p w:rsidRDefault="00944784" w:rsidP="00944784" w:rsidR="00944784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944784" w:rsidP="00944784" w:rsidR="00944784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944784" w:rsidP="00944784" w:rsidR="0094478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EUROPEAN NEIGHBOURS d.o.o., OIB: 79302986251 sa sjedištem u Đure </w:t>
      </w:r>
      <w:proofErr w:type="spellStart"/>
      <w:r>
        <w:t>Basaričeka</w:t>
      </w:r>
      <w:proofErr w:type="spellEnd"/>
      <w:r>
        <w:t xml:space="preserve"> 14, Koprivnica</w:t>
      </w:r>
    </w:p>
    <w:p w:rsidRDefault="00944784" w:rsidP="00944784" w:rsidR="00944784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Ratko Aralica, Rakov Potok, </w:t>
      </w:r>
      <w:proofErr w:type="spellStart"/>
      <w:r>
        <w:t>Balaška</w:t>
      </w:r>
      <w:proofErr w:type="spellEnd"/>
      <w:r>
        <w:t xml:space="preserve"> 12</w:t>
      </w:r>
    </w:p>
    <w:p w:rsidRDefault="00944784" w:rsidP="00944784" w:rsidR="0094478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944784" w:rsidP="00944784" w:rsidR="0094478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>Koprivnica, Hrvatske državnosti 7</w:t>
      </w:r>
    </w:p>
    <w:p w:rsidRDefault="00944784" w:rsidP="00944784" w:rsidR="00944784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szCs w:val="24"/>
        </w:rPr>
        <w:t xml:space="preserve"> Renato Sabljić</w:t>
      </w:r>
      <w:r w:rsidRPr="00944784">
        <w:rPr>
          <w:color w:themeColor="text1" w:val="000000"/>
          <w:szCs w:val="24"/>
        </w:rPr>
        <w:t>, Zdenački zavoj 14, Zagreb</w:t>
      </w:r>
    </w:p>
    <w:p w:rsidRDefault="00944784" w:rsidP="00944784" w:rsidR="00944784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</w:p>
    <w:p w:rsidRDefault="00944784" w:rsidP="00944784" w:rsidR="00944784">
      <w:pPr>
        <w:rPr>
          <w:szCs w:val="24"/>
        </w:rPr>
      </w:pPr>
    </w:p>
    <w:p w:rsidRDefault="00944784" w:rsidP="00944784" w:rsidR="00944784"/>
    <w:p w:rsidRDefault="00944784" w:rsidP="00944784" w:rsidR="00944784"/>
    <w:p w:rsidRDefault="00DA0242" w:rsidP="00944784" w:rsidR="00DA0242" w:rsidRPr="00944784"/>
    <w:sectPr w:rsidSect="0032366B" w:rsidR="00DA0242" w:rsidRPr="00944784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5C70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4784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944784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944784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339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St-247/2016-5</izvorni_sadrzaj>
    <derivirana_varijabla naziv="DomainObject.Oznaka_1">St-247/2016-5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St-247/2016</izvorni_sadrzaj>
    <derivirana_varijabla naziv="DomainObject.Predmet.OznakaBroj_1">St-247/2016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EUROPEAN NEIGHBOURS društvo s ograničenom odgovornošću za proizvodnju, trgovinu i usluge</izvorni_sadrzaj>
    <derivirana_varijabla naziv="DomainObject.Predmet.ProtustrankaFormated_1">  EUROPEAN NEIGHBOURS društvo s ograničenom odgovornošću za proizvodnju, trgovinu i usluge</derivirana_varijabla>
  </DomainObject.Predmet.ProtustrankaFormated>
  <DomainObject.Predmet.ProtustrankaFormatedOIB>
    <izvorni_sadrzaj>  EUROPEAN NEIGHBOURS društvo s ograničenom odgovornošću za proizvodnju, trgovinu i usluge, OIB 79302986251</izvorni_sadrzaj>
    <derivirana_varijabla naziv="DomainObject.Predmet.ProtustrankaFormatedOIB_1">  EUROPEAN NEIGHBOURS društvo s ograničenom odgovornošću za proizvodnju, trgovinu i usluge, OIB 79302986251</derivirana_varijabla>
  </DomainObject.Predmet.ProtustrankaFormatedOIB>
  <DomainObject.Predmet.ProtustrankaFormatedWithAdress>
    <izvorni_sadrzaj> EUROPEAN NEIGHBOURS društvo s ograničenom odgovornošću za proizvodnju, trgovinu i usluge, Đure Basaričeka 14, 48000 Koprivnica</izvorni_sadrzaj>
    <derivirana_varijabla naziv="DomainObject.Predmet.ProtustrankaFormatedWithAdress_1"> EUROPEAN NEIGHBOURS društvo s ograničenom odgovornošću za proizvodnju, trgovinu i usluge, Đure Basaričeka 14, 48000 Koprivnica</derivirana_varijabla>
  </DomainObject.Predmet.ProtustrankaFormatedWithAdress>
  <DomainObject.Predmet.ProtustrankaFormatedWithAdressOIB>
    <izvorni_sadrzaj> EUROPEAN NEIGHBOURS društvo s ograničenom odgovornošću za proizvodnju, trgovinu i usluge, OIB 79302986251, Đure Basaričeka 14, 48000 Koprivnica</izvorni_sadrzaj>
    <derivirana_varijabla naziv="DomainObject.Predmet.ProtustrankaFormatedWithAdressOIB_1"> EUROPEAN NEIGHBOURS društvo s ograničenom odgovornošću za proizvodnju, trgovinu i usluge, OIB 79302986251, Đure Basaričeka 14, 48000 Koprivnica</derivirana_varijabla>
  </DomainObject.Predmet.ProtustrankaFormatedWithAdressOIB>
  <DomainObject.Predmet.ProtustrankaWithAdress>
    <izvorni_sadrzaj>EUROPEAN NEIGHBOURS društvo s ograničenom odgovornošću za proizvodnju, trgovinu i usluge Đure Basaričeka 14, 48000 Koprivnica</izvorni_sadrzaj>
    <derivirana_varijabla naziv="DomainObject.Predmet.ProtustrankaWithAdress_1">EUROPEAN NEIGHBOURS društvo s ograničenom odgovornošću za proizvodnju, trgovinu i usluge Đure Basaričeka 14, 48000 Koprivnica</derivirana_varijabla>
  </DomainObject.Predmet.ProtustrankaWithAdress>
  <DomainObject.Predmet.ProtustrankaWithAdressOIB>
    <izvorni_sadrzaj>EUROPEAN NEIGHBOURS društvo s ograničenom odgovornošću za proizvodnju, trgovinu i usluge, OIB 79302986251, Đure Basaričeka 14, 48000 Koprivnica</izvorni_sadrzaj>
    <derivirana_varijabla naziv="DomainObject.Predmet.ProtustrankaWithAdressOIB_1">EUROPEAN NEIGHBOURS društvo s ograničenom odgovornošću za proizvodnju, trgovinu i usluge, OIB 79302986251, Đure Basaričeka 14, 48000 Koprivnica</derivirana_varijabla>
  </DomainObject.Predmet.ProtustrankaWithAdressOIB>
  <DomainObject.Predmet.ProtustrankaNazivFormated>
    <izvorni_sadrzaj>EUROPEAN NEIGHBOURS društvo s ograničenom odgovornošću za proizvodnju, trgovinu i usluge</izvorni_sadrzaj>
    <derivirana_varijabla naziv="DomainObject.Predmet.ProtustrankaNazivFormated_1">EUROPEAN NEIGHBOURS društvo s ograničenom odgovornošću za proizvodnju, trgovinu i usluge</derivirana_varijabla>
  </DomainObject.Predmet.ProtustrankaNazivFormated>
  <DomainObject.Predmet.ProtustrankaNazivFormatedOIB>
    <izvorni_sadrzaj>EUROPEAN NEIGHBOURS društvo s ograničenom odgovornošću za proizvodnju, trgovinu i usluge, OIB 79302986251</izvorni_sadrzaj>
    <derivirana_varijabla naziv="DomainObject.Predmet.ProtustrankaNazivFormatedOIB_1">EUROPEAN NEIGHBOURS društvo s ograničenom odgovornošću za proizvodnju, trgovinu i usluge, OIB 79302986251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1566.73</izvorni_sadrzaj>
    <derivirana_varijabla naziv="DomainObject.Predmet.TrenutnaVrijednost_1">1566.73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EUROPEAN NEIGHBOURS društvo s ograničenom odgovornošću za proizvodnju, trgovinu i usluge</item>
    </izvorni_sadrzaj>
    <derivirana_varijabla naziv="DomainObject.Predmet.ProtuStrankaListFormated_1">
      <item>EUROPEAN NEIGHBOURS društvo s ograničenom odgovornošću za proizvodnju, trgovinu i usluge</item>
    </derivirana_varijabla>
  </DomainObject.Predmet.ProtuStrankaListFormated>
  <DomainObject.Predmet.ProtuStrankaListFormatedOIB>
    <izvorni_sadrzaj>
      <item>EUROPEAN NEIGHBOURS društvo s ograničenom odgovornošću za proizvodnju, trgovinu i usluge, OIB 79302986251</item>
    </izvorni_sadrzaj>
    <derivirana_varijabla naziv="DomainObject.Predmet.ProtuStrankaListFormatedOIB_1">
      <item>EUROPEAN NEIGHBOURS društvo s ograničenom odgovornošću za proizvodnju, trgovinu i usluge, OIB 79302986251</item>
    </derivirana_varijabla>
  </DomainObject.Predmet.ProtuStrankaListFormatedOIB>
  <DomainObject.Predmet.ProtuStrankaListFormatedWithAdress>
    <izvorni_sadrzaj>
      <item>EUROPEAN NEIGHBOURS društvo s ograničenom odgovornošću za proizvodnju, trgovinu i usluge, Đure Basaričeka 14, 48000 Koprivnica</item>
    </izvorni_sadrzaj>
    <derivirana_varijabla naziv="DomainObject.Predmet.ProtuStrankaListFormatedWithAdress_1">
      <item>EUROPEAN NEIGHBOURS društvo s ograničenom odgovornošću za proizvodnju, trgovinu i usluge, Đure Basaričeka 14, 48000 Koprivnica</item>
    </derivirana_varijabla>
  </DomainObject.Predmet.ProtuStrankaListFormatedWithAdress>
  <DomainObject.Predmet.ProtuStrankaListFormatedWithAdressOIB>
    <izvorni_sadrzaj>
      <item>EUROPEAN NEIGHBOURS društvo s ograničenom odgovornošću za proizvodnju, trgovinu i usluge, OIB 79302986251, Đure Basaričeka 14, 48000 Koprivnica</item>
    </izvorni_sadrzaj>
    <derivirana_varijabla naziv="DomainObject.Predmet.ProtuStrankaListFormatedWithAdressOIB_1">
      <item>EUROPEAN NEIGHBOURS društvo s ograničenom odgovornošću za proizvodnju, trgovinu i usluge, OIB 79302986251, Đure Basaričeka 14, 48000 Koprivnica</item>
    </derivirana_varijabla>
  </DomainObject.Predmet.ProtuStrankaListFormatedWithAdressOIB>
  <DomainObject.Predmet.ProtuStrankaListNazivFormated>
    <izvorni_sadrzaj>
      <item>EUROPEAN NEIGHBOURS društvo s ograničenom odgovornošću za proizvodnju, trgovinu i usluge</item>
    </izvorni_sadrzaj>
    <derivirana_varijabla naziv="DomainObject.Predmet.ProtuStrankaListNazivFormated_1">
      <item>EUROPEAN NEIGHBOURS društvo s ograničenom odgovornošću za proizvodnju, trgovinu i usluge</item>
    </derivirana_varijabla>
  </DomainObject.Predmet.ProtuStrankaListNazivFormated>
  <DomainObject.Predmet.ProtuStrankaListNazivFormatedOIB>
    <izvorni_sadrzaj>
      <item>EUROPEAN NEIGHBOURS društvo s ograničenom odgovornošću za proizvodnju, trgovinu i usluge, OIB 79302986251</item>
    </izvorni_sadrzaj>
    <derivirana_varijabla naziv="DomainObject.Predmet.ProtuStrankaListNazivFormatedOIB_1">
      <item>EUROPEAN NEIGHBOURS društvo s ograničenom odgovornošću za proizvodnju, trgovinu i usluge, OIB 79302986251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St-247/2016-5</izvorni_sadrzaj>
    <derivirana_varijabla naziv="DomainObject.PoslovniBrojDokumenta_1">St-247/2016-5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EUROPEAN NEIGHBOURS društvo s ograničenom odgovornošću za proizvodnju, trgovinu i usluge</izvorni_sadrzaj>
    <derivirana_varijabla naziv="DomainObject.Predmet.ProtustrankaIDrugi_1">EUROPEAN NEIGHBOURS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EUROPEAN NEIGHBOURS društvo s ograničenom odgovornošću za proizvodnju, trgovinu i usluge, OIB 79302986251, Đure Basaričeka 14, 48000 Koprivnica</izvorni_sadrzaj>
    <derivirana_varijabla naziv="DomainObject.Predmet.ProtustrankaIDrugiAdressOIB_1">EUROPEAN NEIGHBOURS društvo s ograničenom odgovornošću za proizvodnju, trgovinu i usluge, OIB 79302986251, Đure Basaričeka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EUROPEAN NEIGHBOURS društvo s ograničenom odgovornošću za proizvodnju, trgovinu i usluge</item>
      <item>Sudski registar</item>
    </izvorni_sadrzaj>
    <derivirana_varijabla naziv="DomainObject.Predmet.SudioniciListNaziv_1">
      <item>Financijska agencija</item>
      <item>EUROPEAN NEIGHBOURS društvo s ograničenom odgovornošću za proizvodnju, trgovinu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EUROPEAN NEIGHBOURS društvo s ograničenom odgovornošću za proizvodnju, trgovinu i usluge, OIB 79302986251, Đure Basaričeka 14,48000 Koprivnica</item>
      <item>Sudski registar</item>
    </izvorni_sadrzaj>
    <derivirana_varijabla naziv="DomainObject.Predmet.SudioniciListAdressOIB_1">
      <item>Financijska agencija, OIB 85821130368, A. Cesarca 2,42000 Varaždin</item>
      <item>EUROPEAN NEIGHBOURS društvo s ograničenom odgovornošću za proizvodnju, trgovinu i usluge, OIB 79302986251, Đure Basaričeka 14,48000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4E9E1-1C99-46D6-A521-3B56125584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2827</properties:Characters>
  <properties:Lines>86</properties:Lines>
  <properties:Paragraphs>31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2016-09-05T12:21:00Z</cp:lastPrinted>
  <dcterms:modified xmlns:xsi="http://www.w3.org/2001/XMLSchema-instance" xsi:type="dcterms:W3CDTF">2016-09-05T12:21:00Z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