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add6d" w14:paraId="22add6d"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1E27D0">
        <w:rPr>
          <w:b/>
        </w:rPr>
        <w:t>Sp-3</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0</w:t>
      </w:r>
      <w:r w:rsidR="00EC6792">
        <w:t xml:space="preserve">6.lipnja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1E27D0">
        <w:t>Marko Marijanović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4D3AA2">
      <w:r>
        <w:t xml:space="preserve">                       </w:t>
      </w:r>
      <w:r w:rsidR="004D3AA2">
        <w:t xml:space="preserve">                              </w:t>
      </w:r>
      <w:r>
        <w:t xml:space="preserve">                  </w:t>
      </w:r>
    </w:p>
    <w:p w:rsidRDefault="00652F7A" w:rsidP="009C1650" w:rsidR="00652F7A" w:rsidRPr="00144A1F">
      <w:pPr>
        <w:rPr>
          <w:b/>
        </w:rPr>
      </w:pPr>
      <w:r w:rsidRPr="00652F7A">
        <w:t xml:space="preserve">Sudac </w:t>
      </w:r>
      <w:r w:rsidR="003F5331">
        <w:t>otv</w:t>
      </w:r>
      <w:r w:rsidR="00EC6792">
        <w:t>ara pripremno ročište u 9,0</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p>
    <w:p w:rsidRDefault="004E02AA" w:rsidP="009E0A91" w:rsidR="004E02AA">
      <w:pPr>
        <w:rPr>
          <w:sz w:val="28"/>
        </w:rPr>
      </w:pPr>
    </w:p>
    <w:p w:rsidRDefault="00652F7A" w:rsidP="009E0A91" w:rsidR="00652F7A" w:rsidRPr="00652F7A">
      <w:r w:rsidRPr="00652F7A">
        <w:t xml:space="preserve">Za vjerovnike: </w:t>
      </w:r>
    </w:p>
    <w:p w:rsidRDefault="001E27D0" w:rsidP="001E27D0" w:rsidR="001E27D0">
      <w:pPr>
        <w:pStyle w:val="Odlomakpopisa"/>
        <w:numPr>
          <w:ilvl w:val="0"/>
          <w:numId w:val="3"/>
        </w:numPr>
        <w:tabs>
          <w:tab w:pos="923" w:val="left"/>
        </w:tabs>
        <w:rPr>
          <w:rFonts w:hAnsi="Times New Roman" w:ascii="Times New Roman"/>
        </w:rPr>
      </w:pPr>
      <w:r>
        <w:rPr>
          <w:rFonts w:hAnsi="Times New Roman" w:ascii="Times New Roman"/>
        </w:rPr>
        <w:t>Sanda Škoro, OIB: 71702504010, Split, Ivana Gudelja 38,</w:t>
      </w:r>
    </w:p>
    <w:p w:rsidRDefault="001E27D0" w:rsidP="001E27D0" w:rsidR="001E27D0" w:rsidRPr="00222112">
      <w:pPr>
        <w:pStyle w:val="Odlomakpopisa"/>
        <w:numPr>
          <w:ilvl w:val="0"/>
          <w:numId w:val="3"/>
        </w:numPr>
        <w:rPr>
          <w:rFonts w:hAnsi="Times New Roman" w:ascii="Times New Roman"/>
          <w:b/>
        </w:rPr>
      </w:pPr>
      <w:r w:rsidRPr="00222112">
        <w:rPr>
          <w:rFonts w:hAnsi="Times New Roman" w:ascii="Times New Roman"/>
          <w:b/>
        </w:rPr>
        <w:t>REPUBLIKA HRVATSKA, Općinski sud u Splitu, ex vojarna sv.Križ, Dračevac, Split,   OIB: 18683136487</w:t>
      </w:r>
      <w:r w:rsidR="00222112" w:rsidRPr="00222112">
        <w:rPr>
          <w:rFonts w:hAnsi="Times New Roman" w:ascii="Times New Roman"/>
          <w:b/>
        </w:rPr>
        <w:t xml:space="preserve">, </w:t>
      </w:r>
      <w:r w:rsidR="00222112">
        <w:rPr>
          <w:rFonts w:hAnsi="Times New Roman" w:ascii="Times New Roman"/>
          <w:b/>
        </w:rPr>
        <w:t xml:space="preserve">-  </w:t>
      </w:r>
      <w:r w:rsidR="00222112" w:rsidRPr="00222112">
        <w:rPr>
          <w:rFonts w:hAnsi="Times New Roman" w:ascii="Times New Roman"/>
        </w:rPr>
        <w:t>zz</w:t>
      </w:r>
      <w:r w:rsidR="00222112" w:rsidRPr="00222112">
        <w:rPr>
          <w:rFonts w:hAnsi="Times New Roman" w:ascii="Times New Roman"/>
          <w:b/>
        </w:rPr>
        <w:t xml:space="preserve"> Anđelina Čivljak </w:t>
      </w:r>
    </w:p>
    <w:p w:rsidRDefault="001E27D0" w:rsidP="001E27D0" w:rsidR="001E27D0">
      <w:pPr>
        <w:pStyle w:val="Odlomakpopisa"/>
        <w:numPr>
          <w:ilvl w:val="0"/>
          <w:numId w:val="3"/>
        </w:numPr>
        <w:rPr>
          <w:rFonts w:hAnsi="Times New Roman" w:ascii="Times New Roman"/>
        </w:rPr>
      </w:pPr>
      <w:r>
        <w:rPr>
          <w:rFonts w:hAnsi="Times New Roman" w:ascii="Times New Roman"/>
        </w:rPr>
        <w:t>Financijska agencija, OIB: 85821130368, Ulica Grada Vukovara 70, Zagreb</w:t>
      </w:r>
    </w:p>
    <w:p w:rsidRDefault="00EC6792" w:rsidP="001B4D25" w:rsidR="00EC6792">
      <w:pPr>
        <w:jc w:val="both"/>
      </w:pPr>
    </w:p>
    <w:p w:rsidRDefault="0043509D" w:rsidP="001B4D25" w:rsidR="00EC6792">
      <w:pPr>
        <w:jc w:val="both"/>
      </w:pPr>
      <w:r>
        <w:t>Čita se dopuna obveza predlagatelja od 12.svibnja 2017.g. koja je objavljena na e-oglasnoj ploči.</w:t>
      </w:r>
    </w:p>
    <w:p w:rsidRDefault="0043509D" w:rsidP="001B4D25" w:rsidR="0043509D">
      <w:pPr>
        <w:jc w:val="both"/>
      </w:pPr>
      <w:r>
        <w:t xml:space="preserve">RH se protivi planu ispunjenja obaveza. </w:t>
      </w:r>
    </w:p>
    <w:p w:rsidRDefault="0043509D" w:rsidP="001B4D25" w:rsidR="0043509D">
      <w:pPr>
        <w:jc w:val="both"/>
      </w:pPr>
      <w:r>
        <w:t>U odnosu na netom zaprimljeni ugovor predlagatelj izjavljuje da je majka stan prodala trećoj osobi, on se nije potpisao na kupoprodajni ugovor. Taj ugovor nemam, a nemam niti raskid ugovora o darovanju, ne sjećam se niti da sam ga zaključio.</w:t>
      </w:r>
    </w:p>
    <w:p w:rsidRDefault="0043509D" w:rsidP="001B4D25" w:rsidR="0043509D">
      <w:pPr>
        <w:jc w:val="both"/>
      </w:pPr>
      <w:r>
        <w:t xml:space="preserve">Čita se dopuna obveza od 05.svibnja 2017.g. </w:t>
      </w:r>
    </w:p>
    <w:p w:rsidRDefault="007F2F79" w:rsidP="007F7634" w:rsidR="007F2F79">
      <w:pPr>
        <w:rPr>
          <w:lang w:val="de-DE"/>
        </w:rPr>
      </w:pPr>
      <w:r>
        <w:rPr>
          <w:lang w:val="de-DE"/>
        </w:rPr>
        <w:t xml:space="preserve">Sud donosi </w:t>
      </w:r>
    </w:p>
    <w:p w:rsidRDefault="007F2F79" w:rsidP="00E277E1" w:rsidR="007F2F79">
      <w:pPr>
        <w:ind w:firstLine="708" w:left="3540"/>
        <w:rPr>
          <w:lang w:val="de-DE"/>
        </w:rPr>
      </w:pPr>
    </w:p>
    <w:p w:rsidRDefault="007F2F79" w:rsidP="00E277E1" w:rsidR="007F2F79" w:rsidRPr="007F7634">
      <w:pPr>
        <w:ind w:firstLine="708" w:left="3540"/>
      </w:pPr>
      <w:r>
        <w:rPr>
          <w:lang w:val="de-DE"/>
        </w:rPr>
        <w:t>zaključak</w:t>
      </w:r>
    </w:p>
    <w:p w:rsidRDefault="0043509D" w:rsidP="001B4D25" w:rsidR="0043509D">
      <w:pPr>
        <w:jc w:val="both"/>
      </w:pPr>
    </w:p>
    <w:p w:rsidRDefault="0043509D" w:rsidP="001B4D25" w:rsidR="0043509D">
      <w:pPr>
        <w:jc w:val="both"/>
      </w:pPr>
      <w:r>
        <w:t>Izvest će se dokaz saslušanjem potrošača Marko Marjanović iz Splita, Prvih hrvatskih redarstvenika 18, po zanimanju ekonomist, razveden, otac dvoje mldb.djece, vojni umirovljenik sa mirovinom od 3.900,00 kn, podstanar sam u tuđem stanu, mjesečno plaćam podstanarstvo cca 1.000,00 kn, upitan izjavljuje:</w:t>
      </w:r>
    </w:p>
    <w:p w:rsidRDefault="0043509D" w:rsidP="001B4D25" w:rsidR="0043509D">
      <w:pPr>
        <w:jc w:val="both"/>
      </w:pPr>
    </w:p>
    <w:p w:rsidRDefault="0043509D" w:rsidP="001B4D25" w:rsidR="005632EC">
      <w:pPr>
        <w:jc w:val="both"/>
      </w:pPr>
      <w:r>
        <w:t>Do glavnice od 60.000 eura</w:t>
      </w:r>
      <w:r w:rsidR="005632EC">
        <w:t xml:space="preserve"> koja je moj današnji dug, </w:t>
      </w:r>
      <w:r>
        <w:t xml:space="preserve"> došao sam po presudi diobe bračne stečevine. </w:t>
      </w:r>
      <w:r w:rsidR="005632EC">
        <w:t xml:space="preserve">Dakle od obrazovanja imam osnovnu i srednju školu, studirao sam ekonomiju </w:t>
      </w:r>
      <w:r w:rsidR="005632EC">
        <w:lastRenderedPageBreak/>
        <w:t xml:space="preserve">godinu dana i paralelno radio. Prvo zaposlenje mi je bilo nakon osmogodišnje škole bio sam utovarivač u skladištu, u srednjoj školi sam stalno radio. Bio sam u ratu kao maloljetnik sredinom 91.g. imam spomenicu domovinskog rata. U prosincu 1991.g. sam se prijavio u HV ali me nisu primili jer sam maloljetan, pa sam odslužio vojni rok i 1993.g. sam se prijavio u 7.gardijsku te nakon toga u specijalnu policiju i tu sam bio do 1995.g. i tu sam primao plaću. Tada nisam imao nikakvih dugova. Nakon 1995.g. zaposlio sam se u Brodomerkur kao trgovac i tamo sam radio do 2009.g. Nisam imao nikakve dugove. Prije vjenčanja je moja imovina iznosila 100.000 Dem. Onda sam 2006-2007.g. stavio na bankovni račun ušteđevinu od 120 000 eura i bivša supruga je to proglasila bračnom stečevinom i ishodila presudu da je to njeno. Oženio sam se 2002.g. i po tome je ispalo da smo u 4 godine uštedili tolike novce sa plaćama, mojom od 3.500,00 kn i njenom od 4.000,00 kn. Dakle, ona je na osnovu moje ušteđevine od 120 000 eura ishodila presudom 60.000 eura. U trenutku presude ja te novce nisam imao. Potrošio sam novce, prokockao, noćni život,  družio se, imao sam PTSP, pijem i danas šaku tableta dnevno, i taj novac je potrošen i ostao je moj dug od 60 000 eura koji nisam uspio vratiti. Tijekom radnog vijeka nisam stekao nekretnine, od pokretne imovine sam stekao jedan BMW koji smo prodali i podijelili novac. Ja sam bio suvlasnik dionica i fondova i ona je dobila pola i od toga. U trenutku ovrhe ona je na ime presude ovršila oko 5.000,00 kn koliko je i bilo na računu. Moja mirovina iznosi 3.950,00 kn od toga mi ide 1800,00 na alimentaciju i 1.000,00 kredit kod </w:t>
      </w:r>
      <w:r w:rsidR="007F2F79">
        <w:t xml:space="preserve">HPB banke. </w:t>
      </w:r>
    </w:p>
    <w:p w:rsidRDefault="007F2F79" w:rsidP="001B4D25" w:rsidR="007F2F79">
      <w:pPr>
        <w:jc w:val="both"/>
      </w:pPr>
      <w:r>
        <w:t xml:space="preserve">U svojoj dopuni sam naveo još jednu obvezu i to kredit koji sam digao kod HPB-a u iznosu od 198.786,81 kn kojeg uredno vraćam od mirovine trajnim nalogom. Taj kredit sam podigao kao HRVI imao pravo na kredit zbog stambenog zbrinjavanja ali nisam kupio stan, kredit je bio 49.000 eura i tim novcem sam vraćao dugove koje sam stekao u periodu kad nisam držao konce svog života i kad sam kockao i pio. Ima godinu dana da sam se riješio alkohola, kladionice, i svega ostalog. </w:t>
      </w:r>
    </w:p>
    <w:p w:rsidRDefault="007F2F79" w:rsidP="001B4D25" w:rsidR="007F2F79">
      <w:pPr>
        <w:jc w:val="both"/>
      </w:pPr>
      <w:r>
        <w:t xml:space="preserve">Pokretne imovine nemam, imam oca i majku žive, nismo u dobrim odnosima, imam i starijeg brata. Roditelji imaju kuću ali od njih ne očekujem pomoć i nikad je nisam ni imao. Od brata sam se udaljio od kad su nastali problemi. Stanujem u stanu od prijatelja ali mu plaćam 1.000,00 kn mjesečno. Obzirom da mi gotovo sve odlazi na ovrhe, podstanarstvo i ostalo, pomažu mi prijatelji i odradim nešto na crno da bi mogao preživjeti. </w:t>
      </w:r>
    </w:p>
    <w:p w:rsidRDefault="007F2F79" w:rsidP="007F2F79" w:rsidR="007F2F79" w:rsidRPr="007F2F79">
      <w:pPr>
        <w:jc w:val="both"/>
      </w:pPr>
      <w:r w:rsidRPr="007F2F79">
        <w:t xml:space="preserve">Želim krenit ispočetka nakon proteka roka kušnje. </w:t>
      </w:r>
    </w:p>
    <w:p w:rsidRDefault="007F2F79" w:rsidP="007F2F79" w:rsidR="007F2F79" w:rsidRPr="007F2F79">
      <w:pPr>
        <w:jc w:val="both"/>
      </w:pPr>
    </w:p>
    <w:p w:rsidRDefault="007F2F79" w:rsidP="007F2F79" w:rsidR="007F2F79" w:rsidRPr="007F2F79">
      <w:pPr>
        <w:jc w:val="both"/>
      </w:pPr>
      <w:r w:rsidRPr="007F2F79">
        <w:t xml:space="preserve">Ne vodi se protiv mene nikakva parnica niti ja vodim parnicu radi naplate potraživanja. Nemam potraživanja prema nikom. Nemam dugova prema fizičkim osobama osim ovih koje sam naveo.  </w:t>
      </w:r>
      <w:r w:rsidR="00D66254">
        <w:t xml:space="preserve">Koliko ja znam ne vodi se parnica protiv mene radi naplate duga. </w:t>
      </w:r>
    </w:p>
    <w:p w:rsidRDefault="00D66254" w:rsidP="007F2F79" w:rsidR="00D66254">
      <w:pPr>
        <w:jc w:val="both"/>
      </w:pPr>
    </w:p>
    <w:p w:rsidRDefault="007F2F79" w:rsidP="007F2F79" w:rsidR="007F2F79" w:rsidRPr="007F2F79">
      <w:pPr>
        <w:jc w:val="both"/>
      </w:pPr>
      <w:r w:rsidRPr="007F2F79">
        <w:t xml:space="preserve">Moj kontakt mobitel za stečajnog povjerenika je 091-518 2656. </w:t>
      </w:r>
    </w:p>
    <w:p w:rsidRDefault="007F2F79" w:rsidP="007F2F79" w:rsidR="007F2F79" w:rsidRPr="007F2F79">
      <w:pPr>
        <w:jc w:val="both"/>
      </w:pPr>
    </w:p>
    <w:p w:rsidRDefault="007F2F79" w:rsidP="007F2F79" w:rsidR="007F2F79" w:rsidRPr="007F2F79">
      <w:pPr>
        <w:jc w:val="both"/>
      </w:pPr>
      <w:r w:rsidRPr="007F2F79">
        <w:t xml:space="preserve">Drugo nemam što za izjaviti, predlagatelj u cijelosti ostaje kod prijedloga i plana za ispunjenje obveza. </w:t>
      </w:r>
    </w:p>
    <w:p w:rsidRDefault="007F2F79" w:rsidP="007F2F79" w:rsidR="007F2F79" w:rsidRPr="007F2F79">
      <w:pPr>
        <w:jc w:val="both"/>
      </w:pPr>
      <w:r w:rsidRPr="007F2F79">
        <w:t>Nema primjedbi na iskaz.</w:t>
      </w:r>
    </w:p>
    <w:p w:rsidRDefault="007F2F79" w:rsidP="007F2F79" w:rsidR="007F2F79" w:rsidRPr="007F2F79">
      <w:pPr>
        <w:jc w:val="both"/>
      </w:pPr>
      <w:r w:rsidRPr="007F2F79">
        <w:t xml:space="preserve">Pitanja se ne postavljaju. </w:t>
      </w:r>
    </w:p>
    <w:p w:rsidRDefault="007F2F79" w:rsidP="001B4D25" w:rsidR="007F2F79">
      <w:pPr>
        <w:jc w:val="both"/>
      </w:pPr>
    </w:p>
    <w:p w:rsidRDefault="004D3AA2" w:rsidP="00EC6792" w:rsidR="00EC6792">
      <w:pPr>
        <w:jc w:val="center"/>
        <w:rPr>
          <w:b/>
        </w:rPr>
      </w:pPr>
      <w:r>
        <w:t xml:space="preserve"> </w:t>
      </w:r>
      <w:r w:rsidR="00EC6792">
        <w:rPr>
          <w:b/>
        </w:rPr>
        <w:t>IZJAVA O USTUPU</w:t>
      </w:r>
    </w:p>
    <w:p w:rsidRDefault="00EC6792" w:rsidP="00EC6792" w:rsidR="00EC6792"/>
    <w:p w:rsidRDefault="00EC6792" w:rsidP="00EC6792" w:rsidR="00EC6792">
      <w:pPr>
        <w:jc w:val="both"/>
      </w:pPr>
      <w:r>
        <w:t>Izjavljujem da se imovinskim pravima koje ulaze u stečajnu masu nisam raspolagao te prava prenosim n</w:t>
      </w:r>
      <w:r w:rsidR="007F2F79">
        <w:t>a povjerenika Željka Ferenčića</w:t>
      </w:r>
      <w:r>
        <w:t xml:space="preserve"> i suglasan sam da se sva primanja naknade i darovi koji nisu izuzeti od ovrhe u skladu s odredbama Ovršnom zakona isplaćuju na posebna transakcijski račun iz čl. 42. Zakona o stečaju potrošača.</w:t>
      </w:r>
    </w:p>
    <w:p w:rsidRDefault="007F2F79" w:rsidP="00EC6792" w:rsidR="007F2F79">
      <w:pPr>
        <w:jc w:val="both"/>
      </w:pPr>
    </w:p>
    <w:p w:rsidRDefault="007F2F79" w:rsidP="001B4D25" w:rsidR="007F2F79">
      <w:pPr>
        <w:jc w:val="both"/>
      </w:pPr>
    </w:p>
    <w:p w:rsidRDefault="007F2F79" w:rsidP="007F2F79" w:rsidR="007F2F79" w:rsidRPr="007F2F79">
      <w:pPr>
        <w:jc w:val="both"/>
      </w:pPr>
      <w:r w:rsidRPr="007F2F79">
        <w:t xml:space="preserve">Sud donosi </w:t>
      </w:r>
    </w:p>
    <w:p w:rsidRDefault="007F2F79" w:rsidP="007F2F79" w:rsidR="007F2F79" w:rsidRPr="007F2F79">
      <w:pPr>
        <w:jc w:val="both"/>
      </w:pPr>
    </w:p>
    <w:p w:rsidRDefault="007F2F79" w:rsidP="007F2F79" w:rsidR="007F2F79" w:rsidRPr="007F2F79">
      <w:pPr>
        <w:ind w:firstLine="708" w:left="3540"/>
        <w:jc w:val="both"/>
      </w:pPr>
      <w:r w:rsidRPr="007F2F79">
        <w:t>zaključak</w:t>
      </w:r>
    </w:p>
    <w:p w:rsidRDefault="007F2F79" w:rsidP="007F2F79" w:rsidR="007F2F79" w:rsidRPr="007F2F79">
      <w:pPr>
        <w:jc w:val="both"/>
      </w:pPr>
    </w:p>
    <w:p w:rsidRDefault="007F2F79" w:rsidP="007F2F79" w:rsidR="007F2F79" w:rsidRPr="007F2F79">
      <w:pPr>
        <w:jc w:val="both"/>
      </w:pPr>
      <w:r w:rsidRPr="007F2F79">
        <w:t>Odluka će biti donesena i stavljena na oglasnu ploču.</w:t>
      </w:r>
    </w:p>
    <w:p w:rsidRDefault="007F2F79" w:rsidP="007F2F79" w:rsidR="007F2F79" w:rsidRPr="007F2F79">
      <w:pPr>
        <w:jc w:val="both"/>
      </w:pPr>
    </w:p>
    <w:p w:rsidRDefault="00D66254" w:rsidP="007F2F79" w:rsidR="007F2F79" w:rsidRPr="007F2F79">
      <w:pPr>
        <w:jc w:val="both"/>
      </w:pPr>
      <w:r>
        <w:t>Dovršeno u 9,45</w:t>
      </w:r>
      <w:r w:rsidR="007F2F79" w:rsidRPr="007F2F79">
        <w:t xml:space="preserve"> sati. </w:t>
      </w:r>
    </w:p>
    <w:p w:rsidRDefault="007F2F79" w:rsidP="001B4D25" w:rsidR="007F2F79">
      <w:pPr>
        <w:jc w:val="both"/>
      </w:pPr>
    </w:p>
    <w:sectPr w:rsidSect="004A2F6A" w:rsidR="007F2F7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CBB" w:rsidP="004A2F6A" w:rsidR="00F12CBB">
      <w:r>
        <w:separator/>
      </w:r>
    </w:p>
  </w:endnote>
  <w:endnote w:id="0" w:type="continuationSeparator">
    <w:p w:rsidRDefault="00F12CBB" w:rsidP="004A2F6A" w:rsidR="00F12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CBB" w:rsidP="004A2F6A" w:rsidR="00F12CBB">
      <w:r>
        <w:separator/>
      </w:r>
    </w:p>
  </w:footnote>
  <w:footnote w:id="0" w:type="continuationSeparator">
    <w:p w:rsidRDefault="00F12CBB" w:rsidP="004A2F6A" w:rsidR="00F12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646532">
      <w:rPr>
        <w:noProof/>
      </w:rPr>
      <w:t>3</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1E45"/>
    <w:rsid w:val="00152EC8"/>
    <w:rsid w:val="00165308"/>
    <w:rsid w:val="00165386"/>
    <w:rsid w:val="00180B89"/>
    <w:rsid w:val="00182983"/>
    <w:rsid w:val="001834E1"/>
    <w:rsid w:val="0018650A"/>
    <w:rsid w:val="001B4D25"/>
    <w:rsid w:val="001E27D0"/>
    <w:rsid w:val="001F428A"/>
    <w:rsid w:val="001F784D"/>
    <w:rsid w:val="002075EF"/>
    <w:rsid w:val="00222112"/>
    <w:rsid w:val="00226D73"/>
    <w:rsid w:val="00247922"/>
    <w:rsid w:val="002873E4"/>
    <w:rsid w:val="00294491"/>
    <w:rsid w:val="002A67E7"/>
    <w:rsid w:val="002B0AF8"/>
    <w:rsid w:val="002B0EF5"/>
    <w:rsid w:val="002D3AAD"/>
    <w:rsid w:val="002D60E1"/>
    <w:rsid w:val="002E6D04"/>
    <w:rsid w:val="002E7C2D"/>
    <w:rsid w:val="002E7D89"/>
    <w:rsid w:val="002F65C6"/>
    <w:rsid w:val="00325285"/>
    <w:rsid w:val="0032758D"/>
    <w:rsid w:val="00342F14"/>
    <w:rsid w:val="003563FE"/>
    <w:rsid w:val="00380DB3"/>
    <w:rsid w:val="003C698A"/>
    <w:rsid w:val="003D59C3"/>
    <w:rsid w:val="003F5331"/>
    <w:rsid w:val="00402B3C"/>
    <w:rsid w:val="00417820"/>
    <w:rsid w:val="0043509D"/>
    <w:rsid w:val="00457C8F"/>
    <w:rsid w:val="0046065D"/>
    <w:rsid w:val="0046273A"/>
    <w:rsid w:val="00463D84"/>
    <w:rsid w:val="00466D5E"/>
    <w:rsid w:val="00471399"/>
    <w:rsid w:val="004A2F6A"/>
    <w:rsid w:val="004C617E"/>
    <w:rsid w:val="004D3AA2"/>
    <w:rsid w:val="004E010D"/>
    <w:rsid w:val="004E02AA"/>
    <w:rsid w:val="00501956"/>
    <w:rsid w:val="00540E38"/>
    <w:rsid w:val="00546471"/>
    <w:rsid w:val="0056090D"/>
    <w:rsid w:val="005632EC"/>
    <w:rsid w:val="005B2A56"/>
    <w:rsid w:val="005C6727"/>
    <w:rsid w:val="005F2B01"/>
    <w:rsid w:val="00603EE2"/>
    <w:rsid w:val="0060482B"/>
    <w:rsid w:val="00646532"/>
    <w:rsid w:val="00652F7A"/>
    <w:rsid w:val="00656A70"/>
    <w:rsid w:val="00661A07"/>
    <w:rsid w:val="00665D7E"/>
    <w:rsid w:val="00692CD3"/>
    <w:rsid w:val="006B7A48"/>
    <w:rsid w:val="006B7D4C"/>
    <w:rsid w:val="006C30C6"/>
    <w:rsid w:val="006D225F"/>
    <w:rsid w:val="006F1084"/>
    <w:rsid w:val="006F4B13"/>
    <w:rsid w:val="00700A07"/>
    <w:rsid w:val="00707161"/>
    <w:rsid w:val="00731BBF"/>
    <w:rsid w:val="0075141D"/>
    <w:rsid w:val="007645EC"/>
    <w:rsid w:val="00782C91"/>
    <w:rsid w:val="00795611"/>
    <w:rsid w:val="007A262F"/>
    <w:rsid w:val="007A29D8"/>
    <w:rsid w:val="007A4A5B"/>
    <w:rsid w:val="007C4FF4"/>
    <w:rsid w:val="007E713B"/>
    <w:rsid w:val="007F2F79"/>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4883"/>
    <w:rsid w:val="009E0A91"/>
    <w:rsid w:val="009E6272"/>
    <w:rsid w:val="009F7DF6"/>
    <w:rsid w:val="00A03B52"/>
    <w:rsid w:val="00A07E87"/>
    <w:rsid w:val="00A151AA"/>
    <w:rsid w:val="00A42BF5"/>
    <w:rsid w:val="00A433D5"/>
    <w:rsid w:val="00A70BDD"/>
    <w:rsid w:val="00A80EA7"/>
    <w:rsid w:val="00A95984"/>
    <w:rsid w:val="00AA2CC7"/>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52A8"/>
    <w:rsid w:val="00C01306"/>
    <w:rsid w:val="00C01FE7"/>
    <w:rsid w:val="00C07E62"/>
    <w:rsid w:val="00C26E0A"/>
    <w:rsid w:val="00C34F62"/>
    <w:rsid w:val="00C3622F"/>
    <w:rsid w:val="00C376E7"/>
    <w:rsid w:val="00C57673"/>
    <w:rsid w:val="00CC4747"/>
    <w:rsid w:val="00CE4530"/>
    <w:rsid w:val="00D21CF6"/>
    <w:rsid w:val="00D51323"/>
    <w:rsid w:val="00D53C5F"/>
    <w:rsid w:val="00D66254"/>
    <w:rsid w:val="00D74AA2"/>
    <w:rsid w:val="00D77997"/>
    <w:rsid w:val="00D95CDE"/>
    <w:rsid w:val="00DA0B4E"/>
    <w:rsid w:val="00DA30B0"/>
    <w:rsid w:val="00DA644B"/>
    <w:rsid w:val="00DC5DF9"/>
    <w:rsid w:val="00DD118F"/>
    <w:rsid w:val="00DD418B"/>
    <w:rsid w:val="00DD4AB9"/>
    <w:rsid w:val="00E12307"/>
    <w:rsid w:val="00E15CBD"/>
    <w:rsid w:val="00E63895"/>
    <w:rsid w:val="00E73032"/>
    <w:rsid w:val="00E86701"/>
    <w:rsid w:val="00E90871"/>
    <w:rsid w:val="00EA20B9"/>
    <w:rsid w:val="00EA477E"/>
    <w:rsid w:val="00EA487D"/>
    <w:rsid w:val="00EC070F"/>
    <w:rsid w:val="00EC6792"/>
    <w:rsid w:val="00F12CBB"/>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46532"/>
    <w:rPr>
      <w:color w:val="808080"/>
      <w:bdr w:space="0" w:sz="0" w:color="auto" w:val="none"/>
      <w:shd w:fill="auto" w:color="auto" w:val="clear"/>
    </w:rPr>
  </w:style>
  <w:style w:customStyle="true" w:styleId="eSPISCCParagraphDefaultFont" w:type="character">
    <w:name w:val="eSPIS_CC_Paragraph Default Font"/>
    <w:basedOn w:val="Zadanifontodlomka"/>
    <w:rsid w:val="006465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6532"/>
    <w:rPr>
      <w:b/>
      <w:bdr w:space="0" w:sz="0" w:color="auto" w:val="none"/>
      <w:shd w:fill="FFFFCC" w:color="auto" w:val="clear"/>
      <w:lang w:val="hr-HR"/>
    </w:rPr>
  </w:style>
  <w:style w:customStyle="true" w:styleId="PozadinaSvijetloCrvena" w:type="character">
    <w:name w:val="Pozadina_SvijetloCrvena"/>
    <w:basedOn w:val="eSPISCCParagraphDefaultFont"/>
    <w:rsid w:val="006465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65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46532"/>
    <w:rPr>
      <w:color w:val="808080"/>
      <w:bdr w:color="auto" w:space="0" w:sz="0" w:val="none"/>
      <w:shd w:color="auto" w:fill="auto" w:val="clear"/>
    </w:rPr>
  </w:style>
  <w:style w:customStyle="1" w:styleId="eSPISCCParagraphDefaultFont" w:type="character">
    <w:name w:val="eSPIS_CC_Paragraph Default Font"/>
    <w:basedOn w:val="Zadanifontodlomka"/>
    <w:rsid w:val="006465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6532"/>
    <w:rPr>
      <w:b/>
      <w:bdr w:color="auto" w:space="0" w:sz="0" w:val="none"/>
      <w:shd w:color="auto" w:fill="FFFFCC" w:val="clear"/>
      <w:lang w:val="hr-HR"/>
    </w:rPr>
  </w:style>
  <w:style w:customStyle="1" w:styleId="PozadinaSvijetloCrvena" w:type="character">
    <w:name w:val="Pozadina_SvijetloCrvena"/>
    <w:basedOn w:val="eSPISCCParagraphDefaultFont"/>
    <w:rsid w:val="006465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65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21019516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37C/I</izvorni_sadrzaj>
    <derivirana_varijabla naziv="DomainObject.Prostorija.Naziv_1">Soba 37C/I</derivirana_varijabla>
  </DomainObject.Prostorija.Naziv>
  <DomainObject.Prostorija.Oznaka>
    <izvorni_sadrzaj>Soba 37C/I</izvorni_sadrzaj>
    <derivirana_varijabla naziv="DomainObject.Prostorija.Oznaka_1">Soba 37C/I</derivirana_varijabla>
  </DomainObject.Prostorija.Oznaka>
  <DomainObject.Obrazlozenje>
    <izvorni_sadrzaj/>
    <derivirana_varijabla naziv="DomainObject.Obrazlozenje_1"/>
  </DomainObject.Obrazlozenje>
  <DomainObject.StvarniPocetakDatum>
    <izvorni_sadrzaj>6. lipnja 2017.</izvorni_sadrzaj>
    <derivirana_varijabla naziv="DomainObject.StvarniPocetakDatum_1">6. lipnja 2017.</derivirana_varijabla>
  </DomainObject.StvarniPocetakDatum>
  <DomainObject.StvarniZavrsetakDatum>
    <izvorni_sadrzaj>6. lipnja 2017.</izvorni_sadrzaj>
    <derivirana_varijabla naziv="DomainObject.StvarniZavrsetakDatum_1">6. lipnja 2017.</derivirana_varijabla>
  </DomainObject.StvarniZavrsetakDatum>
  <DomainObject.PlaniraniZavrsetakDatum>
    <izvorni_sadrzaj>6. lipnja 2017.</izvorni_sadrzaj>
    <derivirana_varijabla naziv="DomainObject.PlaniraniZavrsetakDatum_1">6. lipnja 2017.</derivirana_varijabla>
  </DomainObject.PlaniraniZavrsetakDatum>
  <DomainObject.PlaniraniPocetakDatum>
    <izvorni_sadrzaj>6. lipnja 2017.</izvorni_sadrzaj>
    <derivirana_varijabla naziv="DomainObject.PlaniraniPocetakDatum_1">6. lipnja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2017.</izvorni_sadrzaj>
    <derivirana_varijabla naziv="DomainObject.Zapisnik.DatumKreiranja_1">6. lipnja 2017.</derivirana_varijabla>
  </DomainObject.Zapisnik.DatumKreiranja>
  <DomainObject.Zapisnik.ImovinskaKorist>
    <izvorni_sadrzaj/>
    <derivirana_varijabla naziv="DomainObject.Zapisnik.ImovinskaKorist_1"/>
  </DomainObject.Zapisnik.ImovinskaKorist>
  <DomainObject.Zapisnik.Oznaka>
    <izvorni_sadrzaj>Sp-3/2016-12</izvorni_sadrzaj>
    <derivirana_varijabla naziv="DomainObject.Zapisnik.Oznaka_1">Sp-3/2016-12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otvaranjem postupka stečaja potrošača</izvorni_sadrzaj>
    <derivirana_varijabla naziv="DomainObject.Predmet.Opis_1">Zahtjev za otvaranjem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Sp-3/2016</izvorni_sadrzaj>
    <derivirana_varijabla naziv="DomainObject.Predmet.OznakaBroj_1">Sp-3/2016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Marijanović</izvorni_sadrzaj>
    <derivirana_varijabla naziv="DomainObject.Predmet.StrankaFormated_1">  Marko Marijanović</derivirana_varijabla>
  </DomainObject.Predmet.StrankaFormated>
  <DomainObject.Predmet.StrankaFormatedOIB>
    <izvorni_sadrzaj>  Marko Marijanović, OIB 03691483117</izvorni_sadrzaj>
    <derivirana_varijabla naziv="DomainObject.Predmet.StrankaFormatedOIB_1">  Marko Marijanović, OIB 03691483117</derivirana_varijabla>
  </DomainObject.Predmet.StrankaFormatedOIB>
  <DomainObject.Predmet.StrankaFormatedWithAdress>
    <izvorni_sadrzaj> Marko Marijanović, Prvih Hrvat.redarstvenika 18, 21000 Split</izvorni_sadrzaj>
    <derivirana_varijabla naziv="DomainObject.Predmet.StrankaFormatedWithAdress_1"> Marko Marijanović, Prvih Hrvat.redarstvenika 18, 21000 Split</derivirana_varijabla>
  </DomainObject.Predmet.StrankaFormatedWithAdress>
  <DomainObject.Predmet.StrankaFormatedWithAdressOIB>
    <izvorni_sadrzaj> Marko Marijanović, OIB 03691483117, Prvih Hrvat.redarstvenika 18, 21000 Split</izvorni_sadrzaj>
    <derivirana_varijabla naziv="DomainObject.Predmet.StrankaFormatedWithAdressOIB_1"> Marko Marijanović, OIB 03691483117, Prvih Hrvat.redarstvenika 18, 21000 Split</derivirana_varijabla>
  </DomainObject.Predmet.StrankaFormatedWithAdressOIB>
  <DomainObject.Predmet.StrankaWithAdress>
    <izvorni_sadrzaj>Marko Marijanović Prvih Hrvat.redarstvenika 18,21000 Split</izvorni_sadrzaj>
    <derivirana_varijabla naziv="DomainObject.Predmet.StrankaWithAdress_1">Marko Marijanović Prvih Hrvat.redarstvenika 18,21000 Split</derivirana_varijabla>
  </DomainObject.Predmet.StrankaWithAdress>
  <DomainObject.Predmet.StrankaWithAdressOIB>
    <izvorni_sadrzaj>Marko Marijanović, OIB 03691483117, Prvih Hrvat.redarstvenika 18,21000 Split</izvorni_sadrzaj>
    <derivirana_varijabla naziv="DomainObject.Predmet.StrankaWithAdressOIB_1">Marko Marijanović, OIB 03691483117, Prvih Hrvat.redarstvenika 18,21000 Split</derivirana_varijabla>
  </DomainObject.Predmet.StrankaWithAdressOIB>
  <DomainObject.Predmet.StrankaNazivFormated>
    <izvorni_sadrzaj>Marko Marijanović</izvorni_sadrzaj>
    <derivirana_varijabla naziv="DomainObject.Predmet.StrankaNazivFormated_1">Marko Marijanović</derivirana_varijabla>
  </DomainObject.Predmet.StrankaNazivFormated>
  <DomainObject.Predmet.StrankaNazivFormatedOIB>
    <izvorni_sadrzaj>Marko Marijanović, OIB 03691483117</izvorni_sadrzaj>
    <derivirana_varijabla naziv="DomainObject.Predmet.StrankaNazivFormatedOIB_1">Marko Marijanović, OIB 03691483117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Marko Marijanović</item>
    </izvorni_sadrzaj>
    <derivirana_varijabla naziv="DomainObject.Predmet.StrankaListFormated_1">
      <item>Marko Marijanović</item>
    </derivirana_varijabla>
  </DomainObject.Predmet.StrankaListFormated>
  <DomainObject.Predmet.StrankaListFormatedOIB>
    <izvorni_sadrzaj>
      <item>Marko Marijanović, OIB 03691483117</item>
    </izvorni_sadrzaj>
    <derivirana_varijabla naziv="DomainObject.Predmet.StrankaListFormatedOIB_1">
      <item>Marko Marijanović, OIB 03691483117</item>
    </derivirana_varijabla>
  </DomainObject.Predmet.StrankaListFormatedOIB>
  <DomainObject.Predmet.StrankaListFormatedWithAdress>
    <izvorni_sadrzaj>
      <item>Marko Marijanović, Prvih Hrvat.redarstvenika 18, 21000 Split</item>
    </izvorni_sadrzaj>
    <derivirana_varijabla naziv="DomainObject.Predmet.StrankaListFormatedWithAdress_1">
      <item>Marko Marijanović, Prvih Hrvat.redarstvenika 18, 21000 Split</item>
    </derivirana_varijabla>
  </DomainObject.Predmet.StrankaListFormatedWithAdress>
  <DomainObject.Predmet.StrankaListFormatedWithAdressOIB>
    <izvorni_sadrzaj>
      <item>Marko Marijanović, OIB 03691483117, Prvih Hrvat.redarstvenika 18, 21000 Split</item>
    </izvorni_sadrzaj>
    <derivirana_varijabla naziv="DomainObject.Predmet.StrankaListFormatedWithAdressOIB_1">
      <item>Marko Marijanović, OIB 03691483117, Prvih Hrvat.redarstvenika 18, 21000 Split</item>
    </derivirana_varijabla>
  </DomainObject.Predmet.StrankaListFormatedWithAdressOIB>
  <DomainObject.Predmet.StrankaListNazivFormated>
    <izvorni_sadrzaj>
      <item>Marko Marijanović</item>
    </izvorni_sadrzaj>
    <derivirana_varijabla naziv="DomainObject.Predmet.StrankaListNazivFormated_1">
      <item>Marko Marijanović</item>
    </derivirana_varijabla>
  </DomainObject.Predmet.StrankaListNazivFormated>
  <DomainObject.Predmet.StrankaListNazivFormatedOIB>
    <izvorni_sadrzaj>
      <item>Marko Marijanović, OIB 03691483117</item>
    </izvorni_sadrzaj>
    <derivirana_varijabla naziv="DomainObject.Predmet.StrankaListNazivFormatedOIB_1">
      <item>Marko Marijanović, OIB 03691483117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Sanda Škoro</item>
      <item>Općinski sud u Splitu</item>
      <item>Financijska agencija</item>
    </izvorni_sadrzaj>
    <derivirana_varijabla naziv="DomainObject.Predmet.OstaliListFormated_1">
      <item>Sanda Škoro</item>
      <item>Općinski sud u Splitu</item>
      <item>Financijska agencija</item>
    </derivirana_varijabla>
  </DomainObject.Predmet.OstaliListFormated>
  <DomainObject.Predmet.OstaliListFormatedOIB>
    <izvorni_sadrzaj>
      <item>Sanda Škoro, OIB 71702524010</item>
      <item>Općinski sud u Splitu, OIB 18683136487</item>
      <item>Financijska agencija, OIB 85821130368</item>
    </izvorni_sadrzaj>
    <derivirana_varijabla naziv="DomainObject.Predmet.OstaliListFormatedOIB_1">
      <item>Sanda Škoro, OIB 71702524010</item>
      <item>Općinski sud u Splitu, OIB 18683136487</item>
      <item>Financijska agencija, OIB 85821130368</item>
    </derivirana_varijabla>
  </DomainObject.Predmet.OstaliListFormatedOIB>
  <DomainObject.Predmet.OstaliListFormatedWithAdress>
    <izvorni_sadrzaj>
      <item>Sanda Škoro, Ivana Gudelja 38, 21000 Split</item>
      <item>Općinski sud u Splitu</item>
      <item>Financijska agencija, Ulica grada Vukovara 70, 10000 Zagreb</item>
    </izvorni_sadrzaj>
    <derivirana_varijabla naziv="DomainObject.Predmet.OstaliListFormatedWithAdress_1">
      <item>Sanda Škoro, Ivana Gudelja 38, 21000 Split</item>
      <item>Općinski sud u Splitu</item>
      <item>Financijska agencija, Ulica grada Vukovara 70, 10000 Zagreb</item>
    </derivirana_varijabla>
  </DomainObject.Predmet.OstaliListFormatedWithAdress>
  <DomainObject.Predmet.OstaliListFormatedWithAdressOIB>
    <izvorni_sadrzaj>
      <item>Sanda Škoro, OIB 71702524010, Ivana Gudelja 38, 21000 Split</item>
      <item>Općinski sud u Splitu, OIB 18683136487</item>
      <item>Financijska agencija, OIB 85821130368, Ulica grada Vukovara 70, 10000 Zagreb</item>
    </izvorni_sadrzaj>
    <derivirana_varijabla naziv="DomainObject.Predmet.OstaliListFormatedWithAdressOIB_1">
      <item>Sanda Škoro, OIB 71702524010, Ivana Gudelja 38, 21000 Split</item>
      <item>Općinski sud u Splitu, OIB 18683136487</item>
      <item>Financijska agencija, OIB 85821130368, Ulica grada Vukovara 70, 10000 Zagreb</item>
    </derivirana_varijabla>
  </DomainObject.Predmet.OstaliListFormatedWithAdressOIB>
  <DomainObject.Predmet.OstaliListNazivFormated>
    <izvorni_sadrzaj>
      <item>Sanda Škoro</item>
      <item>Općinski sud u Splitu</item>
      <item>Financijska agencija</item>
    </izvorni_sadrzaj>
    <derivirana_varijabla naziv="DomainObject.Predmet.OstaliListNazivFormated_1">
      <item>Sanda Škoro</item>
      <item>Općinski sud u Splitu</item>
      <item>Financijska agencija</item>
    </derivirana_varijabla>
  </DomainObject.Predmet.OstaliListNazivFormated>
  <DomainObject.Predmet.OstaliListNazivFormatedOIB>
    <izvorni_sadrzaj>
      <item>Sanda Škoro, OIB 71702524010</item>
      <item>Općinski sud u Splitu, OIB 18683136487</item>
      <item>Financijska agencija, OIB 85821130368</item>
    </izvorni_sadrzaj>
    <derivirana_varijabla naziv="DomainObject.Predmet.OstaliListNazivFormatedOIB_1">
      <item>Sanda Škoro, OIB 71702524010</item>
      <item>Općinski sud u Splitu, OIB 18683136487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6. lipnja 2017.</izvorni_sadrzaj>
    <derivirana_varijabla naziv="DomainObject.Datum_1">6. lipnja 2017.</derivirana_varijabla>
  </DomainObject.Datum>
  <DomainObject.PoslovniBrojDokumenta>
    <izvorni_sadrzaj>Sp-3/2016-12</izvorni_sadrzaj>
    <derivirana_varijabla naziv="DomainObject.PoslovniBrojDokumenta_1">Sp-3/2016-12</derivirana_varijabla>
  </DomainObject.PoslovniBrojDokumenta>
  <DomainObject.Predmet.StrankaIDrugi>
    <izvorni_sadrzaj>Marko Marijanović</izvorni_sadrzaj>
    <derivirana_varijabla naziv="DomainObject.Predmet.StrankaIDrugi_1">Marko Marijanović</derivirana_varijabla>
  </DomainObject.Predmet.StrankaIDrugi>
  <DomainObject.Predmet.ProtustrankaIDrugi>
    <izvorni_sadrzaj/>
    <derivirana_varijabla naziv="DomainObject.Predmet.ProtustrankaIDrugi_1"/>
  </DomainObject.Predmet.ProtustrankaIDrugi>
  <DomainObject.Predmet.StrankaIDrugiAdressOIB>
    <izvorni_sadrzaj>Marko Marijanović, OIB 03691483117, Prvih Hrvat.redarstvenika 18, 21000 Split</izvorni_sadrzaj>
    <derivirana_varijabla naziv="DomainObject.Predmet.StrankaIDrugiAdressOIB_1">Marko Marijanović, OIB 03691483117, Prvih Hrvat.redarstvenika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Marijanović</item>
      <item>Sanda Škoro</item>
      <item>Općinski sud u Splitu</item>
      <item>Financijska agencija</item>
    </izvorni_sadrzaj>
    <derivirana_varijabla naziv="DomainObject.Predmet.SudioniciListNaziv_1">
      <item>Marko Marijanović</item>
      <item>Sanda Škoro</item>
      <item>Općinski sud u Splitu</item>
      <item>Financijska agencija</item>
    </derivirana_varijabla>
  </DomainObject.Predmet.SudioniciListNaziv>
  <DomainObject.Predmet.SudioniciListAdressOIB>
    <izvorni_sadrzaj>
      <item>Marko Marijanović, OIB 03691483117, Prvih Hrvat.redarstvenika 18,21000 Split</item>
      <item>Sanda Škoro, OIB 71702524010, Ivana Gudelja 38,21000 Split</item>
      <item>Općinski sud u Splitu, OIB 18683136487</item>
      <item>Financijska agencija, OIB 85821130368, Ulica grada Vukovara 70,10000 Zagreb</item>
    </izvorni_sadrzaj>
    <derivirana_varijabla naziv="DomainObject.Predmet.SudioniciListAdressOIB_1">
      <item>Marko Marijanović, OIB 03691483117, Prvih Hrvat.redarstvenika 18,21000 Split</item>
      <item>Sanda Škoro, OIB 71702524010, Ivana Gudelja 38,21000 Split</item>
      <item>Općinski sud u Splitu, OIB 18683136487</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03691483117</item>
      <item>, OIB 71702524010</item>
      <item>, OIB 18683136487</item>
      <item>, OIB 85821130368</item>
    </izvorni_sadrzaj>
    <derivirana_varijabla naziv="DomainObject.Predmet.SudioniciListNazivOIB_1">
      <item>, OIB 03691483117</item>
      <item>, OIB 71702524010</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7B4BC8-133E-41E9-AF8E-360058810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4331</properties:Characters>
  <properties:Lines>107</properties:Lines>
  <properties:Paragraphs>39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2017-06-06T07:09:00Z</dcterms:created>
  <dc:creator>korisnik</dc:creator>
  <cp:lastModifiedBy>Božena Semren</cp:lastModifiedBy>
  <cp:lastPrinted>2017-06-06T07:43:00Z</cp:lastPrinted>
  <dcterms:modified xmlns:xsi="http://www.w3.org/2001/XMLSchema-instance" xsi:type="dcterms:W3CDTF">2017-06-06T07:46:00Z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Sp-3/2016-12 / Zapisnik - Pripremno ročište</vt:lpwstr>
  </prop:property>
  <prop:property name="CC_coloring" pid="4" fmtid="{D5CDD505-2E9C-101B-9397-08002B2CF9AE}">
    <vt:bool>false</vt:bool>
  </prop:property>
  <prop:property name="BrojStranica" pid="5" fmtid="{D5CDD505-2E9C-101B-9397-08002B2CF9AE}">
    <vt:i4>3</vt:i4>
  </prop:property>
</prop:Properties>
</file>