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f891c" w14:paraId="94f891c" w:rsidRDefault="00250235" w:rsidP="00250235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1D3DE1" w:rsidP="0088726B" w:rsidR="001D3DE1">
      <w:pPr>
        <w:spacing w:after="160" w:before="1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88726B" w:rsidR="00DE2B55">
      <w:pPr>
        <w:spacing w:after="160" w:before="1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stečajnog postupka nad dužnikom </w:t>
      </w:r>
      <w:r w:rsidR="00CE6D01">
        <w:t>TKANINA d.o.o. Split, Kralja Zvonimira 32, OIB: 40180145431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88726B">
        <w:rPr>
          <w:rFonts w:eastAsiaTheme="minorHAnsi"/>
          <w:lang w:eastAsia="en-US"/>
        </w:rPr>
        <w:t>9. studenog</w:t>
      </w:r>
      <w:r w:rsidRPr="00DE2B55">
        <w:rPr>
          <w:rFonts w:eastAsiaTheme="minorHAnsi"/>
          <w:lang w:eastAsia="en-US"/>
        </w:rPr>
        <w:t xml:space="preserve"> 2015. godine   </w:t>
      </w:r>
    </w:p>
    <w:p w:rsidRDefault="00EF227F" w:rsidP="0065129A" w:rsidR="00EF227F" w:rsidRPr="00DE2B55">
      <w:pPr>
        <w:spacing w:after="200" w:before="200"/>
        <w:jc w:val="center"/>
      </w:pPr>
      <w:r w:rsidRPr="00DE2B55">
        <w:t xml:space="preserve">r i j e š i o  j e </w:t>
      </w:r>
    </w:p>
    <w:p w:rsidRDefault="00967806" w:rsidP="0088726B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CE6D01">
        <w:t>TKANINA d.o.o. Split, Kralja Zvonimira 32, OIB: 40180145431</w:t>
      </w:r>
      <w:r>
        <w:t xml:space="preserve">, zaprimljen na ovom sudu </w:t>
      </w:r>
      <w:r w:rsidR="0088726B">
        <w:t>2. studenog</w:t>
      </w:r>
      <w:r>
        <w:t xml:space="preserve"> 2015. godine.</w:t>
      </w:r>
    </w:p>
    <w:p w:rsidRDefault="00967806" w:rsidP="0088726B" w:rsidR="00967806">
      <w:pPr>
        <w:spacing w:after="100" w:before="200"/>
        <w:jc w:val="center"/>
      </w:pPr>
      <w:r>
        <w:t>Obrazloženje</w:t>
      </w:r>
    </w:p>
    <w:p w:rsidRDefault="00967806" w:rsidP="00854267" w:rsidR="00967806">
      <w:pPr>
        <w:ind w:firstLine="709"/>
        <w:jc w:val="both"/>
      </w:pPr>
      <w:r>
        <w:t xml:space="preserve">Predlagatelj je dana </w:t>
      </w:r>
      <w:r w:rsidR="0088726B">
        <w:t>2. studenog</w:t>
      </w:r>
      <w:r>
        <w:t xml:space="preserve"> 2015. godine podnio zahtjev za provedbu skraćenog stečajnog postupka nad dužnikom </w:t>
      </w:r>
      <w:r w:rsidR="00CE6D01">
        <w:t>TKANINA d.o.o. Split, Kralja Zvonimira 32, OIB: 40180145431</w:t>
      </w:r>
      <w:r>
        <w:t>.</w:t>
      </w:r>
    </w:p>
    <w:p w:rsidRDefault="00854267" w:rsidP="00854267" w:rsidR="00854267">
      <w:pPr>
        <w:ind w:firstLine="709"/>
        <w:jc w:val="both"/>
      </w:pPr>
    </w:p>
    <w:p w:rsidRDefault="00854267" w:rsidP="00854267" w:rsidR="00854267">
      <w:pPr>
        <w:ind w:firstLine="709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854267" w:rsidP="00854267" w:rsidR="00854267">
      <w:pPr>
        <w:ind w:firstLine="709"/>
        <w:jc w:val="both"/>
      </w:pPr>
    </w:p>
    <w:p w:rsidRDefault="00854267" w:rsidP="00854267" w:rsidR="00967806">
      <w:pPr>
        <w:ind w:firstLine="709"/>
        <w:jc w:val="both"/>
      </w:pPr>
      <w:r>
        <w:t xml:space="preserve">Kako iz izvatka iz sudskog registra za dužnika proizlazi da je rješenjem ovog suda poslovni broj Tt-15/670-1 od </w:t>
      </w:r>
      <w:r w:rsidR="007A0832">
        <w:t>1</w:t>
      </w:r>
      <w:r>
        <w:t>8. svibnja 2015. godine  pokrenut postupak brisanja po čl. 70. Zakona o sudskom registru ("Narodne novine" broj: 1/95, 57/96, 1/98, 30/99, 45/99, 54/05, 40/07, 91/10, 90/11, 148/13, 93/14), ovaj sud zaključuje da nisu kumulativno ispunjene pretpostavke iz čl. 428. SZ-a za pokretanje skraćenog stečajnog postupka (jer je utvrdio da su ispunjene pretpostavke za pokretanje drugog postupka radi brisanja iz sudskoga registra), radi čega je odlučeno kao u izreci ovog rješenja.</w:t>
      </w:r>
    </w:p>
    <w:p w:rsidRDefault="00854267" w:rsidP="00854267" w:rsidR="00854267">
      <w:pPr>
        <w:ind w:firstLine="709"/>
        <w:jc w:val="both"/>
      </w:pPr>
    </w:p>
    <w:p w:rsidRDefault="00967806" w:rsidP="00967806" w:rsidR="00967806">
      <w:pPr>
        <w:jc w:val="center"/>
      </w:pPr>
      <w:r>
        <w:t xml:space="preserve">U Splitu, </w:t>
      </w:r>
      <w:r w:rsidR="0088726B">
        <w:t>9. studenog</w:t>
      </w:r>
      <w:r>
        <w:t xml:space="preserve"> 2015. godine</w:t>
      </w:r>
    </w:p>
    <w:p w:rsidRDefault="002F2ED4" w:rsidP="0088726B" w:rsidR="002F2ED4">
      <w:pPr>
        <w:spacing w:before="240"/>
        <w:ind w:left="6480"/>
        <w:jc w:val="center"/>
      </w:pPr>
      <w:r>
        <w:t>SUTKINJA</w:t>
      </w:r>
    </w:p>
    <w:p w:rsidRDefault="002F2ED4" w:rsidP="0088726B" w:rsidR="002F2ED4">
      <w:pPr>
        <w:ind w:left="6480"/>
        <w:jc w:val="center"/>
      </w:pPr>
      <w:r>
        <w:t>ANA GOLUB GRUIĆ</w:t>
      </w:r>
    </w:p>
    <w:p w:rsidRDefault="0088726B" w:rsidP="0088726B" w:rsidR="0088726B">
      <w:pPr>
        <w:ind w:left="6480"/>
        <w:jc w:val="center"/>
      </w:pPr>
    </w:p>
    <w:p w:rsidRDefault="0088726B" w:rsidP="0088726B" w:rsidR="0088726B">
      <w:pPr>
        <w:ind w:left="6480"/>
        <w:jc w:val="center"/>
      </w:pPr>
    </w:p>
    <w:p w:rsidRDefault="002F2ED4" w:rsidP="002F2ED4" w:rsidR="002F2ED4">
      <w:pPr>
        <w:ind w:left="6480"/>
        <w:jc w:val="center"/>
      </w:pP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2F2ED4" w:rsidP="002F2ED4" w:rsidR="002F2ED4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7A0832" w:rsidP="002F2ED4" w:rsidR="00854267" w:rsidRPr="0065129A">
      <w:pPr>
        <w:numPr>
          <w:ilvl w:val="12"/>
          <w:numId w:val="0"/>
        </w:numPr>
        <w:jc w:val="both"/>
      </w:pPr>
      <w:r>
        <w:t xml:space="preserve"> </w:t>
      </w:r>
    </w:p>
    <w:p w:rsidRDefault="002F2ED4" w:rsidP="002F2ED4" w:rsidR="002F2ED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2F2ED4" w:rsidP="002F2ED4" w:rsidR="002F2ED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88726B">
        <w:t>mrežna stranica e-Oglasna ploča sudova – rok 8 dana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967806" w:rsidP="002F2ED4" w:rsidR="00967806">
      <w:pPr>
        <w:ind w:firstLine="708"/>
        <w:jc w:val="both"/>
      </w:pPr>
    </w:p>
    <w:p w:rsidRDefault="00967806" w:rsidP="00967806" w:rsidR="00967806" w:rsidRPr="00E44EBF"/>
    <w:p w:rsidRDefault="00CA5C34" w:rsidP="00967806" w:rsidR="00CA5C34" w:rsidRPr="00513BC5">
      <w:pPr>
        <w:spacing w:before="240"/>
        <w:ind w:firstLine="720"/>
        <w:jc w:val="both"/>
      </w:pP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71BF" w:rsidR="007371BF">
      <w:r>
        <w:separator/>
      </w:r>
    </w:p>
  </w:endnote>
  <w:endnote w:id="0" w:type="continuationSeparator">
    <w:p w:rsidRDefault="007371BF" w:rsidR="007371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71BF" w:rsidR="007371BF">
      <w:r>
        <w:separator/>
      </w:r>
    </w:p>
  </w:footnote>
  <w:footnote w:id="0" w:type="continuationSeparator">
    <w:p w:rsidRDefault="007371BF" w:rsidR="007371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75738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25218C">
      <w:t>831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25218C">
      <w:t>831</w:t>
    </w:r>
    <w:r w:rsidR="0088726B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622D5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C2F44"/>
    <w:rsid w:val="001D2072"/>
    <w:rsid w:val="001D2EB8"/>
    <w:rsid w:val="001D3DE1"/>
    <w:rsid w:val="002010AB"/>
    <w:rsid w:val="002067C4"/>
    <w:rsid w:val="00207B3C"/>
    <w:rsid w:val="00211C82"/>
    <w:rsid w:val="00215F13"/>
    <w:rsid w:val="00233E8D"/>
    <w:rsid w:val="00250235"/>
    <w:rsid w:val="0025218C"/>
    <w:rsid w:val="00257849"/>
    <w:rsid w:val="00263D21"/>
    <w:rsid w:val="002647F1"/>
    <w:rsid w:val="00265143"/>
    <w:rsid w:val="002A61F9"/>
    <w:rsid w:val="002B2B0D"/>
    <w:rsid w:val="002B402A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B139B"/>
    <w:rsid w:val="005C18D7"/>
    <w:rsid w:val="005C496B"/>
    <w:rsid w:val="005C686C"/>
    <w:rsid w:val="005E07F7"/>
    <w:rsid w:val="005E4814"/>
    <w:rsid w:val="005E5507"/>
    <w:rsid w:val="005F41A4"/>
    <w:rsid w:val="005F49F5"/>
    <w:rsid w:val="005F641C"/>
    <w:rsid w:val="006002BD"/>
    <w:rsid w:val="00601166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0F2C"/>
    <w:rsid w:val="00721E63"/>
    <w:rsid w:val="007353A0"/>
    <w:rsid w:val="007371BF"/>
    <w:rsid w:val="00740E49"/>
    <w:rsid w:val="00750BFD"/>
    <w:rsid w:val="00772D95"/>
    <w:rsid w:val="00776DE7"/>
    <w:rsid w:val="00780B51"/>
    <w:rsid w:val="007978E1"/>
    <w:rsid w:val="007A0832"/>
    <w:rsid w:val="007A231E"/>
    <w:rsid w:val="007A3ED3"/>
    <w:rsid w:val="007A6843"/>
    <w:rsid w:val="007B39F6"/>
    <w:rsid w:val="007B3F07"/>
    <w:rsid w:val="007B5171"/>
    <w:rsid w:val="007B5893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4267"/>
    <w:rsid w:val="00855A39"/>
    <w:rsid w:val="00856303"/>
    <w:rsid w:val="00880CFE"/>
    <w:rsid w:val="00882FD1"/>
    <w:rsid w:val="008852C7"/>
    <w:rsid w:val="0088726B"/>
    <w:rsid w:val="00890290"/>
    <w:rsid w:val="0089663A"/>
    <w:rsid w:val="008B174D"/>
    <w:rsid w:val="008B370E"/>
    <w:rsid w:val="008D21CE"/>
    <w:rsid w:val="008D38E6"/>
    <w:rsid w:val="008D4938"/>
    <w:rsid w:val="008E0FC9"/>
    <w:rsid w:val="008F608A"/>
    <w:rsid w:val="008F7471"/>
    <w:rsid w:val="0090278C"/>
    <w:rsid w:val="009138A9"/>
    <w:rsid w:val="0092573E"/>
    <w:rsid w:val="009308F8"/>
    <w:rsid w:val="009505D9"/>
    <w:rsid w:val="00951C24"/>
    <w:rsid w:val="00953D3D"/>
    <w:rsid w:val="00955CD8"/>
    <w:rsid w:val="00960E2D"/>
    <w:rsid w:val="00967806"/>
    <w:rsid w:val="00976439"/>
    <w:rsid w:val="0099084A"/>
    <w:rsid w:val="009B1540"/>
    <w:rsid w:val="009B7BE9"/>
    <w:rsid w:val="009C0005"/>
    <w:rsid w:val="009E74D1"/>
    <w:rsid w:val="009F72D0"/>
    <w:rsid w:val="00A01915"/>
    <w:rsid w:val="00A04218"/>
    <w:rsid w:val="00A11CD5"/>
    <w:rsid w:val="00A3187C"/>
    <w:rsid w:val="00A32BBB"/>
    <w:rsid w:val="00A36243"/>
    <w:rsid w:val="00A45C23"/>
    <w:rsid w:val="00A47153"/>
    <w:rsid w:val="00A5198B"/>
    <w:rsid w:val="00A63480"/>
    <w:rsid w:val="00A658C0"/>
    <w:rsid w:val="00A715D7"/>
    <w:rsid w:val="00A75738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6D01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F00754"/>
    <w:rsid w:val="00F10594"/>
    <w:rsid w:val="00F24E5C"/>
    <w:rsid w:val="00F430F5"/>
    <w:rsid w:val="00F57C86"/>
    <w:rsid w:val="00F6291D"/>
    <w:rsid w:val="00F643FB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652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</izvorni_sadrzaj>
    <derivirana_varijabla naziv="DomainObject.Predmet.Broj_1">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St-831/2015</izvorni_sadrzaj>
    <derivirana_varijabla naziv="DomainObject.Predmet.OznakaBroj_1">St-831/2015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TKANINA, društvo s ograničenom odgovornošću za unutarnju i vanjsku trgovinu</izvorni_sadrzaj>
    <derivirana_varijabla naziv="DomainObject.Predmet.ProtustrankaFormated_1">  TKANINA, društvo s ograničenom odgovornošću za unutarnju i vanjsku trgovinu</derivirana_varijabla>
  </DomainObject.Predmet.ProtustrankaFormated>
  <DomainObject.Predmet.ProtustrankaFormatedOIB>
    <izvorni_sadrzaj>  TKANINA, društvo s ograničenom odgovornošću za unutarnju i vanjsku trgovinu, OIB 40180145431</izvorni_sadrzaj>
    <derivirana_varijabla naziv="DomainObject.Predmet.ProtustrankaFormatedOIB_1">  TKANINA, društvo s ograničenom odgovornošću za unutarnju i vanjsku trgovinu, OIB 40180145431</derivirana_varijabla>
  </DomainObject.Predmet.ProtustrankaFormatedOIB>
  <DomainObject.Predmet.ProtustrankaFormatedWithAdress>
    <izvorni_sadrzaj> TKANINA, društvo s ograničenom odgovornošću za unutarnju i vanjsku trgovinu, Kralja Zvonimira 32, 21000 Split</izvorni_sadrzaj>
    <derivirana_varijabla naziv="DomainObject.Predmet.ProtustrankaFormatedWithAdress_1"> TKANINA, društvo s ograničenom odgovornošću za unutarnju i vanjsku trgovinu, Kralja Zvonimira 32, 21000 Split</derivirana_varijabla>
  </DomainObject.Predmet.ProtustrankaFormatedWithAdress>
  <DomainObject.Predmet.ProtustrankaFormatedWithAdressOIB>
    <izvorni_sadrzaj> TKANINA, društvo s ograničenom odgovornošću za unutarnju i vanjsku trgovinu, OIB 40180145431, Kralja Zvonimira 32, 21000 Split</izvorni_sadrzaj>
    <derivirana_varijabla naziv="DomainObject.Predmet.ProtustrankaFormatedWithAdressOIB_1"> TKANINA, društvo s ograničenom odgovornošću za unutarnju i vanjsku trgovinu, OIB 40180145431, Kralja Zvonimira 32, 21000 Split</derivirana_varijabla>
  </DomainObject.Predmet.ProtustrankaFormatedWithAdressOIB>
  <DomainObject.Predmet.ProtustrankaWithAdress>
    <izvorni_sadrzaj>TKANINA, društvo s ograničenom odgovornošću za unutarnju i vanjsku trgovinu Kralja Zvonimira 32, 21000 Split</izvorni_sadrzaj>
    <derivirana_varijabla naziv="DomainObject.Predmet.ProtustrankaWithAdress_1">TKANINA, društvo s ograničenom odgovornošću za unutarnju i vanjsku trgovinu Kralja Zvonimira 32, 21000 Split</derivirana_varijabla>
  </DomainObject.Predmet.ProtustrankaWithAdress>
  <DomainObject.Predmet.ProtustrankaWithAdressOIB>
    <izvorni_sadrzaj>TKANINA, društvo s ograničenom odgovornošću za unutarnju i vanjsku trgovinu, OIB 40180145431, Kralja Zvonimira 32, 21000 Split</izvorni_sadrzaj>
    <derivirana_varijabla naziv="DomainObject.Predmet.ProtustrankaWithAdressOIB_1">TKANINA, društvo s ograničenom odgovornošću za unutarnju i vanjsku trgovinu, OIB 40180145431, Kralja Zvonimira 32, 21000 Split</derivirana_varijabla>
  </DomainObject.Predmet.ProtustrankaWithAdressOIB>
  <DomainObject.Predmet.ProtustrankaNazivFormated>
    <izvorni_sadrzaj>TKANINA, društvo s ograničenom odgovornošću za unutarnju i vanjsku trgovinu</izvorni_sadrzaj>
    <derivirana_varijabla naziv="DomainObject.Predmet.ProtustrankaNazivFormated_1">TKANINA, društvo s ograničenom odgovornošću za unutarnju i vanjsku trgovinu</derivirana_varijabla>
  </DomainObject.Predmet.ProtustrankaNazivFormated>
  <DomainObject.Predmet.ProtustrankaNazivFormatedOIB>
    <izvorni_sadrzaj>TKANINA, društvo s ograničenom odgovornošću za unutarnju i vanjsku trgovinu, OIB 40180145431</izvorni_sadrzaj>
    <derivirana_varijabla naziv="DomainObject.Predmet.ProtustrankaNazivFormatedOIB_1">TKANINA, društvo s ograničenom odgovornošću za unutarnju i vanjsku trgovinu, OIB 40180145431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21410 Splitska</izvorni_sadrzaj>
    <derivirana_varijabla naziv="DomainObject.Predmet.StrankaFormatedWithAdress_1"> FINANCIJSKA AGENCIJA, RC SPLIT, Mažuranićevo šetalište 24 b, 21410 Splitska</derivirana_varijabla>
  </DomainObject.Predmet.StrankaFormatedWithAdress>
  <DomainObject.Predmet.StrankaFormatedWithAdressOIB>
    <izvorni_sadrzaj> FINANCIJSKA AGENCIJA, RC SPLIT, OIB 85821130368, Mažuranićevo šetalište 24 b, 21410 Splitska</izvorni_sadrzaj>
    <derivirana_varijabla naziv="DomainObject.Predmet.StrankaFormatedWithAdressOIB_1"> FINANCIJSKA AGENCIJA, RC SPLIT, OIB 85821130368, Mažuranićevo šetalište 24 b, 21410 Splitska</derivirana_varijabla>
  </DomainObject.Predmet.StrankaFormatedWithAdressOIB>
  <DomainObject.Predmet.StrankaWithAdress>
    <izvorni_sadrzaj>FINANCIJSKA AGENCIJA, RC SPLIT Mažuranićevo šetalište 24 b,21410 Splitska</izvorni_sadrzaj>
    <derivirana_varijabla naziv="DomainObject.Predmet.StrankaWithAdress_1">FINANCIJSKA AGENCIJA, RC SPLIT Mažuranićevo šetalište 24 b,21410 Splitska</derivirana_varijabla>
  </DomainObject.Predmet.StrankaWithAdress>
  <DomainObject.Predmet.StrankaWithAdressOIB>
    <izvorni_sadrzaj>FINANCIJSKA AGENCIJA, RC SPLIT, OIB 85821130368, Mažuranićevo šetalište 24 b,21410 Splitska</izvorni_sadrzaj>
    <derivirana_varijabla naziv="DomainObject.Predmet.StrankaWithAdressOIB_1">FINANCIJSKA AGENCIJA, RC SPLIT, OIB 85821130368, Mažuranićevo šetalište 24 b,21410 Splitska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462164.21</izvorni_sadrzaj>
    <derivirana_varijabla naziv="DomainObject.Predmet.TrenutnaVrijednost_1">462164.21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21410 Splitska</item>
    </izvorni_sadrzaj>
    <derivirana_varijabla naziv="DomainObject.Predmet.StrankaListFormatedWithAdress_1">
      <item>FINANCIJSKA AGENCIJA, RC SPLIT, Mažuranićevo šetalište 24 b, 21410 Splitska</item>
    </derivirana_varijabla>
  </DomainObject.Predmet.StrankaListFormatedWithAdress>
  <DomainObject.Predmet.StrankaListFormatedWithAdressOIB>
    <izvorni_sadrzaj>
      <item>FINANCIJSKA AGENCIJA, RC SPLIT, OIB 85821130368, Mažuranićevo šetalište 24 b, 21410 Splitska</item>
    </izvorni_sadrzaj>
    <derivirana_varijabla naziv="DomainObject.Predmet.StrankaListFormatedWithAdressOIB_1">
      <item>FINANCIJSKA AGENCIJA, RC SPLIT, OIB 85821130368, Mažuranićevo šetalište 24 b, 21410 Splitska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TKANINA, društvo s ograničenom odgovornošću za unutarnju i vanjsku trgovinu</item>
    </izvorni_sadrzaj>
    <derivirana_varijabla naziv="DomainObject.Predmet.ProtuStrankaListFormated_1">
      <item>TKANINA, društvo s ograničenom odgovornošću za unutarnju i vanjsku trgovinu</item>
    </derivirana_varijabla>
  </DomainObject.Predmet.ProtuStrankaListFormated>
  <DomainObject.Predmet.ProtuStrankaListFormatedOIB>
    <izvorni_sadrzaj>
      <item>TKANINA, društvo s ograničenom odgovornošću za unutarnju i vanjsku trgovinu, OIB 40180145431</item>
    </izvorni_sadrzaj>
    <derivirana_varijabla naziv="DomainObject.Predmet.ProtuStrankaListFormatedOIB_1">
      <item>TKANINA, društvo s ograničenom odgovornošću za unutarnju i vanjsku trgovinu, OIB 40180145431</item>
    </derivirana_varijabla>
  </DomainObject.Predmet.ProtuStrankaListFormatedOIB>
  <DomainObject.Predmet.ProtuStrankaListFormatedWithAdress>
    <izvorni_sadrzaj>
      <item>TKANINA, društvo s ograničenom odgovornošću za unutarnju i vanjsku trgovinu, Kralja Zvonimira 32, 21000 Split</item>
    </izvorni_sadrzaj>
    <derivirana_varijabla naziv="DomainObject.Predmet.ProtuStrankaListFormatedWithAdress_1">
      <item>TKANINA, društvo s ograničenom odgovornošću za unutarnju i vanjsku trgovinu, Kralja Zvonimira 32, 21000 Split</item>
    </derivirana_varijabla>
  </DomainObject.Predmet.ProtuStrankaListFormatedWithAdress>
  <DomainObject.Predmet.ProtuStrankaListFormatedWithAdressOIB>
    <izvorni_sadrzaj>
      <item>TKANINA, društvo s ograničenom odgovornošću za unutarnju i vanjsku trgovinu, OIB 40180145431, Kralja Zvonimira 32, 21000 Split</item>
    </izvorni_sadrzaj>
    <derivirana_varijabla naziv="DomainObject.Predmet.ProtuStrankaListFormatedWithAdressOIB_1">
      <item>TKANINA, društvo s ograničenom odgovornošću za unutarnju i vanjsku trgovinu, OIB 40180145431, Kralja Zvonimira 32, 21000 Split</item>
    </derivirana_varijabla>
  </DomainObject.Predmet.ProtuStrankaListFormatedWithAdressOIB>
  <DomainObject.Predmet.ProtuStrankaListNazivFormated>
    <izvorni_sadrzaj>
      <item>TKANINA, društvo s ograničenom odgovornošću za unutarnju i vanjsku trgovinu</item>
    </izvorni_sadrzaj>
    <derivirana_varijabla naziv="DomainObject.Predmet.ProtuStrankaListNazivFormated_1">
      <item>TKANINA, društvo s ograničenom odgovornošću za unutarnju i vanjsku trgovinu</item>
    </derivirana_varijabla>
  </DomainObject.Predmet.ProtuStrankaListNazivFormated>
  <DomainObject.Predmet.ProtuStrankaListNazivFormatedOIB>
    <izvorni_sadrzaj>
      <item>TKANINA, društvo s ograničenom odgovornošću za unutarnju i vanjsku trgovinu, OIB 40180145431</item>
    </izvorni_sadrzaj>
    <derivirana_varijabla naziv="DomainObject.Predmet.ProtuStrankaListNazivFormatedOIB_1">
      <item>TKANINA, društvo s ograničenom odgovornošću za unutarnju i vanjsku trgovinu, OIB 40180145431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TKANINA, društvo s ograničenom odgovornošću za unutarnju i vanjsku trgovinu</izvorni_sadrzaj>
    <derivirana_varijabla naziv="DomainObject.Predmet.ProtustrankaIDrugi_1">TKANINA, društvo s ograničenom odgovornošću za unutarnju i vanjsku trgovinu</derivirana_varijabla>
  </DomainObject.Predmet.ProtustrankaIDrugi>
  <DomainObject.Predmet.StrankaIDrugiAdressOIB>
    <izvorni_sadrzaj>FINANCIJSKA AGENCIJA, RC SPLIT, OIB 85821130368, Mažuranićevo šetalište 24 b, 21410 Splitska</izvorni_sadrzaj>
    <derivirana_varijabla naziv="DomainObject.Predmet.StrankaIDrugiAdressOIB_1">FINANCIJSKA AGENCIJA, RC SPLIT, OIB 85821130368, Mažuranićevo šetalište 24 b, 21410 Splitska</derivirana_varijabla>
  </DomainObject.Predmet.StrankaIDrugiAdressOIB>
  <DomainObject.Predmet.ProtustrankaIDrugiAdressOIB>
    <izvorni_sadrzaj>TKANINA, društvo s ograničenom odgovornošću za unutarnju i vanjsku trgovinu, OIB 40180145431, Kralja Zvonimira 32, 21000 Split</izvorni_sadrzaj>
    <derivirana_varijabla naziv="DomainObject.Predmet.ProtustrankaIDrugiAdressOIB_1">TKANINA, društvo s ograničenom odgovornošću za unutarnju i vanjsku trgovinu, OIB 40180145431, Kralja Zvonimira 32,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TKANINA, društvo s ograničenom odgovornošću za unutarnju i vanjsku trgovinu</item>
      <item>FINANCIJSKA AGENCIJA, RC SPLIT</item>
    </izvorni_sadrzaj>
    <derivirana_varijabla naziv="DomainObject.Predmet.SudioniciListNaziv_1">
      <item>TKANINA, društvo s ograničenom odgovornošću za unutarnju i vanjsku trgovinu</item>
      <item>FINANCIJSKA AGENCIJA, RC SPLIT</item>
    </derivirana_varijabla>
  </DomainObject.Predmet.SudioniciListNaziv>
  <DomainObject.Predmet.SudioniciListAdressOIB>
    <izvorni_sadrzaj>
      <item>TKANINA, društvo s ograničenom odgovornošću za unutarnju i vanjsku trgovinu, OIB 40180145431, Kralja Zvonimira 32,21000 Split</item>
      <item>FINANCIJSKA AGENCIJA, RC SPLIT, OIB 85821130368, Mažuranićevo šetalište 24 b,21410 Splitska</item>
    </izvorni_sadrzaj>
    <derivirana_varijabla naziv="DomainObject.Predmet.SudioniciListAdressOIB_1">
      <item>TKANINA, društvo s ograničenom odgovornošću za unutarnju i vanjsku trgovinu, OIB 40180145431, Kralja Zvonimira 32,21000 Split</item>
      <item>FINANCIJSKA AGENCIJA, RC SPLIT, OIB 85821130368, Mažuranićevo šetalište 24 b,21410 Splitska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40180145431</item>
      <item>, OIB 85821130368</item>
    </izvorni_sadrzaj>
    <derivirana_varijabla naziv="DomainObject.Predmet.SudioniciListNazivOIB_1">
      <item>, OIB 40180145431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CCF253-ADC5-49F4-832F-B252CAED96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344</properties:Words>
  <properties:Characters>1993</properties:Characters>
  <properties:Lines>52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2015-11-09T09:04:00Z</dcterms:created>
  <dc:creator>nmarkovic</dc:creator>
  <cp:lastModifiedBy>Ana Golub Gruić</cp:lastModifiedBy>
  <cp:lastPrinted>2015-11-09T09:20:00Z</cp:lastPrinted>
  <dcterms:modified xmlns:xsi="http://www.w3.org/2001/XMLSchema-instance" xsi:type="dcterms:W3CDTF">2015-11-09T10:52:00Z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