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458c" w14:paraId="df2458c" w:rsidRDefault="00C24084" w:rsidP="00A27295" w:rsidR="004B741D">
      <w:pPr>
        <w:jc w:val="right"/>
        <w15:collapsed w:val="false"/>
      </w:pPr>
      <w:r>
        <w:t xml:space="preserve">6 </w:t>
      </w:r>
      <w:r w:rsidR="00DD2365">
        <w:t>Broj: St-</w:t>
      </w:r>
      <w:r w:rsidR="00272B6E">
        <w:t>149</w:t>
      </w:r>
      <w:r w:rsidR="00F27F6F">
        <w:t>/18-</w:t>
      </w:r>
      <w:r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C24084">
        <w:t>FINA RC Osijek</w:t>
      </w:r>
      <w:r w:rsidR="00FB6D1F">
        <w:t xml:space="preserve"> za otvaranje stečajnog postupka nad dužnikom</w:t>
      </w:r>
      <w:r w:rsidR="00104779">
        <w:t xml:space="preserve"> </w:t>
      </w:r>
      <w:r w:rsidR="00272B6E">
        <w:rPr>
          <w:b/>
        </w:rPr>
        <w:t>NEXT STEP j.d.o.o. Osijek, J. J. Strossmayera 48, OIB: 71985474566, MBS: 030160808</w:t>
      </w:r>
      <w:r w:rsidR="0072710A">
        <w:t xml:space="preserve">, </w:t>
      </w:r>
      <w:r w:rsidR="003B4C28">
        <w:t xml:space="preserve">dana </w:t>
      </w:r>
      <w:r w:rsidR="00F4441C">
        <w:t>8. ožujka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272B6E">
        <w:t xml:space="preserve">Sanja </w:t>
      </w:r>
      <w:proofErr w:type="spellStart"/>
      <w:r w:rsidR="00272B6E">
        <w:t>Jakobović</w:t>
      </w:r>
      <w:proofErr w:type="spellEnd"/>
      <w:r w:rsidR="00272B6E">
        <w:t>, Osijek, I. Gundulića 184, OIB: 68596157690</w:t>
      </w:r>
      <w:r w:rsidR="00DC051C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6A1557">
        <w:rPr>
          <w:b/>
        </w:rPr>
        <w:t>149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6A1557">
        <w:rPr>
          <w:b/>
        </w:rPr>
        <w:t>NEXT STEP j.d.o.o. Osijek, J. J. Strossmayera 48, OIB: 71985474566, MBS: 030160808</w:t>
      </w:r>
      <w:r w:rsidR="006A1557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  <w:r w:rsidR="00DC051C">
        <w:rPr>
          <w:b/>
        </w:rPr>
        <w:t xml:space="preserve"> </w:t>
      </w:r>
      <w:r w:rsidR="00F4441C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6A1557">
        <w:t xml:space="preserve">Sanja </w:t>
      </w:r>
      <w:proofErr w:type="spellStart"/>
      <w:r w:rsidR="006A1557">
        <w:t>Jakobović</w:t>
      </w:r>
      <w:proofErr w:type="spellEnd"/>
      <w:r w:rsidR="006A1557">
        <w:t xml:space="preserve">, Osijek, I. Gundulića 184, OIB: 68596157690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6A1557">
        <w:t xml:space="preserve">Sanja </w:t>
      </w:r>
      <w:proofErr w:type="spellStart"/>
      <w:r w:rsidR="006A1557">
        <w:t>Jakobović</w:t>
      </w:r>
      <w:proofErr w:type="spellEnd"/>
      <w:r w:rsidR="006A1557">
        <w:t>, Osijek, I. Gundulića 184, OIB: 68596157690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6A1557">
        <w:t xml:space="preserve">Sanja </w:t>
      </w:r>
      <w:proofErr w:type="spellStart"/>
      <w:r w:rsidR="006A1557">
        <w:t>Jakobović</w:t>
      </w:r>
      <w:proofErr w:type="spellEnd"/>
      <w:r w:rsidR="006A1557">
        <w:t xml:space="preserve">, Osijek, I. Gundulića 184, OIB: 68596157690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C24084" w:rsidP="00A55821" w:rsidR="00C24084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6A1557" w:rsidP="006A1557" w:rsidR="006A1557">
      <w:pPr>
        <w:jc w:val="right"/>
      </w:pPr>
      <w:r>
        <w:t>6 Broj: St-149/18-3</w:t>
      </w:r>
    </w:p>
    <w:p w:rsidRDefault="00833ACB" w:rsidP="00A55821" w:rsidR="00833ACB">
      <w:pPr>
        <w:ind w:firstLine="720"/>
        <w:jc w:val="both"/>
      </w:pPr>
    </w:p>
    <w:p w:rsidRDefault="00F4441C" w:rsidP="00A55821" w:rsidR="00F4441C">
      <w:pPr>
        <w:ind w:firstLine="720"/>
        <w:jc w:val="both"/>
      </w:pPr>
    </w:p>
    <w:p w:rsidRDefault="00F4441C" w:rsidP="00A55821" w:rsidR="00F4441C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6A1557">
        <w:t xml:space="preserve">Sanja </w:t>
      </w:r>
      <w:proofErr w:type="spellStart"/>
      <w:r w:rsidR="006A1557">
        <w:t>Jakobović</w:t>
      </w:r>
      <w:proofErr w:type="spellEnd"/>
      <w:r w:rsidR="006A1557">
        <w:t>, Osijek, I. Gundulića 184, OIB: 68596157690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F4441C">
        <w:t>8. ožujka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6A1557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6A1557">
        <w:t xml:space="preserve">Sanja </w:t>
      </w:r>
      <w:proofErr w:type="spellStart"/>
      <w:r w:rsidR="006A1557">
        <w:t>Jakobović</w:t>
      </w:r>
      <w:proofErr w:type="spellEnd"/>
      <w:r w:rsidR="006A1557">
        <w:t>, Osijek, I. Gundulića 184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F4441C">
        <w:t>19.4.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101E9F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439" w:rsidR="00AE7439">
      <w:r>
        <w:separator/>
      </w:r>
    </w:p>
  </w:endnote>
  <w:endnote w:id="0" w:type="continuationSeparator">
    <w:p w:rsidRDefault="00AE7439" w:rsidR="00AE7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439" w:rsidR="00AE7439">
      <w:r>
        <w:separator/>
      </w:r>
    </w:p>
  </w:footnote>
  <w:footnote w:id="0" w:type="continuationSeparator">
    <w:p w:rsidRDefault="00AE7439" w:rsidR="00AE74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01E9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1945"/>
    <w:rsid w:val="000F22FF"/>
    <w:rsid w:val="00101E9F"/>
    <w:rsid w:val="00104779"/>
    <w:rsid w:val="0016016C"/>
    <w:rsid w:val="00163019"/>
    <w:rsid w:val="001635ED"/>
    <w:rsid w:val="0016527F"/>
    <w:rsid w:val="001742E1"/>
    <w:rsid w:val="001858BC"/>
    <w:rsid w:val="0019752C"/>
    <w:rsid w:val="001A0170"/>
    <w:rsid w:val="001A6201"/>
    <w:rsid w:val="001E4E15"/>
    <w:rsid w:val="001E75FC"/>
    <w:rsid w:val="002142C7"/>
    <w:rsid w:val="0021564C"/>
    <w:rsid w:val="00215870"/>
    <w:rsid w:val="00223C8E"/>
    <w:rsid w:val="00252C63"/>
    <w:rsid w:val="00255E1A"/>
    <w:rsid w:val="00272B6E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E7508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D60DC"/>
    <w:rsid w:val="005E5D90"/>
    <w:rsid w:val="00607E75"/>
    <w:rsid w:val="006139EC"/>
    <w:rsid w:val="006235FB"/>
    <w:rsid w:val="00681DF3"/>
    <w:rsid w:val="006826C2"/>
    <w:rsid w:val="006837ED"/>
    <w:rsid w:val="006A1557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677D2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55AE4"/>
    <w:rsid w:val="00A91ED3"/>
    <w:rsid w:val="00A96A2B"/>
    <w:rsid w:val="00AB56F9"/>
    <w:rsid w:val="00AD24AA"/>
    <w:rsid w:val="00AD76C3"/>
    <w:rsid w:val="00AE7439"/>
    <w:rsid w:val="00B11D59"/>
    <w:rsid w:val="00B41F79"/>
    <w:rsid w:val="00B923EB"/>
    <w:rsid w:val="00BC33DE"/>
    <w:rsid w:val="00BF7940"/>
    <w:rsid w:val="00C15361"/>
    <w:rsid w:val="00C24084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051C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441C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6D1F"/>
    <w:rsid w:val="00FE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1E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1E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E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E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E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1E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1E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E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E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E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St-149/2018</izvorni_sadrzaj>
    <derivirana_varijabla naziv="DomainObject.Predmet.OznakaBroj_1">St-149/2018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NEXT STEP j.d.o.o. za ugostiteljstvo i trgovinu</izvorni_sadrzaj>
    <derivirana_varijabla naziv="DomainObject.Predmet.ProtustrankaFormated_1">  NEXT STEP j.d.o.o. za ugostiteljstvo i trgovinu</derivirana_varijabla>
  </DomainObject.Predmet.ProtustrankaFormated>
  <DomainObject.Predmet.ProtustrankaFormatedOIB>
    <izvorni_sadrzaj>  NEXT STEP j.d.o.o. za ugostiteljstvo i trgovinu, OIB 71985474566</izvorni_sadrzaj>
    <derivirana_varijabla naziv="DomainObject.Predmet.ProtustrankaFormatedOIB_1">  NEXT STEP j.d.o.o. za ugostiteljstvo i trgovinu, OIB 71985474566</derivirana_varijabla>
  </DomainObject.Predmet.ProtustrankaFormatedOIB>
  <DomainObject.Predmet.ProtustrankaFormatedWithAdress>
    <izvorni_sadrzaj> NEXT STEP j.d.o.o. za ugostiteljstvo i trgovinu, J.J.Strossmayera 48, 31000 Osijek</izvorni_sadrzaj>
    <derivirana_varijabla naziv="DomainObject.Predmet.ProtustrankaFormatedWithAdress_1"> NEXT STEP j.d.o.o. za ugostiteljstvo i trgovinu, J.J.Strossmayera 48, 31000 Osijek</derivirana_varijabla>
  </DomainObject.Predmet.ProtustrankaFormatedWithAdress>
  <DomainObject.Predmet.ProtustrankaFormatedWithAdressOIB>
    <izvorni_sadrzaj> NEXT STEP j.d.o.o. za ugostiteljstvo i trgovinu, OIB 71985474566, J.J.Strossmayera 48, 31000 Osijek</izvorni_sadrzaj>
    <derivirana_varijabla naziv="DomainObject.Predmet.ProtustrankaFormatedWithAdressOIB_1"> NEXT STEP j.d.o.o. za ugostiteljstvo i trgovinu, OIB 71985474566, J.J.Strossmayera 48, 31000 Osijek</derivirana_varijabla>
  </DomainObject.Predmet.ProtustrankaFormatedWithAdressOIB>
  <DomainObject.Predmet.ProtustrankaWithAdress>
    <izvorni_sadrzaj>NEXT STEP j.d.o.o. za ugostiteljstvo i trgovinu J.J.Strossmayera 48, 31000 Osijek</izvorni_sadrzaj>
    <derivirana_varijabla naziv="DomainObject.Predmet.ProtustrankaWithAdress_1">NEXT STEP j.d.o.o. za ugostiteljstvo i trgovinu J.J.Strossmayera 48, 31000 Osijek</derivirana_varijabla>
  </DomainObject.Predmet.ProtustrankaWithAdress>
  <DomainObject.Predmet.ProtustrankaWithAdressOIB>
    <izvorni_sadrzaj>NEXT STEP j.d.o.o. za ugostiteljstvo i trgovinu, OIB 71985474566, J.J.Strossmayera 48, 31000 Osijek</izvorni_sadrzaj>
    <derivirana_varijabla naziv="DomainObject.Predmet.ProtustrankaWithAdressOIB_1">NEXT STEP j.d.o.o. za ugostiteljstvo i trgovinu, OIB 71985474566, J.J.Strossmayera 48, 31000 Osijek</derivirana_varijabla>
  </DomainObject.Predmet.ProtustrankaWithAdressOIB>
  <DomainObject.Predmet.ProtustrankaNazivFormated>
    <izvorni_sadrzaj>NEXT STEP j.d.o.o. za ugostiteljstvo i trgovinu</izvorni_sadrzaj>
    <derivirana_varijabla naziv="DomainObject.Predmet.ProtustrankaNazivFormated_1">NEXT STEP j.d.o.o. za ugostiteljstvo i trgovinu</derivirana_varijabla>
  </DomainObject.Predmet.ProtustrankaNazivFormated>
  <DomainObject.Predmet.ProtustrankaNazivFormatedOIB>
    <izvorni_sadrzaj>NEXT STEP j.d.o.o. za ugostiteljstvo i trgovinu, OIB 71985474566</izvorni_sadrzaj>
    <derivirana_varijabla naziv="DomainObject.Predmet.ProtustrankaNazivFormatedOIB_1">NEXT STEP j.d.o.o. za ugostiteljstvo i trgovinu, OIB 71985474566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NEXT STEP j.d.o.o. za ugostiteljstvo i trgovinu</item>
    </izvorni_sadrzaj>
    <derivirana_varijabla naziv="DomainObject.Predmet.ProtuStrankaListFormated_1">
      <item>NEXT STEP j.d.o.o. za ugostiteljstvo i trgovinu</item>
    </derivirana_varijabla>
  </DomainObject.Predmet.ProtuStrankaListFormated>
  <DomainObject.Predmet.ProtuStrankaListFormatedOIB>
    <izvorni_sadrzaj>
      <item>NEXT STEP j.d.o.o. za ugostiteljstvo i trgovinu, OIB 71985474566</item>
    </izvorni_sadrzaj>
    <derivirana_varijabla naziv="DomainObject.Predmet.ProtuStrankaListFormatedOIB_1">
      <item>NEXT STEP j.d.o.o. za ugostiteljstvo i trgovinu, OIB 71985474566</item>
    </derivirana_varijabla>
  </DomainObject.Predmet.ProtuStrankaListFormatedOIB>
  <DomainObject.Predmet.ProtuStrankaListFormatedWithAdress>
    <izvorni_sadrzaj>
      <item>NEXT STEP j.d.o.o. za ugostiteljstvo i trgovinu, J.J.Strossmayera 48, 31000 Osijek</item>
    </izvorni_sadrzaj>
    <derivirana_varijabla naziv="DomainObject.Predmet.ProtuStrankaListFormatedWithAdress_1">
      <item>NEXT STEP j.d.o.o. za ugostiteljstvo i trgovinu, J.J.Strossmayera 48, 31000 Osijek</item>
    </derivirana_varijabla>
  </DomainObject.Predmet.ProtuStrankaListFormatedWithAdress>
  <DomainObject.Predmet.ProtuStrankaListFormatedWithAdressOIB>
    <izvorni_sadrzaj>
      <item>NEXT STEP j.d.o.o. za ugostiteljstvo i trgovinu, OIB 71985474566, J.J.Strossmayera 48, 31000 Osijek</item>
    </izvorni_sadrzaj>
    <derivirana_varijabla naziv="DomainObject.Predmet.ProtuStrankaListFormatedWithAdressOIB_1">
      <item>NEXT STEP j.d.o.o. za ugostiteljstvo i trgovinu, OIB 71985474566, J.J.Strossmayera 48, 31000 Osijek</item>
    </derivirana_varijabla>
  </DomainObject.Predmet.ProtuStrankaListFormatedWithAdressOIB>
  <DomainObject.Predmet.ProtuStrankaListNazivFormated>
    <izvorni_sadrzaj>
      <item>NEXT STEP j.d.o.o. za ugostiteljstvo i trgovinu</item>
    </izvorni_sadrzaj>
    <derivirana_varijabla naziv="DomainObject.Predmet.ProtuStrankaListNazivFormated_1">
      <item>NEXT STEP j.d.o.o. za ugostiteljstvo i trgovinu</item>
    </derivirana_varijabla>
  </DomainObject.Predmet.ProtuStrankaListNazivFormated>
  <DomainObject.Predmet.ProtuStrankaListNazivFormatedOIB>
    <izvorni_sadrzaj>
      <item>NEXT STEP j.d.o.o. za ugostiteljstvo i trgovinu, OIB 71985474566</item>
    </izvorni_sadrzaj>
    <derivirana_varijabla naziv="DomainObject.Predmet.ProtuStrankaListNazivFormatedOIB_1">
      <item>NEXT STEP j.d.o.o. za ugostiteljstvo i trgovinu, OIB 71985474566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NEXT STEP j.d.o.o. za ugostiteljstvo i trgovinu</izvorni_sadrzaj>
    <derivirana_varijabla naziv="DomainObject.Predmet.ProtustrankaIDrugi_1">NEXT STEP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NEXT STEP j.d.o.o. za ugostiteljstvo i trgovinu, OIB 71985474566, J.J.Strossmayera 48, 31000 Osijek</izvorni_sadrzaj>
    <derivirana_varijabla naziv="DomainObject.Predmet.ProtustrankaIDrugiAdressOIB_1">NEXT STEP j.d.o.o. za ugostiteljstvo i trgovinu, OIB 71985474566, J.J.Strossmayera 48,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NEXT STEP j.d.o.o. za ugostiteljstvo i trgovinu</item>
    </izvorni_sadrzaj>
    <derivirana_varijabla naziv="DomainObject.Predmet.SudioniciListNaziv_1">
      <item>FINA RC OSIJEK</item>
      <item>NEXT STEP j.d.o.o. za ugostiteljstvo i trgovinu</item>
    </derivirana_varijabla>
  </DomainObject.Predmet.SudioniciListNaziv>
  <DomainObject.Predmet.SudioniciListAdressOIB>
    <izvorni_sadrzaj>
      <item>FINA RC OSIJEK, OIB 85821130368</item>
      <item>NEXT STEP j.d.o.o. za ugostiteljstvo i trgovinu, OIB 71985474566, J.J.Strossmayera 48,31000 Osijek</item>
    </izvorni_sadrzaj>
    <derivirana_varijabla naziv="DomainObject.Predmet.SudioniciListAdressOIB_1">
      <item>FINA RC OSIJEK, OIB 85821130368</item>
      <item>NEXT STEP j.d.o.o. za ugostiteljstvo i trgovinu, OIB 71985474566, J.J.Strossmayera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71985474566</item>
    </izvorni_sadrzaj>
    <derivirana_varijabla naziv="DomainObject.Predmet.SudioniciListNazivOIB_1">
      <item>, OIB 85821130368</item>
      <item>, OIB 71985474566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79E769-84B4-4EB9-AFA9-558BECAD7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2411</properties:Characters>
  <properties:Lines>127</properties:Lines>
  <properties:Paragraphs>25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2018-02-15T07:27:00Z</dcterms:created>
  <dc:creator>hermanj</dc:creator>
  <cp:lastModifiedBy>Danijela Sekulić</cp:lastModifiedBy>
  <cp:lastPrinted>2018-03-08T09:38:00Z</cp:lastPrinted>
  <dcterms:modified xmlns:xsi="http://www.w3.org/2001/XMLSchema-instance" xsi:type="dcterms:W3CDTF">2018-03-08T09:38:00Z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 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