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44c0" w14:paraId="1ae44c0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BC28A9">
        <w:rPr>
          <w:lang w:val="hr-HR"/>
        </w:rPr>
        <w:t>962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BC28A9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BC28A9">
        <w:t xml:space="preserve"> ERROR 404</w:t>
      </w:r>
      <w:r w:rsidR="00431144">
        <w:t xml:space="preserve"> </w:t>
      </w:r>
      <w:r w:rsidR="00247894">
        <w:t>d.o.o.</w:t>
      </w:r>
      <w:r w:rsidR="002E00D7">
        <w:t>,</w:t>
      </w:r>
      <w:r w:rsidR="00BC28A9">
        <w:t xml:space="preserve"> OIB: 50571526912</w:t>
      </w:r>
      <w:r w:rsidR="001F5919">
        <w:t xml:space="preserve"> sa sjedištem u</w:t>
      </w:r>
      <w:r w:rsidR="00BC28A9">
        <w:t xml:space="preserve"> Otokara Keršovanija 15, 42</w:t>
      </w:r>
      <w:r w:rsidR="00D20296">
        <w:t>0</w:t>
      </w:r>
      <w:r w:rsidR="00BC28A9">
        <w:t>00 Varaždin</w:t>
      </w:r>
      <w:r w:rsidR="00247894">
        <w:t>,</w:t>
      </w:r>
      <w:r w:rsidR="00D20296">
        <w:t xml:space="preserve"> dana 4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</w:t>
      </w:r>
      <w:r w:rsidR="00BC28A9">
        <w:rPr>
          <w:lang w:val="hr-HR"/>
        </w:rPr>
        <w:t xml:space="preserve"> dužnika </w:t>
      </w:r>
      <w:r w:rsidR="00BC28A9">
        <w:t>ERROR 404 d.o.o., OIB: 50571526912 sa sjedištem u Otokara Keršovanija 15, 42000 Varaždin</w:t>
      </w:r>
      <w:r>
        <w:t>,</w:t>
      </w:r>
      <w:r w:rsidR="002E00D7">
        <w:t xml:space="preserve"> </w:t>
      </w:r>
      <w:r w:rsidR="00B82432">
        <w:t>iznosi</w:t>
      </w:r>
      <w:r w:rsidR="00BC28A9">
        <w:t xml:space="preserve"> 110.895,97 </w:t>
      </w:r>
      <w:r w:rsidR="0020506B">
        <w:t>kn.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5E05D6">
        <w:t xml:space="preserve"> Mario Barišić</w:t>
      </w:r>
      <w:r w:rsidR="00247894">
        <w:t>,</w:t>
      </w:r>
      <w:r w:rsidR="008B1AD9">
        <w:t xml:space="preserve"> OIB:</w:t>
      </w:r>
      <w:r w:rsidR="00BC28A9">
        <w:t xml:space="preserve"> 548</w:t>
      </w:r>
      <w:r w:rsidR="005E05D6">
        <w:t>161</w:t>
      </w:r>
      <w:r w:rsidR="00BC28A9">
        <w:t>916</w:t>
      </w:r>
      <w:r w:rsidR="005E05D6">
        <w:t>72</w:t>
      </w:r>
      <w:r w:rsidR="00C76D69">
        <w:t>,</w:t>
      </w:r>
      <w:r w:rsidR="005E05D6">
        <w:t xml:space="preserve"> Varaždin, Ivana Kukuljevića 28</w:t>
      </w:r>
      <w:r w:rsidR="00F86053">
        <w:t>,</w:t>
      </w:r>
      <w:r w:rsidR="00B82432">
        <w:t xml:space="preserve">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 xml:space="preserve">III/ Upozorava se 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35862">
        <w:rPr>
          <w:lang w:val="hr-HR"/>
        </w:rPr>
        <w:t>Dana 2</w:t>
      </w:r>
      <w:r w:rsidR="00BC28A9">
        <w:rPr>
          <w:lang w:val="hr-HR"/>
        </w:rPr>
        <w:t>. prosinca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>
        <w:t>, navodeći da du</w:t>
      </w:r>
      <w:r w:rsidR="006222F7">
        <w:t>žnik</w:t>
      </w:r>
      <w:r w:rsidR="00BC28A9" w:rsidRPr="00BC28A9">
        <w:t xml:space="preserve"> </w:t>
      </w:r>
      <w:r w:rsidR="00BC28A9">
        <w:t>ERROR 404 d.o.o., OIB: 50571526912 sa sjedištem u Otokara Keršovanija 15, 42000 Varaždin</w:t>
      </w:r>
      <w:r w:rsidR="00D20296">
        <w:t xml:space="preserve">, </w:t>
      </w:r>
      <w:r w:rsidR="006222F7">
        <w:t xml:space="preserve">na dan </w:t>
      </w:r>
      <w:r w:rsidR="00D20296">
        <w:t>0</w:t>
      </w:r>
      <w:r w:rsidR="006222F7">
        <w:t>1</w:t>
      </w:r>
      <w:r w:rsidR="00D20296">
        <w:t xml:space="preserve">. rujna </w:t>
      </w:r>
      <w:r>
        <w:t>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BC28A9">
        <w:t>110.895,97</w:t>
      </w:r>
      <w:r w:rsidR="00431144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20296">
        <w:rPr>
          <w:lang w:val="hr-HR"/>
        </w:rPr>
        <w:t>4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8009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769" w:rsidP="007F64E0" w:rsidR="00344769">
      <w:r>
        <w:separator/>
      </w:r>
    </w:p>
  </w:endnote>
  <w:endnote w:id="0" w:type="continuationSeparator">
    <w:p w:rsidRDefault="00344769" w:rsidP="007F64E0" w:rsidR="0034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769" w:rsidP="007F64E0" w:rsidR="00344769">
      <w:r>
        <w:separator/>
      </w:r>
    </w:p>
  </w:footnote>
  <w:footnote w:id="0" w:type="continuationSeparator">
    <w:p w:rsidRDefault="00344769" w:rsidP="007F64E0" w:rsidR="00344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A3546B">
      <w:rPr>
        <w:lang w:val="hr-HR"/>
      </w:rPr>
      <w:t>962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A3546B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23E06" w:rsidRPr="00723E0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0090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7258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4769"/>
    <w:rsid w:val="00346CDB"/>
    <w:rsid w:val="003474B3"/>
    <w:rsid w:val="00347AC9"/>
    <w:rsid w:val="0035052D"/>
    <w:rsid w:val="003673B0"/>
    <w:rsid w:val="003674D2"/>
    <w:rsid w:val="00371807"/>
    <w:rsid w:val="00375494"/>
    <w:rsid w:val="00376B06"/>
    <w:rsid w:val="00384E26"/>
    <w:rsid w:val="0039330F"/>
    <w:rsid w:val="0039609C"/>
    <w:rsid w:val="003A526C"/>
    <w:rsid w:val="003A70C5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BD5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05D6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7FE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07D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23E06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5862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475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3546B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54B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28A9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296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B38E0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3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3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ERROR 404 društvo s ograničenom odgovornošću za informacijske tehnologije</izvorni_sadrzaj>
    <derivirana_varijabla naziv="DomainObject.Predmet.ProtustrankaFormated_1">  ERROR 404 društvo s ograničenom odgovornošću za informacijske tehnologije</derivirana_varijabla>
  </DomainObject.Predmet.ProtustrankaFormated>
  <DomainObject.Predmet.ProtustrankaFormatedOIB>
    <izvorni_sadrzaj>  ERROR 404 društvo s ograničenom odgovornošću za informacijske tehnologije, OIB 50571526912</izvorni_sadrzaj>
    <derivirana_varijabla naziv="DomainObject.Predmet.ProtustrankaFormatedOIB_1">  ERROR 404 društvo s ograničenom odgovornošću za informacijske tehnologije, OIB 50571526912</derivirana_varijabla>
  </DomainObject.Predmet.ProtustrankaFormatedOIB>
  <DomainObject.Predmet.ProtustrankaFormatedWithAdress>
    <izvorni_sadrzaj> ERROR 404 društvo s ograničenom odgovornošću za informacijske tehnologije, Otokara Keršovanija 15, 42000 Varaždin</izvorni_sadrzaj>
    <derivirana_varijabla naziv="DomainObject.Predmet.ProtustrankaFormatedWithAdress_1"> ERROR 404 društvo s ograničenom odgovornošću za informacijske tehnologije, Otokara Keršovanija 15, 42000 Varaždin</derivirana_varijabla>
  </DomainObject.Predmet.ProtustrankaFormatedWithAdress>
  <DomainObject.Predmet.ProtustrankaFormatedWithAdressOIB>
    <izvorni_sadrzaj> ERROR 404 društvo s ograničenom odgovornošću za informacijske tehnologije, OIB 50571526912, Otokara Keršovanija 15, 42000 Varaždin</izvorni_sadrzaj>
    <derivirana_varijabla naziv="DomainObject.Predmet.ProtustrankaFormatedWithAdressOIB_1"> ERROR 404 društvo s ograničenom odgovornošću za informacijske tehnologije, OIB 50571526912, Otokara Keršovanija 15, 42000 Varaždin</derivirana_varijabla>
  </DomainObject.Predmet.ProtustrankaFormatedWithAdressOIB>
  <DomainObject.Predmet.ProtustrankaWithAdress>
    <izvorni_sadrzaj>ERROR 404 društvo s ograničenom odgovornošću za informacijske tehnologije Otokara Keršovanija 15, 42000 Varaždin</izvorni_sadrzaj>
    <derivirana_varijabla naziv="DomainObject.Predmet.ProtustrankaWithAdress_1">ERROR 404 društvo s ograničenom odgovornošću za informacijske tehnologije Otokara Keršovanija 15, 42000 Varaždin</derivirana_varijabla>
  </DomainObject.Predmet.ProtustrankaWithAdress>
  <DomainObject.Predmet.ProtustrankaWithAdressOIB>
    <izvorni_sadrzaj>ERROR 404 društvo s ograničenom odgovornošću za informacijske tehnologije, OIB 50571526912, Otokara Keršovanija 15, 42000 Varaždin</izvorni_sadrzaj>
    <derivirana_varijabla naziv="DomainObject.Predmet.ProtustrankaWithAdressOIB_1">ERROR 404 društvo s ograničenom odgovornošću za informacijske tehnologije, OIB 50571526912, Otokara Keršovanija 15, 42000 Varaždin</derivirana_varijabla>
  </DomainObject.Predmet.ProtustrankaWithAdressOIB>
  <DomainObject.Predmet.ProtustrankaNazivFormated>
    <izvorni_sadrzaj>ERROR 404 društvo s ograničenom odgovornošću za informacijske tehnologije</izvorni_sadrzaj>
    <derivirana_varijabla naziv="DomainObject.Predmet.ProtustrankaNazivFormated_1">ERROR 404 društvo s ograničenom odgovornošću za informacijske tehnologije</derivirana_varijabla>
  </DomainObject.Predmet.ProtustrankaNazivFormated>
  <DomainObject.Predmet.ProtustrankaNazivFormatedOIB>
    <izvorni_sadrzaj>ERROR 404 društvo s ograničenom odgovornošću za informacijske tehnologije, OIB 50571526912</izvorni_sadrzaj>
    <derivirana_varijabla naziv="DomainObject.Predmet.ProtustrankaNazivFormatedOIB_1">ERROR 404 društvo s ograničenom odgovornošću za informacijske tehnologije, OIB 50571526912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110895.97</izvorni_sadrzaj>
    <derivirana_varijabla naziv="DomainObject.Predmet.TrenutnaVrijednost_1">110895.97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ERROR 404 društvo s ograničenom odgovornošću za informacijske tehnologije</item>
    </izvorni_sadrzaj>
    <derivirana_varijabla naziv="DomainObject.Predmet.ProtuStrankaListFormated_1">
      <item>ERROR 404 društvo s ograničenom odgovornošću za informacijske tehnologije</item>
    </derivirana_varijabla>
  </DomainObject.Predmet.ProtuStrankaListFormated>
  <DomainObject.Predmet.ProtuStrankaListFormatedOIB>
    <izvorni_sadrzaj>
      <item>ERROR 404 društvo s ograničenom odgovornošću za informacijske tehnologije, OIB 50571526912</item>
    </izvorni_sadrzaj>
    <derivirana_varijabla naziv="DomainObject.Predmet.ProtuStrankaListFormatedOIB_1">
      <item>ERROR 404 društvo s ograničenom odgovornošću za informacijske tehnologije, OIB 50571526912</item>
    </derivirana_varijabla>
  </DomainObject.Predmet.ProtuStrankaListFormatedOIB>
  <DomainObject.Predmet.ProtuStrankaListFormatedWithAdress>
    <izvorni_sadrzaj>
      <item>ERROR 404 društvo s ograničenom odgovornošću za informacijske tehnologije, Otokara Keršovanija 15, 42000 Varaždin</item>
    </izvorni_sadrzaj>
    <derivirana_varijabla naziv="DomainObject.Predmet.ProtuStrankaListFormatedWithAdress_1">
      <item>ERROR 404 društvo s ograničenom odgovornošću za informacijske tehnologije, Otokara Keršovanija 15, 42000 Varaždin</item>
    </derivirana_varijabla>
  </DomainObject.Predmet.ProtuStrankaListFormatedWithAdress>
  <DomainObject.Predmet.ProtuStrankaListFormatedWithAdressOIB>
    <izvorni_sadrzaj>
      <item>ERROR 404 društvo s ograničenom odgovornošću za informacijske tehnologije, OIB 50571526912, Otokara Keršovanija 15, 42000 Varaždin</item>
    </izvorni_sadrzaj>
    <derivirana_varijabla naziv="DomainObject.Predmet.ProtuStrankaListFormatedWithAdressOIB_1">
      <item>ERROR 404 društvo s ograničenom odgovornošću za informacijske tehnologije, OIB 50571526912, Otokara Keršovanija 15, 42000 Varaždin</item>
    </derivirana_varijabla>
  </DomainObject.Predmet.ProtuStrankaListFormatedWithAdressOIB>
  <DomainObject.Predmet.ProtuStrankaListNazivFormated>
    <izvorni_sadrzaj>
      <item>ERROR 404 društvo s ograničenom odgovornošću za informacijske tehnologije</item>
    </izvorni_sadrzaj>
    <derivirana_varijabla naziv="DomainObject.Predmet.ProtuStrankaListNazivFormated_1">
      <item>ERROR 404 društvo s ograničenom odgovornošću za informacijske tehnologije</item>
    </derivirana_varijabla>
  </DomainObject.Predmet.ProtuStrankaListNazivFormated>
  <DomainObject.Predmet.ProtuStrankaListNazivFormatedOIB>
    <izvorni_sadrzaj>
      <item>ERROR 404 društvo s ograničenom odgovornošću za informacijske tehnologije, OIB 50571526912</item>
    </izvorni_sadrzaj>
    <derivirana_varijabla naziv="DomainObject.Predmet.ProtuStrankaListNazivFormatedOIB_1">
      <item>ERROR 404 društvo s ograničenom odgovornošću za informacijske tehnologije, OIB 50571526912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ERROR 404 društvo s ograničenom odgovornošću za informacijske tehnologije</izvorni_sadrzaj>
    <derivirana_varijabla naziv="DomainObject.Predmet.ProtustrankaIDrugi_1">ERROR 404 društvo s ograničenom odgovornošću za informacijske tehnologije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ERROR 404 društvo s ograničenom odgovornošću za informacijske tehnologije, OIB 50571526912, Otokara Keršovanija 15, 42000 Varaždin</izvorni_sadrzaj>
    <derivirana_varijabla naziv="DomainObject.Predmet.ProtustrankaIDrugiAdressOIB_1">ERROR 404 društvo s ograničenom odgovornošću za informacijske tehnologije, OIB 50571526912, Otokara Keršovanija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ERROR 404 društvo s ograničenom odgovornošću za informacijske tehnologije</item>
      <item>Sudski registar, Trgovački sud u Varaždinu</item>
    </izvorni_sadrzaj>
    <derivirana_varijabla naziv="DomainObject.Predmet.SudioniciListNaziv_1">
      <item>Financijska agencija</item>
      <item>ERROR 404 društvo s ograničenom odgovornošću za informacijske tehnologije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ERROR 404 društvo s ograničenom odgovornošću za informacijske tehnologije, OIB 50571526912, Otokara Keršovanija 15,42000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ERROR 404 društvo s ograničenom odgovornošću za informacijske tehnologije, OIB 50571526912, Otokara Keršovanija 15,42000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50571526912</item>
      <item>, OIB null</item>
    </izvorni_sadrzaj>
    <derivirana_varijabla naziv="DomainObject.Predmet.SudioniciListNazivOIB_1">
      <item>, OIB 85821130368</item>
      <item>, OIB 50571526912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2548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2015-12-04T08:50:00Z</dcterms:created>
  <dc:creator>user</dc:creator>
  <cp:lastModifiedBy>Maja Marčec</cp:lastModifiedBy>
  <cp:lastPrinted>2015-12-04T07:33:00Z</cp:lastPrinted>
  <dcterms:modified xmlns:xsi="http://www.w3.org/2001/XMLSchema-instance" xsi:type="dcterms:W3CDTF">2015-12-04T08:52:00Z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