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319b" w14:paraId="86a319b" w:rsidRDefault="00AE649C" w:rsidP="00FA5B5E" w:rsidR="00AE649C" w:rsidRPr="00B76F3C">
      <w:pPr>
        <w:pStyle w:val="Naslov3"/>
        <w15:collapsed w:val="false"/>
      </w:pPr>
    </w:p>
    <w:p w:rsidRDefault="003811A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3811A2">
        <w:rPr>
          <w:rFonts w:cs="Times New Roman" w:eastAsia="Times New Roman"/>
          <w:noProof/>
          <w:szCs w:val="20"/>
          <w:lang w:eastAsia="hr-HR"/>
        </w:rPr>
        <w:t xml:space="preserve">               5 St-312/2016-6</w:t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811A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811A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811A2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3811A2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BIZ PROJEKT jednostavno društvo s ograničenom odgovornošću za projektiranje i ispitivanje u elektrotehnici, Pitomača, Ljudevita Gaja 292/E, MBS: 010088580, OIB: 55922884013,</w:t>
      </w:r>
      <w:r w:rsidRPr="003811A2">
        <w:rPr>
          <w:rFonts w:cs="Times New Roman" w:eastAsia="Times New Roman"/>
          <w:noProof/>
          <w:szCs w:val="20"/>
          <w:lang w:eastAsia="hr-HR"/>
        </w:rPr>
        <w:t xml:space="preserve"> 10. lipnja 2016. </w:t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811A2">
        <w:rPr>
          <w:rFonts w:cs="Times New Roman" w:eastAsia="Times New Roman"/>
          <w:szCs w:val="20"/>
          <w:lang w:eastAsia="hr-HR"/>
        </w:rPr>
        <w:t>r i j e š i o   j e</w:t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811A2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3811A2">
        <w:rPr>
          <w:rFonts w:cs="Times New Roman" w:eastAsia="Times New Roman"/>
          <w:szCs w:val="20"/>
          <w:lang w:eastAsia="hr-HR"/>
        </w:rPr>
        <w:t>BIZ PROJEKT jednostavno društvo s ograničenom odgovornošću za projektiranje i ispitivanje u elektrotehnici, Pitomača, Ljudevita Gaja 292/E.</w:t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811A2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811A2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71/15), 19. travnja 2016. podnijela prijedlog za otvaranje stečajnog postupka nad dužnikom BIZ PROJEKT j.d.o.o. Pitomača navodeći da</w:t>
      </w:r>
      <w:r w:rsidRPr="003811A2">
        <w:rPr>
          <w:rFonts w:cs="Times New Roman" w:eastAsia="Times New Roman"/>
          <w:szCs w:val="20"/>
          <w:lang w:eastAsia="hr-HR"/>
        </w:rPr>
        <w:t xml:space="preserve"> na dan 14. travnja 2016. dužnik u Očevidniku redoslijeda osnova za plaćanje ima evidentirane neizvršene osnove za plaćanje u neprekinutom razdoblju od 120 dana, u ukupnom iznosu od 15.690,01 kn, u koji iznos je uračunata kamata i naknada Financijske agencije za provedbu ovrhe na novčanim sredstvima, te da </w:t>
      </w:r>
      <w:r w:rsidRPr="003811A2">
        <w:rPr>
          <w:rFonts w:cs="Times New Roman" w:eastAsia="Times New Roman"/>
          <w:noProof/>
          <w:szCs w:val="20"/>
          <w:lang w:eastAsia="hr-HR"/>
        </w:rPr>
        <w:t>ima 1 zaposlenog.</w:t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811A2">
        <w:rPr>
          <w:rFonts w:cs="Times New Roman" w:eastAsia="Times New Roman"/>
          <w:szCs w:val="20"/>
          <w:lang w:eastAsia="hr-HR"/>
        </w:rPr>
        <w:t>Sud je po prijedlogu 11. svibnja 2016. donio rješenje o pokretanju prethodnog postupka radi utvrđivanja pretpostavki za otvaranje stečajnog postupka i zakazao je ročište radi izjašnjenja o prijedlogu i rasprave o uvjetima za otvaranje stečajnog postupka.</w:t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811A2">
        <w:rPr>
          <w:rFonts w:cs="Times New Roman" w:eastAsia="Times New Roman"/>
          <w:szCs w:val="20"/>
          <w:lang w:eastAsia="hr-HR"/>
        </w:rPr>
        <w:lastRenderedPageBreak/>
        <w:t>Zakonski  zastupnik dužnika se na ročištu 10. lipnja 2016. protivio prijedlogu za otvaranje stečajnog postupka i naveo da račun dužnika nije u blokadi od 16. svibnja 2016., što proizlazi iz dostavljenih potvrda FINE.</w:t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811A2">
        <w:rPr>
          <w:rFonts w:cs="Times New Roman" w:eastAsia="Times New Roman"/>
          <w:szCs w:val="20"/>
          <w:lang w:eastAsia="hr-HR"/>
        </w:rPr>
        <w:t>Iz uvida u potvrde FINE od 16. svibnja 2016. i 9. lipnja 2016. (list 9 i 11)  proizlazi da račun dužnika nije blokiran.</w:t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811A2">
        <w:rPr>
          <w:rFonts w:cs="Times New Roman" w:eastAsia="Times New Roman"/>
          <w:szCs w:val="20"/>
          <w:lang w:eastAsia="hr-HR"/>
        </w:rPr>
        <w:t>Kako iz navedenog proizlazi da je dužnik tijekom prethodnog postupka namirio sve tražbine koje je na temelju valjanih osnova za plaćanje trebalo naplatiti s njegovog računa, ne postoji stečajni razlog nesposobnosti za plaćanje iz čl.6. SZ-a i sud je prijedlog za otvaranje stečajnog postupka odbio (čl.128. st.6. SZ-a).</w:t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811A2">
        <w:rPr>
          <w:rFonts w:cs="Times New Roman" w:eastAsia="Times New Roman"/>
          <w:noProof/>
          <w:szCs w:val="20"/>
          <w:lang w:eastAsia="hr-HR"/>
        </w:rPr>
        <w:t>U Bjelovaru, 10. lipnja 2016.</w:t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811A2">
        <w:rPr>
          <w:rFonts w:cs="Times New Roman" w:eastAsia="Times New Roman"/>
          <w:noProof/>
          <w:szCs w:val="20"/>
          <w:lang w:eastAsia="hr-HR"/>
        </w:rPr>
        <w:t xml:space="preserve">  </w:t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3811A2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3811A2">
        <w:rPr>
          <w:rFonts w:cs="Times New Roman" w:eastAsia="Times New Roman"/>
          <w:noProof/>
          <w:szCs w:val="20"/>
          <w:lang w:eastAsia="hr-HR"/>
        </w:rPr>
        <w:t xml:space="preserve">MARIJA PETRINA KUBICA </w:t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811A2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3811A2">
        <w:rPr>
          <w:rFonts w:cs="Times New Roman" w:eastAsia="Times New Roman"/>
          <w:szCs w:val="20"/>
          <w:lang w:eastAsia="hr-HR"/>
        </w:rPr>
        <w:t>Rj</w:t>
      </w:r>
      <w:proofErr w:type="spellEnd"/>
      <w:r w:rsidRPr="003811A2">
        <w:rPr>
          <w:rFonts w:cs="Times New Roman" w:eastAsia="Times New Roman"/>
          <w:szCs w:val="20"/>
          <w:lang w:eastAsia="hr-HR"/>
        </w:rPr>
        <w:t>.</w:t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811A2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811A2">
        <w:rPr>
          <w:rFonts w:cs="Times New Roman" w:eastAsia="Times New Roman"/>
          <w:szCs w:val="20"/>
          <w:lang w:eastAsia="hr-HR"/>
        </w:rPr>
        <w:t xml:space="preserve">               zakonskom zastupniku dužnika poštom i e-oglasnom pločom   </w:t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811A2">
        <w:rPr>
          <w:rFonts w:cs="Times New Roman" w:eastAsia="Times New Roman"/>
          <w:szCs w:val="20"/>
          <w:lang w:eastAsia="hr-HR"/>
        </w:rPr>
        <w:t xml:space="preserve">               e-oglasna ploča            </w:t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811A2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3811A2">
        <w:rPr>
          <w:rFonts w:cs="Times New Roman" w:eastAsia="Times New Roman"/>
          <w:szCs w:val="20"/>
          <w:lang w:eastAsia="hr-HR"/>
        </w:rPr>
        <w:t>Sc</w:t>
      </w:r>
      <w:proofErr w:type="spellEnd"/>
      <w:r w:rsidRPr="003811A2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811A2">
        <w:rPr>
          <w:rFonts w:cs="Times New Roman" w:eastAsia="Times New Roman"/>
          <w:szCs w:val="20"/>
          <w:lang w:eastAsia="hr-HR"/>
        </w:rPr>
        <w:t>Bj.10.6.2016.</w:t>
      </w:r>
    </w:p>
    <w:p w:rsidRDefault="003811A2" w:rsidP="003811A2" w:rsidR="003811A2" w:rsidRPr="003811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1A2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66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St-312/2016-6</izvorni_sadrzaj>
    <derivirana_varijabla naziv="DomainObject.Oznaka_1">St-312/2016-6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St-312/2016</izvorni_sadrzaj>
    <derivirana_varijabla naziv="DomainObject.Predmet.OznakaBroj_1">St-312/2016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 PROJEKT jednostavno društvo s ograničenom odgovornošću za projektiranje i ispitivanje u elektrotehnici, Pitomača zastupanog po punomoćniku Zdravko Petrović</izvorni_sadrzaj>
    <derivirana_varijabla naziv="DomainObject.Predmet.ProtustrankaFormated_1">  BIZ PROJEKT jednostavno društvo s ograničenom odgovornošću za projektiranje i ispitivanje u elektrotehnici, Pitomača zastupanog po punomoćniku Zdravko Petrović</derivirana_varijabla>
  </DomainObject.Predmet.ProtustrankaFormated>
  <DomainObject.Predmet.ProtustrankaFormatedOIB>
    <izvorni_sadrzaj>  BIZ PROJEKT jednostavno društvo s ograničenom odgovornošću za projektiranje i ispitivanje u elektrotehnici, Pitomača, OIB 55922884013 zastupanog po punomoćniku Zdravko Petrović</izvorni_sadrzaj>
    <derivirana_varijabla naziv="DomainObject.Predmet.ProtustrankaFormatedOIB_1">  BIZ PROJEKT jednostavno društvo s ograničenom odgovornošću za projektiranje i ispitivanje u elektrotehnici, Pitomača, OIB 55922884013 zastupanog po punomoćniku Zdravko Petrović</derivirana_varijabla>
  </DomainObject.Predmet.ProtustrankaFormatedOIB>
  <DomainObject.Predmet.ProtustrankaFormatedWithAdress>
    <izvorni_sadrzaj> BIZ PROJEKT jednostavno društvo s ograničenom odgovornošću za projektiranje i ispitivanje u elektrotehnici, Pitomača, Ljudevita Gaja 292/E, 33405 Pitomača zastupanog po punomoćniku Zdravko Petrović</izvorni_sadrzaj>
    <derivirana_varijabla naziv="DomainObject.Predmet.ProtustrankaFormatedWithAdress_1"> BIZ PROJEKT jednostavno društvo s ograničenom odgovornošću za projektiranje i ispitivanje u elektrotehnici, Pitomača, Ljudevita Gaja 292/E, 33405 Pitomača zastupanog po punomoćniku Zdravko Petrović</derivirana_varijabla>
  </DomainObject.Predmet.ProtustrankaFormatedWithAdress>
  <DomainObject.Predmet.ProtustrankaFormatedWithAdressOIB>
    <izvorni_sadrzaj> BIZ PROJEKT jednostavno društvo s ograničenom odgovornošću za projektiranje i ispitivanje u elektrotehnici, Pitomača, OIB 55922884013, Ljudevita Gaja 292/E, 33405 Pitomača zastupanog po punomoćniku Zdravko Petrović</izvorni_sadrzaj>
    <derivirana_varijabla naziv="DomainObject.Predmet.ProtustrankaFormatedWithAdressOIB_1"> BIZ PROJEKT jednostavno društvo s ograničenom odgovornošću za projektiranje i ispitivanje u elektrotehnici, Pitomača, OIB 55922884013, Ljudevita Gaja 292/E, 33405 Pitomača zastupanog po punomoćniku Zdravko Petrović</derivirana_varijabla>
  </DomainObject.Predmet.ProtustrankaFormatedWithAdressOIB>
  <DomainObject.Predmet.ProtustrankaWithAdress>
    <izvorni_sadrzaj>BIZ PROJEKT jednostavno društvo s ograničenom odgovornošću za projektiranje i ispitivanje u elektrotehnici, Pitomača Ljudevita Gaja 292/E, 33405 Pitomača</izvorni_sadrzaj>
    <derivirana_varijabla naziv="DomainObject.Predmet.ProtustrankaWithAdress_1">BIZ PROJEKT jednostavno društvo s ograničenom odgovornošću za projektiranje i ispitivanje u elektrotehnici, Pitomača Ljudevita Gaja 292/E, 33405 Pitomača</derivirana_varijabla>
  </DomainObject.Predmet.ProtustrankaWithAdress>
  <DomainObject.Predmet.ProtustrankaWithAdressOIB>
    <izvorni_sadrzaj>BIZ PROJEKT jednostavno društvo s ograničenom odgovornošću za projektiranje i ispitivanje u elektrotehnici, Pitomača, OIB 55922884013, Ljudevita Gaja 292/E, 33405 Pitomača</izvorni_sadrzaj>
    <derivirana_varijabla naziv="DomainObject.Predmet.ProtustrankaWithAdressOIB_1">BIZ PROJEKT jednostavno društvo s ograničenom odgovornošću za projektiranje i ispitivanje u elektrotehnici, Pitomača, OIB 55922884013, Ljudevita Gaja 292/E, 33405 Pitomača</derivirana_varijabla>
  </DomainObject.Predmet.ProtustrankaWithAdressOIB>
  <DomainObject.Predmet.ProtustrankaNazivFormated>
    <izvorni_sadrzaj>BIZ PROJEKT jednostavno društvo s ograničenom odgovornošću za projektiranje i ispitivanje u elektrotehnici, Pitomača</izvorni_sadrzaj>
    <derivirana_varijabla naziv="DomainObject.Predmet.ProtustrankaNazivFormated_1">BIZ PROJEKT jednostavno društvo s ograničenom odgovornošću za projektiranje i ispitivanje u elektrotehnici, Pitomača</derivirana_varijabla>
  </DomainObject.Predmet.ProtustrankaNazivFormated>
  <DomainObject.Predmet.ProtustrankaNazivFormatedOIB>
    <izvorni_sadrzaj>BIZ PROJEKT jednostavno društvo s ograničenom odgovornošću za projektiranje i ispitivanje u elektrotehnici, Pitomača, OIB 55922884013</izvorni_sadrzaj>
    <derivirana_varijabla naziv="DomainObject.Predmet.ProtustrankaNazivFormatedOIB_1">BIZ PROJEKT jednostavno društvo s ograničenom odgovornošću za projektiranje i ispitivanje u elektrotehnici, Pitomača, OIB 55922884013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BIZ PROJEKT jednostavno društvo s ograničenom odgovornošću za projektiranje i ispitivanje u elektrotehnici, Pitomača zastupanog po punomoćniku Zdravko Petrović</item>
    </izvorni_sadrzaj>
    <derivirana_varijabla naziv="DomainObject.Predmet.ProtuStrankaListFormated_1">
      <item>BIZ PROJEKT jednostavno društvo s ograničenom odgovornošću za projektiranje i ispitivanje u elektrotehnici, Pitomača zastupanog po punomoćniku Zdravko Petrović</item>
    </derivirana_varijabla>
  </DomainObject.Predmet.ProtuStrankaListFormated>
  <DomainObject.Predmet.ProtuStrankaListFormatedOIB>
    <izvorni_sadrzaj>
      <item>BIZ PROJEKT jednostavno društvo s ograničenom odgovornošću za projektiranje i ispitivanje u elektrotehnici, Pitomača, OIB 55922884013 zastupanog po punomoćniku Zdravko Petrović</item>
    </izvorni_sadrzaj>
    <derivirana_varijabla naziv="DomainObject.Predmet.ProtuStrankaListFormatedOIB_1">
      <item>BIZ PROJEKT jednostavno društvo s ograničenom odgovornošću za projektiranje i ispitivanje u elektrotehnici, Pitomača, OIB 55922884013 zastupanog po punomoćniku Zdravko Petrović</item>
    </derivirana_varijabla>
  </DomainObject.Predmet.ProtuStrankaListFormatedOIB>
  <DomainObject.Predmet.ProtuStrankaListFormatedWithAdress>
    <izvorni_sadrzaj>
      <item>BIZ PROJEKT jednostavno društvo s ograničenom odgovornošću za projektiranje i ispitivanje u elektrotehnici, Pitomača, Ljudevita Gaja 292/E, 33405 Pitomača zastupanog po punomoćniku Zdravko Petrović</item>
    </izvorni_sadrzaj>
    <derivirana_varijabla naziv="DomainObject.Predmet.ProtuStrankaListFormatedWithAdress_1">
      <item>BIZ PROJEKT jednostavno društvo s ograničenom odgovornošću za projektiranje i ispitivanje u elektrotehnici, Pitomača, Ljudevita Gaja 292/E, 33405 Pitomača zastupanog po punomoćniku Zdravko Petrović</item>
    </derivirana_varijabla>
  </DomainObject.Predmet.ProtuStrankaListFormatedWithAdress>
  <DomainObject.Predmet.ProtuStrankaListFormatedWithAdressOIB>
    <izvorni_sadrzaj>
      <item>BIZ PROJEKT jednostavno društvo s ograničenom odgovornošću za projektiranje i ispitivanje u elektrotehnici, Pitomača, OIB 55922884013, Ljudevita Gaja 292/E, 33405 Pitomača zastupanog po punomoćniku Zdravko Petrović</item>
    </izvorni_sadrzaj>
    <derivirana_varijabla naziv="DomainObject.Predmet.ProtuStrankaListFormatedWithAdressOIB_1">
      <item>BIZ PROJEKT jednostavno društvo s ograničenom odgovornošću za projektiranje i ispitivanje u elektrotehnici, Pitomača, OIB 55922884013, Ljudevita Gaja 292/E, 33405 Pitomača zastupanog po punomoćniku Zdravko Petrović</item>
    </derivirana_varijabla>
  </DomainObject.Predmet.ProtuStrankaListFormatedWithAdressOIB>
  <DomainObject.Predmet.ProtuStrankaListNazivFormated>
    <izvorni_sadrzaj>
      <item>BIZ PROJEKT jednostavno društvo s ograničenom odgovornošću za projektiranje i ispitivanje u elektrotehnici, Pitomača</item>
    </izvorni_sadrzaj>
    <derivirana_varijabla naziv="DomainObject.Predmet.ProtuStrankaListNazivFormated_1">
      <item>BIZ PROJEKT jednostavno društvo s ograničenom odgovornošću za projektiranje i ispitivanje u elektrotehnici, Pitomača</item>
    </derivirana_varijabla>
  </DomainObject.Predmet.ProtuStrankaListNazivFormated>
  <DomainObject.Predmet.ProtuStrankaListNazivFormatedOIB>
    <izvorni_sadrzaj>
      <item>BIZ PROJEKT jednostavno društvo s ograničenom odgovornošću za projektiranje i ispitivanje u elektrotehnici, Pitomača, OIB 55922884013</item>
    </izvorni_sadrzaj>
    <derivirana_varijabla naziv="DomainObject.Predmet.ProtuStrankaListNazivFormatedOIB_1">
      <item>BIZ PROJEKT jednostavno društvo s ograničenom odgovornošću za projektiranje i ispitivanje u elektrotehnici, Pitomača, OIB 55922884013</item>
    </derivirana_varijabla>
  </DomainObject.Predmet.ProtuStrankaListNazivFormatedOIB>
  <DomainObject.Predmet.OstaliListFormated>
    <izvorni_sadrzaj>
      <item>Zdravko Petrović punomoćnik sudionika u postupku BIZ PROJEKT jednostavno društvo s ograničenom odgovornošću za projektiranje i ispitivanje u elektrotehnici, Pitomača</item>
    </izvorni_sadrzaj>
    <derivirana_varijabla naziv="DomainObject.Predmet.OstaliListFormated_1">
      <item>Zdravko Petrović punomoćnik sudionika u postupku BIZ PROJEKT jednostavno društvo s ograničenom odgovornošću za projektiranje i ispitivanje u elektrotehnici, Pitomača</item>
    </derivirana_varijabla>
  </DomainObject.Predmet.OstaliListFormated>
  <DomainObject.Predmet.OstaliListFormatedOIB>
    <izvorni_sadrzaj>
      <item>Zdravko Petrović, OIB 36313300136 punomoćnik sudionika u postupku BIZ PROJEKT jednostavno društvo s ograničenom odgovornošću za projektiranje i ispitivanje u elektrotehnici, Pitomača</item>
    </izvorni_sadrzaj>
    <derivirana_varijabla naziv="DomainObject.Predmet.OstaliListFormatedOIB_1">
      <item>Zdravko Petrović, OIB 36313300136 punomoćnik sudionika u postupku BIZ PROJEKT jednostavno društvo s ograničenom odgovornošću za projektiranje i ispitivanje u elektrotehnici, Pitomača</item>
    </derivirana_varijabla>
  </DomainObject.Predmet.OstaliListFormatedOIB>
  <DomainObject.Predmet.OstaliListFormatedWithAdress>
    <izvorni_sadrzaj>
      <item>Zdravko Petrović, P. Preradovića 3/B, 33405 Pitomača punomoćnik sudionika u postupku BIZ PROJEKT jednostavno društvo s ograničenom odgovornošću za projektiranje i ispitivanje u elektrotehnici, Pitomača</item>
    </izvorni_sadrzaj>
    <derivirana_varijabla naziv="DomainObject.Predmet.OstaliListFormatedWithAdress_1">
      <item>Zdravko Petrović, P. Preradovića 3/B, 33405 Pitomača punomoćnik sudionika u postupku BIZ PROJEKT jednostavno društvo s ograničenom odgovornošću za projektiranje i ispitivanje u elektrotehnici, Pitomača</item>
    </derivirana_varijabla>
  </DomainObject.Predmet.OstaliListFormatedWithAdress>
  <DomainObject.Predmet.OstaliListFormatedWithAdressOIB>
    <izvorni_sadrzaj>
      <item>Zdravko Petrović, OIB 36313300136, P. Preradovića 3/B, 33405 Pitomača punomoćnik sudionika u postupku BIZ PROJEKT jednostavno društvo s ograničenom odgovornošću za projektiranje i ispitivanje u elektrotehnici, Pitomača</item>
    </izvorni_sadrzaj>
    <derivirana_varijabla naziv="DomainObject.Predmet.OstaliListFormatedWithAdressOIB_1">
      <item>Zdravko Petrović, OIB 36313300136, P. Preradovića 3/B, 33405 Pitomača punomoćnik sudionika u postupku BIZ PROJEKT jednostavno društvo s ograničenom odgovornošću za projektiranje i ispitivanje u elektrotehnici, Pitomača</item>
    </derivirana_varijabla>
  </DomainObject.Predmet.OstaliListFormatedWithAdressOIB>
  <DomainObject.Predmet.OstaliListNazivFormated>
    <izvorni_sadrzaj>
      <item>Zdravko Petrović</item>
    </izvorni_sadrzaj>
    <derivirana_varijabla naziv="DomainObject.Predmet.OstaliListNazivFormated_1">
      <item>Zdravko Petrović</item>
    </derivirana_varijabla>
  </DomainObject.Predmet.OstaliListNazivFormated>
  <DomainObject.Predmet.OstaliListNazivFormatedOIB>
    <izvorni_sadrzaj>
      <item>Zdravko Petrović, OIB 36313300136</item>
    </izvorni_sadrzaj>
    <derivirana_varijabla naziv="DomainObject.Predmet.OstaliListNazivFormatedOIB_1">
      <item>Zdravko Petrović, OIB 36313300136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St-312/2016-6</izvorni_sadrzaj>
    <derivirana_varijabla naziv="DomainObject.PoslovniBrojDokumenta_1">St-312/2016-6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BIZ PROJEKT jednostavno društvo s ograničenom odgovornošću za projektiranje i ispitivanje u elektrotehnici, Pitomača</izvorni_sadrzaj>
    <derivirana_varijabla naziv="DomainObject.Predmet.ProtustrankaIDrugi_1">BIZ PROJEKT jednostavno društvo s ograničenom odgovornošću za projektiranje i ispitivanje u elektrotehnici,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BIZ PROJEKT jednostavno društvo s ograničenom odgovornošću za projektiranje i ispitivanje u elektrotehnici, Pitomača, OIB 55922884013, Ljudevita Gaja 292/E, 33405 Pitomača</izvorni_sadrzaj>
    <derivirana_varijabla naziv="DomainObject.Predmet.ProtustrankaIDrugiAdressOIB_1">BIZ PROJEKT jednostavno društvo s ograničenom odgovornošću za projektiranje i ispitivanje u elektrotehnici, Pitomača, OIB 55922884013, Ljudevita Gaja 292/E,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BIZ PROJEKT jednostavno društvo s ograničenom odgovornošću za projektiranje i ispitivanje u elektrotehnici, Pitomača</item>
      <item>Zdravko Petrović</item>
    </izvorni_sadrzaj>
    <derivirana_varijabla naziv="DomainObject.Predmet.SudioniciListNaziv_1">
      <item>FINA, RC ZAGREB, Podružnica Bjelovar</item>
      <item>BIZ PROJEKT jednostavno društvo s ograničenom odgovornošću za projektiranje i ispitivanje u elektrotehnici, Pitomača</item>
      <item>Zdravko Petrović</item>
    </derivirana_varijabla>
  </DomainObject.Predmet.SudioniciListNaziv>
  <DomainObject.Predmet.SudioniciListAdressOIB>
    <izvorni_sadrzaj>
      <item>FINA, RC ZAGREB, Podružnica Bjelovar, OIB 85821130368, F. Supila 4,43000 Bjelovar</item>
      <item>BIZ PROJEKT jednostavno društvo s ograničenom odgovornošću za projektiranje i ispitivanje u elektrotehnici, Pitomača, OIB 55922884013, Ljudevita Gaja 292/E,33405 Pitomača</item>
      <item>Zdravko Petrović, OIB 36313300136, P. Preradovića 3/B,33405 Pitomača</item>
    </izvorni_sadrzaj>
    <derivirana_varijabla naziv="DomainObject.Predmet.SudioniciListAdressOIB_1">
      <item>FINA, RC ZAGREB, Podružnica Bjelovar, OIB 85821130368, F. Supila 4,43000 Bjelovar</item>
      <item>BIZ PROJEKT jednostavno društvo s ograničenom odgovornošću za projektiranje i ispitivanje u elektrotehnici, Pitomača, OIB 55922884013, Ljudevita Gaja 292/E,33405 Pitomača</item>
      <item>Zdravko Petrović, OIB 36313300136, P. Preradovića 3/B,33405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863967-0849-4CF3-8A30-4C5033FF9D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2352</properties:Characters>
  <properties:Lines>85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2016-06-10T11:58:00Z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St-312/2016-6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