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0c4c" w14:paraId="0ce0c4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602CFC">
        <w:t>1927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602CFC">
        <w:t>MINERVAS TECH j.d.o.o. za informatičke usluge, Zagreb, Nova cesta 26, MBS: 080920698, OIB: 44464341797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602CFC">
        <w:t>MINERVAS TECH j.d.o.o. za informatičke usluge, Zagreb, Nova cesta 26, MBS: 080920698, OIB: 44464341797</w:t>
      </w:r>
      <w:r w:rsidR="00AF1FFD">
        <w:t xml:space="preserve"> </w:t>
      </w:r>
      <w:r w:rsidR="00224AFF">
        <w:t xml:space="preserve">iznosi </w:t>
      </w:r>
      <w:r w:rsidR="00602CFC">
        <w:t>26.740,10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602CFC">
        <w:t>Tomislav Belačić, OIB: 76565631252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602CFC">
        <w:t>1927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92C41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02CFC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C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2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2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2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2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92C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2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2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2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2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St-1927/2016-3</izvorni_sadrzaj>
    <derivirana_varijabla naziv="DomainObject.Oznaka_1">St-1927/2016-3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1927</izvorni_sadrzaj>
    <derivirana_varijabla naziv="DomainObject.Predmet.Broj_1">1927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St-1927/2016</izvorni_sadrzaj>
    <derivirana_varijabla naziv="DomainObject.Predmet.OznakaBroj_1">St-1927/2016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Minervas tech. j.d.o.o. za informatičke usluge</izvorni_sadrzaj>
    <derivirana_varijabla naziv="DomainObject.Predmet.ProtustrankaFormated_1">  Minervas tech. j.d.o.o. za informatičke usluge</derivirana_varijabla>
  </DomainObject.Predmet.ProtustrankaFormated>
  <DomainObject.Predmet.ProtustrankaFormatedOIB>
    <izvorni_sadrzaj>  Minervas tech. j.d.o.o. za informatičke usluge, OIB 44464341797</izvorni_sadrzaj>
    <derivirana_varijabla naziv="DomainObject.Predmet.ProtustrankaFormatedOIB_1">  Minervas tech. j.d.o.o. za informatičke usluge, OIB 44464341797</derivirana_varijabla>
  </DomainObject.Predmet.ProtustrankaFormatedOIB>
  <DomainObject.Predmet.ProtustrankaFormatedWithAdress>
    <izvorni_sadrzaj> Minervas tech. j.d.o.o. za informatičke usluge, Nova cesta 26, 10000 Zagreb</izvorni_sadrzaj>
    <derivirana_varijabla naziv="DomainObject.Predmet.ProtustrankaFormatedWithAdress_1"> Minervas tech. j.d.o.o. za informatičke usluge, Nova cesta 26, 10000 Zagreb</derivirana_varijabla>
  </DomainObject.Predmet.ProtustrankaFormatedWithAdress>
  <DomainObject.Predmet.ProtustrankaFormatedWithAdressOIB>
    <izvorni_sadrzaj> Minervas tech. j.d.o.o. za informatičke usluge, OIB 44464341797, Nova cesta 26, 10000 Zagreb</izvorni_sadrzaj>
    <derivirana_varijabla naziv="DomainObject.Predmet.ProtustrankaFormatedWithAdressOIB_1"> Minervas tech. j.d.o.o. za informatičke usluge, OIB 44464341797, Nova cesta 26, 10000 Zagreb</derivirana_varijabla>
  </DomainObject.Predmet.ProtustrankaFormatedWithAdressOIB>
  <DomainObject.Predmet.ProtustrankaWithAdress>
    <izvorni_sadrzaj>Minervas tech. j.d.o.o. za informatičke usluge Nova cesta 26, 10000 Zagreb</izvorni_sadrzaj>
    <derivirana_varijabla naziv="DomainObject.Predmet.ProtustrankaWithAdress_1">Minervas tech. j.d.o.o. za informatičke usluge Nova cesta 26, 10000 Zagreb</derivirana_varijabla>
  </DomainObject.Predmet.ProtustrankaWithAdress>
  <DomainObject.Predmet.ProtustrankaWithAdressOIB>
    <izvorni_sadrzaj>Minervas tech. j.d.o.o. za informatičke usluge, OIB 44464341797, Nova cesta 26, 10000 Zagreb</izvorni_sadrzaj>
    <derivirana_varijabla naziv="DomainObject.Predmet.ProtustrankaWithAdressOIB_1">Minervas tech. j.d.o.o. za informatičke usluge, OIB 44464341797, Nova cesta 26, 10000 Zagreb</derivirana_varijabla>
  </DomainObject.Predmet.ProtustrankaWithAdressOIB>
  <DomainObject.Predmet.ProtustrankaNazivFormated>
    <izvorni_sadrzaj>Minervas tech. j.d.o.o. za informatičke usluge</izvorni_sadrzaj>
    <derivirana_varijabla naziv="DomainObject.Predmet.ProtustrankaNazivFormated_1">Minervas tech. j.d.o.o. za informatičke usluge</derivirana_varijabla>
  </DomainObject.Predmet.ProtustrankaNazivFormated>
  <DomainObject.Predmet.ProtustrankaNazivFormatedOIB>
    <izvorni_sadrzaj>Minervas tech. j.d.o.o. za informatičke usluge, OIB 44464341797</izvorni_sadrzaj>
    <derivirana_varijabla naziv="DomainObject.Predmet.ProtustrankaNazivFormatedOIB_1">Minervas tech. j.d.o.o. za informatičke usluge, OIB 44464341797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Minervas tech. j.d.o.o. za informatičke usluge</item>
    </izvorni_sadrzaj>
    <derivirana_varijabla naziv="DomainObject.Predmet.ProtuStrankaListFormated_1">
      <item>Minervas tech. j.d.o.o. za informatičke usluge</item>
    </derivirana_varijabla>
  </DomainObject.Predmet.ProtuStrankaListFormated>
  <DomainObject.Predmet.ProtuStrankaListFormatedOIB>
    <izvorni_sadrzaj>
      <item>Minervas tech. j.d.o.o. za informatičke usluge, OIB 44464341797</item>
    </izvorni_sadrzaj>
    <derivirana_varijabla naziv="DomainObject.Predmet.ProtuStrankaListFormatedOIB_1">
      <item>Minervas tech. j.d.o.o. za informatičke usluge, OIB 44464341797</item>
    </derivirana_varijabla>
  </DomainObject.Predmet.ProtuStrankaListFormatedOIB>
  <DomainObject.Predmet.ProtuStrankaListFormatedWithAdress>
    <izvorni_sadrzaj>
      <item>Minervas tech. j.d.o.o. za informatičke usluge, Nova cesta 26, 10000 Zagreb</item>
    </izvorni_sadrzaj>
    <derivirana_varijabla naziv="DomainObject.Predmet.ProtuStrankaListFormatedWithAdress_1">
      <item>Minervas tech. j.d.o.o. za informatičke usluge, Nova cesta 26, 10000 Zagreb</item>
    </derivirana_varijabla>
  </DomainObject.Predmet.ProtuStrankaListFormatedWithAdress>
  <DomainObject.Predmet.ProtuStrankaListFormatedWithAdressOIB>
    <izvorni_sadrzaj>
      <item>Minervas tech. j.d.o.o. za informatičke usluge, OIB 44464341797, Nova cesta 26, 10000 Zagreb</item>
    </izvorni_sadrzaj>
    <derivirana_varijabla naziv="DomainObject.Predmet.ProtuStrankaListFormatedWithAdressOIB_1">
      <item>Minervas tech. j.d.o.o. za informatičke usluge, OIB 44464341797, Nova cesta 26, 10000 Zagreb</item>
    </derivirana_varijabla>
  </DomainObject.Predmet.ProtuStrankaListFormatedWithAdressOIB>
  <DomainObject.Predmet.ProtuStrankaListNazivFormated>
    <izvorni_sadrzaj>
      <item>Minervas tech. j.d.o.o. za informatičke usluge</item>
    </izvorni_sadrzaj>
    <derivirana_varijabla naziv="DomainObject.Predmet.ProtuStrankaListNazivFormated_1">
      <item>Minervas tech. j.d.o.o. za informatičke usluge</item>
    </derivirana_varijabla>
  </DomainObject.Predmet.ProtuStrankaListNazivFormated>
  <DomainObject.Predmet.ProtuStrankaListNazivFormatedOIB>
    <izvorni_sadrzaj>
      <item>Minervas tech. j.d.o.o. za informatičke usluge, OIB 44464341797</item>
    </izvorni_sadrzaj>
    <derivirana_varijabla naziv="DomainObject.Predmet.ProtuStrankaListNazivFormatedOIB_1">
      <item>Minervas tech. j.d.o.o. za informatičke usluge, OIB 44464341797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St-1927/2016-3</izvorni_sadrzaj>
    <derivirana_varijabla naziv="DomainObject.PoslovniBrojDokumenta_1">St-1927/2016-3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Minervas tech. j.d.o.o. za informatičke usluge</izvorni_sadrzaj>
    <derivirana_varijabla naziv="DomainObject.Predmet.ProtustrankaIDrugi_1">Minervas tech. j.d.o.o. za informatičke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Minervas tech. j.d.o.o. za informatičke usluge, OIB 44464341797, Nova cesta 26, 10000 Zagreb</izvorni_sadrzaj>
    <derivirana_varijabla naziv="DomainObject.Predmet.ProtustrankaIDrugiAdressOIB_1">Minervas tech. j.d.o.o. za informatičke usluge, OIB 44464341797, Nova cesta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Minervas tech. j.d.o.o. za informatičke usluge</item>
    </izvorni_sadrzaj>
    <derivirana_varijabla naziv="DomainObject.Predmet.SudioniciListNaziv_1">
      <item>FINA Regionalni centar Zagreb</item>
      <item>Minervas tech. j.d.o.o. za informatičke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Minervas tech. j.d.o.o. za informatičke usluge, OIB 44464341797, Nova cesta 26,10000 Zagreb</item>
    </izvorni_sadrzaj>
    <derivirana_varijabla naziv="DomainObject.Predmet.SudioniciListAdressOIB_1">
      <item>FINA Regionalni centar Zagreb, OIB 85821130368, Trg svibanjskih žrtava 1995. br. 1,10000 Zagreb</item>
      <item>Minervas tech. j.d.o.o. za informatičke usluge, OIB 44464341797, Nova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44464341797</item>
    </izvorni_sadrzaj>
    <derivirana_varijabla naziv="DomainObject.Predmet.SudioniciListNazivOIB_1">
      <item>, OIB 85821130368</item>
      <item>, OIB 44464341797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365</properties:Words>
  <properties:Characters>1935</properties:Characters>
  <properties:Lines>48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2016-06-29T09:52:00Z</dcterms:created>
  <dc:creator>Korisnik</dc:creator>
  <cp:lastModifiedBy>Žana Bem</cp:lastModifiedBy>
  <cp:lastPrinted>2016-05-12T09:17:00Z</cp:lastPrinted>
  <dcterms:modified xmlns:xsi="http://www.w3.org/2001/XMLSchema-instance" xsi:type="dcterms:W3CDTF">2016-06-29T09:52:00Z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