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832ae" w14:paraId="13832ae" w:rsidRDefault="007A75CE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 w:rsidRPr="00964C7D">
        <w:rPr>
          <w:szCs w:val="24"/>
        </w:rPr>
        <w:t xml:space="preserve">Poslovni broj: 9 </w:t>
      </w:r>
      <w:r w:rsidR="00976596">
        <w:rPr>
          <w:szCs w:val="24"/>
        </w:rPr>
        <w:t>St-</w:t>
      </w:r>
      <w:r w:rsidR="000571E3">
        <w:rPr>
          <w:szCs w:val="24"/>
        </w:rPr>
        <w:t>149</w:t>
      </w:r>
      <w:r w:rsidR="00B8373D">
        <w:rPr>
          <w:szCs w:val="24"/>
        </w:rPr>
        <w:t>/201</w:t>
      </w:r>
      <w:r w:rsidR="009D3AB2">
        <w:rPr>
          <w:szCs w:val="24"/>
        </w:rPr>
        <w:t>5</w:t>
      </w:r>
      <w:r w:rsidR="00B8373D">
        <w:rPr>
          <w:szCs w:val="24"/>
        </w:rPr>
        <w:t>-</w:t>
      </w:r>
      <w:r w:rsidR="00B7038C">
        <w:rPr>
          <w:szCs w:val="24"/>
        </w:rPr>
        <w:t>5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bCs/>
          <w:snapToGrid w:val="false"/>
          <w:szCs w:val="24"/>
          <w:lang w:eastAsia="en-US"/>
        </w:rPr>
        <w:t xml:space="preserve">                     </w:t>
      </w:r>
      <w:r w:rsidRPr="00B7038C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7038C">
      <w:pPr>
        <w:widowControl w:val="false"/>
        <w:rPr>
          <w:bCs/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           B. Radić 2</w:t>
      </w:r>
      <w:r w:rsidRPr="00B7038C">
        <w:rPr>
          <w:bCs/>
          <w:snapToGrid w:val="false"/>
          <w:szCs w:val="24"/>
          <w:lang w:eastAsia="en-US"/>
        </w:rPr>
        <w:t xml:space="preserve">                   </w:t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</w:p>
    <w:p w:rsidRDefault="007A75CE" w:rsidP="00964C7D" w:rsidR="007A75CE">
      <w:pPr>
        <w:rPr>
          <w:szCs w:val="24"/>
        </w:rPr>
      </w:pPr>
    </w:p>
    <w:p w:rsidRDefault="00AC5AD3" w:rsidP="00964C7D" w:rsidR="00AC5AD3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Trgovački sud u Varaždinu po sucu toga suda Maji Valušnig, kao stečajnom sucu u predmetu u povodu zahtjeva Financijske agencije Regionalni centar Zagreb, Podružnica Varaždin, Augusta Cesarca 2, Varaždin, za pokretanje skraćenog stečajnog postupka protiv dužnika VAN SOMMEREN EKOLOŠKE TEHNOLOGIJE d.o.o., Varaždin Breg, Dugi Vrh 22/A, MBS: 090001842, OIB:00424585721, dana 11. studenog 2015.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I </w:t>
      </w:r>
      <w:r w:rsidR="007A75CE" w:rsidRPr="00964C7D">
        <w:rPr>
          <w:szCs w:val="24"/>
        </w:rPr>
        <w:t>Otvara se stečajni postupak nad stečajnim dužnikom</w:t>
      </w:r>
      <w:r w:rsidR="00964C7D" w:rsidRPr="00964C7D">
        <w:rPr>
          <w:szCs w:val="24"/>
        </w:rPr>
        <w:t xml:space="preserve"> </w:t>
      </w:r>
      <w:r w:rsidR="000571E3">
        <w:t>VAN SOMMEREN EKOLOŠKE TEHNOLOGIJE d.o.o., Varaždin Breg, Dugi Vrh 22/A, MBS: 090001842, OIB:00424585721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 xml:space="preserve">s danom </w:t>
      </w:r>
      <w:r w:rsidR="007F2D48">
        <w:rPr>
          <w:szCs w:val="24"/>
        </w:rPr>
        <w:t>1</w:t>
      </w:r>
      <w:r w:rsidR="000571E3">
        <w:rPr>
          <w:szCs w:val="24"/>
        </w:rPr>
        <w:t>1</w:t>
      </w:r>
      <w:r w:rsidR="00964C7D" w:rsidRPr="00964C7D">
        <w:rPr>
          <w:szCs w:val="24"/>
        </w:rPr>
        <w:t xml:space="preserve">. </w:t>
      </w:r>
      <w:r w:rsidR="000571E3">
        <w:rPr>
          <w:szCs w:val="24"/>
        </w:rPr>
        <w:t>studenog</w:t>
      </w:r>
      <w:r w:rsidR="00964C7D" w:rsidRPr="00964C7D">
        <w:rPr>
          <w:szCs w:val="24"/>
        </w:rPr>
        <w:t xml:space="preserve"> 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AE3548">
        <w:rPr>
          <w:szCs w:val="24"/>
        </w:rPr>
        <w:t xml:space="preserve">u </w:t>
      </w:r>
      <w:r w:rsidR="00964C7D" w:rsidRPr="00964C7D">
        <w:rPr>
          <w:szCs w:val="24"/>
        </w:rPr>
        <w:t>14,30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B8373D">
      <w:pPr>
        <w:jc w:val="both"/>
      </w:pPr>
      <w:r>
        <w:rPr>
          <w:szCs w:val="24"/>
        </w:rPr>
        <w:tab/>
        <w:t xml:space="preserve">II </w:t>
      </w:r>
      <w:r w:rsidR="007A75CE" w:rsidRPr="00964C7D">
        <w:rPr>
          <w:szCs w:val="24"/>
        </w:rPr>
        <w:t xml:space="preserve">Zaključuje se stečajni postupak nad stečajnim dužnikom </w:t>
      </w:r>
      <w:r w:rsidR="000571E3">
        <w:t>VAN SOMMEREN EKOLOŠKE TEHNOLOGIJE d.o.o., Varaždin Breg, Dugi Vrh 22/A, MBS: 090001842, OIB:00424585721</w:t>
      </w:r>
      <w:r w:rsidR="007F2D48">
        <w:t>.</w:t>
      </w:r>
    </w:p>
    <w:p w:rsidRDefault="00DF4B3F" w:rsidP="00CE3446" w:rsidR="00DF4B3F">
      <w:pPr>
        <w:jc w:val="both"/>
      </w:pPr>
    </w:p>
    <w:p w:rsidRDefault="00DF4B3F" w:rsidP="00DF4B3F" w:rsidR="00DF4B3F" w:rsidRPr="00962A57">
      <w:pPr>
        <w:jc w:val="both"/>
      </w:pPr>
      <w:r>
        <w:tab/>
      </w:r>
      <w:r w:rsidRPr="00962A57">
        <w:t xml:space="preserve">III Za stečajnog upravitelja imenuje se </w:t>
      </w:r>
      <w:r w:rsidR="00962A57" w:rsidRPr="00962A57">
        <w:t>Nikola Remenar</w:t>
      </w:r>
      <w:r w:rsidRPr="00962A57">
        <w:t xml:space="preserve">, </w:t>
      </w:r>
      <w:r w:rsidR="00962A57" w:rsidRPr="00962A57">
        <w:t>Velika Gorica</w:t>
      </w:r>
      <w:r w:rsidRPr="00962A57">
        <w:t xml:space="preserve">, </w:t>
      </w:r>
      <w:r w:rsidR="00962A57" w:rsidRPr="00962A57">
        <w:t>Dubrovačka 14</w:t>
      </w:r>
      <w:r w:rsidRPr="00962A57">
        <w:t>, OIB:</w:t>
      </w:r>
      <w:r w:rsidR="00962A57" w:rsidRPr="00962A57">
        <w:t>48313195864</w:t>
      </w:r>
      <w:r w:rsidRPr="00962A57">
        <w:t>.</w:t>
      </w:r>
    </w:p>
    <w:p w:rsidRDefault="00DF4B3F" w:rsidP="00CE3446" w:rsidR="00DF4B3F" w:rsidRPr="00DF4B3F">
      <w:pPr>
        <w:jc w:val="both"/>
        <w:rPr>
          <w:color w:val="FF0000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</w:r>
      <w:r w:rsidR="007A75CE" w:rsidRPr="00964C7D">
        <w:rPr>
          <w:szCs w:val="24"/>
        </w:rPr>
        <w:t>I</w:t>
      </w:r>
      <w:r>
        <w:rPr>
          <w:szCs w:val="24"/>
        </w:rPr>
        <w:t xml:space="preserve">V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V </w:t>
      </w:r>
      <w:r w:rsidR="007A75CE" w:rsidRPr="00964C7D">
        <w:rPr>
          <w:szCs w:val="24"/>
        </w:rPr>
        <w:t xml:space="preserve">Po pravomoćnosti ovoga rješenja stečajni dužnik </w:t>
      </w:r>
      <w:r w:rsidR="000571E3">
        <w:t>VAN SOMMEREN EKOLOŠKE TEHNOLOGIJE d.o.o., Varaždin Breg, Dugi Vrh 22/A, MBS: 090001842, OIB:00424585721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>bit će brisan iz sudskog registra.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0571E3">
        <w:rPr>
          <w:szCs w:val="24"/>
        </w:rPr>
        <w:t>16</w:t>
      </w:r>
      <w:r w:rsidR="00964C7D" w:rsidRPr="00964C7D">
        <w:rPr>
          <w:szCs w:val="24"/>
        </w:rPr>
        <w:t xml:space="preserve">. </w:t>
      </w:r>
      <w:r w:rsidR="000571E3">
        <w:rPr>
          <w:szCs w:val="24"/>
        </w:rPr>
        <w:t>rujna</w:t>
      </w:r>
      <w:r w:rsidR="00B8373D">
        <w:rPr>
          <w:szCs w:val="24"/>
        </w:rPr>
        <w:t xml:space="preserve"> 201</w:t>
      </w:r>
      <w:r w:rsidR="000571E3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četrdeset pet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lastRenderedPageBreak/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petnaest dana</w:t>
      </w:r>
      <w:r w:rsidR="000571E3">
        <w:rPr>
          <w:szCs w:val="24"/>
        </w:rPr>
        <w:t xml:space="preserve"> 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 xml:space="preserve">te kako u roku od četrdeset pet dana nijedan vjerovnik nije predložio otvaranje stečajnoga postupka i nije 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AC5AD3" w:rsidP="000571E3" w:rsidR="00AC5AD3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B7038C">
        <w:rPr>
          <w:szCs w:val="24"/>
        </w:rPr>
        <w:t>,</w:t>
      </w:r>
      <w:r w:rsidRPr="00964C7D">
        <w:rPr>
          <w:szCs w:val="24"/>
        </w:rPr>
        <w:t xml:space="preserve"> </w:t>
      </w:r>
      <w:r w:rsidR="00AE3548">
        <w:rPr>
          <w:szCs w:val="24"/>
        </w:rPr>
        <w:t>1</w:t>
      </w:r>
      <w:r w:rsidR="000571E3">
        <w:rPr>
          <w:szCs w:val="24"/>
        </w:rPr>
        <w:t>1</w:t>
      </w:r>
      <w:r w:rsidR="00964C7D" w:rsidRPr="00964C7D">
        <w:rPr>
          <w:szCs w:val="24"/>
        </w:rPr>
        <w:t xml:space="preserve">. </w:t>
      </w:r>
      <w:r w:rsidR="007F2D48">
        <w:rPr>
          <w:szCs w:val="24"/>
        </w:rPr>
        <w:t>s</w:t>
      </w:r>
      <w:r w:rsidR="000571E3">
        <w:rPr>
          <w:szCs w:val="24"/>
        </w:rPr>
        <w:t>tudenog</w:t>
      </w:r>
      <w:r w:rsidR="00836343">
        <w:rPr>
          <w:szCs w:val="24"/>
        </w:rPr>
        <w:t xml:space="preserve"> </w:t>
      </w:r>
      <w:r w:rsidR="00B8373D">
        <w:rPr>
          <w:szCs w:val="24"/>
        </w:rPr>
        <w:t>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>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S u d a c</w:t>
      </w:r>
    </w:p>
    <w:p w:rsidRDefault="007A75CE" w:rsidP="00964C7D" w:rsidR="007A75CE" w:rsidRPr="00964C7D">
      <w:pPr>
        <w:rPr>
          <w:szCs w:val="24"/>
        </w:rPr>
      </w:pPr>
    </w:p>
    <w:p w:rsidRDefault="007A75CE" w:rsidP="00704095" w:rsidR="00704095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             </w:t>
      </w:r>
      <w:r w:rsidR="00964C7D" w:rsidRPr="00964C7D">
        <w:rPr>
          <w:szCs w:val="24"/>
        </w:rPr>
        <w:t xml:space="preserve">  </w:t>
      </w:r>
      <w:r w:rsidRPr="00964C7D">
        <w:rPr>
          <w:szCs w:val="24"/>
        </w:rPr>
        <w:t xml:space="preserve">    Maja Valušnig</w:t>
      </w:r>
    </w:p>
    <w:p w:rsidRDefault="00AC5AD3" w:rsidP="00704095" w:rsidR="00B7038C">
      <w:pPr>
        <w:rPr>
          <w:szCs w:val="24"/>
        </w:rPr>
      </w:pPr>
      <w:r>
        <w:rPr>
          <w:szCs w:val="24"/>
        </w:rPr>
        <w:t xml:space="preserve"> </w:t>
      </w:r>
    </w:p>
    <w:p w:rsidRDefault="00B7038C" w:rsidP="00964C7D" w:rsidR="00B7038C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B7038C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836343" w:rsidR="00836343">
      <w:pPr>
        <w:numPr>
          <w:ilvl w:val="0"/>
          <w:numId w:val="1"/>
        </w:numPr>
      </w:pPr>
      <w:r>
        <w:rPr>
          <w:szCs w:val="24"/>
        </w:rPr>
        <w:t>Dužnik</w:t>
      </w:r>
      <w:r w:rsidR="007A75CE" w:rsidRPr="00964C7D">
        <w:rPr>
          <w:szCs w:val="24"/>
        </w:rPr>
        <w:t xml:space="preserve"> </w:t>
      </w:r>
      <w:r w:rsidR="00CF63B6">
        <w:t>VAN SOMMEREN EKOLOŠKE TEHNOLOGIJE d.o.o., Varaždin Breg, Dugi Vrh 22/A</w:t>
      </w:r>
    </w:p>
    <w:p w:rsidRDefault="00CF63B6" w:rsidP="00964C7D" w:rsidR="00836343" w:rsidRPr="00066F97">
      <w:pPr>
        <w:numPr>
          <w:ilvl w:val="0"/>
          <w:numId w:val="1"/>
        </w:numPr>
        <w:rPr>
          <w:szCs w:val="24"/>
        </w:rPr>
      </w:pPr>
      <w:r w:rsidRPr="00066F97">
        <w:t>Direktor dužnika Boran Miličević, Ploče,</w:t>
      </w:r>
      <w:r w:rsidR="00066F97" w:rsidRPr="00066F97">
        <w:t xml:space="preserve"> Obala neretvanskih gusara 4/2</w:t>
      </w:r>
    </w:p>
    <w:p w:rsidRDefault="00964C7D" w:rsidP="00DF4B3F" w:rsidR="00B375FC" w:rsidRPr="00066F97">
      <w:pPr>
        <w:numPr>
          <w:ilvl w:val="0"/>
          <w:numId w:val="1"/>
        </w:numPr>
        <w:rPr>
          <w:szCs w:val="24"/>
        </w:rPr>
      </w:pPr>
      <w:r w:rsidRPr="00066F97">
        <w:rPr>
          <w:szCs w:val="24"/>
        </w:rPr>
        <w:t>S</w:t>
      </w:r>
      <w:r w:rsidR="007A75CE" w:rsidRPr="00066F97">
        <w:rPr>
          <w:szCs w:val="24"/>
        </w:rPr>
        <w:t>udski registar ovog suda radi zabilježbe (odmah</w:t>
      </w:r>
      <w:r w:rsidR="00836343" w:rsidRPr="00066F97">
        <w:rPr>
          <w:szCs w:val="24"/>
        </w:rPr>
        <w:t xml:space="preserve"> i nakon pravomoćnosti</w:t>
      </w:r>
      <w:r w:rsidR="007A75CE" w:rsidRPr="00066F97">
        <w:rPr>
          <w:szCs w:val="24"/>
        </w:rPr>
        <w:t>)</w:t>
      </w:r>
      <w:r w:rsidR="00DF4B3F" w:rsidRPr="00066F97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>Ministarstvo financija, Porezna uprava, Područni ured Sjeverna Hrvatska, Ispostava Varaždin, Graberje 1</w:t>
      </w:r>
    </w:p>
    <w:p w:rsidRDefault="00DF4B3F" w:rsidP="00DF4B3F" w:rsidR="007A75CE" w:rsidRPr="00DF4B3F">
      <w:pPr>
        <w:numPr>
          <w:ilvl w:val="0"/>
          <w:numId w:val="1"/>
        </w:numPr>
        <w:rPr>
          <w:color w:val="FF0000"/>
          <w:szCs w:val="24"/>
        </w:rPr>
      </w:pPr>
      <w:r w:rsidRPr="00962A57">
        <w:rPr>
          <w:szCs w:val="24"/>
        </w:rPr>
        <w:t>Stečajni upravitelj</w:t>
      </w:r>
      <w:r w:rsidRPr="00DF4B3F">
        <w:rPr>
          <w:color w:val="FF0000"/>
          <w:szCs w:val="24"/>
        </w:rPr>
        <w:t xml:space="preserve"> </w:t>
      </w:r>
      <w:r w:rsidR="00962A57" w:rsidRPr="00962A57">
        <w:t>Nikola Remenar, Velika Gorica, Dubrovačka 14</w:t>
      </w:r>
    </w:p>
    <w:p w:rsidRDefault="00CF63B6" w:rsidP="00964C7D" w:rsidR="00CF63B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e-oglasna ploča suda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04095">
      <w:rPr>
        <w:noProof/>
      </w:rPr>
      <w:t>2</w:t>
    </w:r>
    <w:r>
      <w:fldChar w:fldCharType="end"/>
    </w:r>
  </w:p>
  <w:p w:rsidRDefault="00976596" w:rsidP="009E6198" w:rsidR="009E6198" w:rsidRPr="007D60AE">
    <w:pPr>
      <w:jc w:val="right"/>
    </w:pPr>
    <w:r>
      <w:t>Poslovni broj: 9 St-</w:t>
    </w:r>
    <w:r w:rsidR="00467EEF">
      <w:t>149</w:t>
    </w:r>
    <w:r w:rsidR="00B8373D">
      <w:t>/201</w:t>
    </w:r>
    <w:r w:rsidR="00467EEF">
      <w:t>5</w:t>
    </w:r>
    <w:r w:rsidR="00B8373D">
      <w:t>-</w:t>
    </w:r>
    <w:r w:rsidR="00B7038C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571E3"/>
    <w:rsid w:val="00064E14"/>
    <w:rsid w:val="00066F97"/>
    <w:rsid w:val="000B15A6"/>
    <w:rsid w:val="000E1119"/>
    <w:rsid w:val="00255595"/>
    <w:rsid w:val="002A6059"/>
    <w:rsid w:val="003B5155"/>
    <w:rsid w:val="003E2AE0"/>
    <w:rsid w:val="00467EEF"/>
    <w:rsid w:val="00497129"/>
    <w:rsid w:val="004A1245"/>
    <w:rsid w:val="004C1E71"/>
    <w:rsid w:val="004E20AA"/>
    <w:rsid w:val="00525276"/>
    <w:rsid w:val="00531356"/>
    <w:rsid w:val="00550447"/>
    <w:rsid w:val="00581316"/>
    <w:rsid w:val="005B2BAA"/>
    <w:rsid w:val="005B616A"/>
    <w:rsid w:val="005E243D"/>
    <w:rsid w:val="0063224D"/>
    <w:rsid w:val="006523AF"/>
    <w:rsid w:val="0068190F"/>
    <w:rsid w:val="00693CD2"/>
    <w:rsid w:val="006C1AAA"/>
    <w:rsid w:val="006F25A8"/>
    <w:rsid w:val="00704095"/>
    <w:rsid w:val="00735822"/>
    <w:rsid w:val="00741660"/>
    <w:rsid w:val="007A75CE"/>
    <w:rsid w:val="007B0DF7"/>
    <w:rsid w:val="007B10CE"/>
    <w:rsid w:val="007F2D48"/>
    <w:rsid w:val="00807802"/>
    <w:rsid w:val="00830F43"/>
    <w:rsid w:val="008354B4"/>
    <w:rsid w:val="00836343"/>
    <w:rsid w:val="008A024C"/>
    <w:rsid w:val="008A49F0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56BA2"/>
    <w:rsid w:val="00A92369"/>
    <w:rsid w:val="00AC5AD3"/>
    <w:rsid w:val="00AE3548"/>
    <w:rsid w:val="00B34567"/>
    <w:rsid w:val="00B375FC"/>
    <w:rsid w:val="00B7038C"/>
    <w:rsid w:val="00B8373D"/>
    <w:rsid w:val="00BF5CAE"/>
    <w:rsid w:val="00C7158A"/>
    <w:rsid w:val="00C80BBE"/>
    <w:rsid w:val="00C83918"/>
    <w:rsid w:val="00CA719C"/>
    <w:rsid w:val="00CB6ECB"/>
    <w:rsid w:val="00CE3446"/>
    <w:rsid w:val="00CF63B6"/>
    <w:rsid w:val="00D0242F"/>
    <w:rsid w:val="00D508D6"/>
    <w:rsid w:val="00D65D0F"/>
    <w:rsid w:val="00D7256A"/>
    <w:rsid w:val="00DB4EB7"/>
    <w:rsid w:val="00DF4B3F"/>
    <w:rsid w:val="00EA5D61"/>
    <w:rsid w:val="00F0497A"/>
    <w:rsid w:val="00F50578"/>
    <w:rsid w:val="00F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40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40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409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40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40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40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40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409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40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40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St-149/2015</izvorni_sadrzaj>
    <derivirana_varijabla naziv="DomainObject.Predmet.OznakaBroj_1">St-149/2015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Pokrenut postupak brisanja po čl. 70 ZSR-a, Pokrenut postupak brisanja i obustavljen</izvorni_sadrzaj>
    <derivirana_varijabla naziv="DomainObject.Predmet.PrimjedbaSuca_1">Pokrenut postupak brisanja po čl. 70 ZSR-a, Pokrenut postupak brisanja i obustavljen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VAN SOMMEREN EKOLOŠKE TEHNOLOGIJE, društvo s ograničenom odgovornošću za ribarstvo, proizvodnju, trgovinu i usluge</izvorni_sadrzaj>
    <derivirana_varijabla naziv="DomainObject.Predmet.ProtustrankaFormated_1">  VAN SOMMEREN EKOLOŠKE TEHNOLOGIJE, društvo s ograničenom odgovornošću za ribarstvo, proizvodnju, trgovinu i usluge</derivirana_varijabla>
  </DomainObject.Predmet.ProtustrankaFormated>
  <DomainObject.Predmet.ProtustrankaFormatedOIB>
    <izvorni_sadrzaj>  VAN SOMMEREN EKOLOŠKE TEHNOLOGIJE, društvo s ograničenom odgovornošću za ribarstvo, proizvodnju, trgovinu i usluge, OIB 00424585721</izvorni_sadrzaj>
    <derivirana_varijabla naziv="DomainObject.Predmet.ProtustrankaFormatedOIB_1">  VAN SOMMEREN EKOLOŠKE TEHNOLOGIJE, društvo s ograničenom odgovornošću za ribarstvo, proizvodnju, trgovinu i usluge, OIB 00424585721</derivirana_varijabla>
  </DomainObject.Predmet.ProtustrankaFormatedOIB>
  <DomainObject.Predmet.ProtustrankaFormatedWithAdress>
    <izvorni_sadrzaj> VAN SOMMEREN EKOLOŠKE TEHNOLOGIJE, društvo s ograničenom odgovornošću za ribarstvo, proizvodnju, trgovinu i usluge, Dugi Vrh 22/A, 42204 Varaždin Breg</izvorni_sadrzaj>
    <derivirana_varijabla naziv="DomainObject.Predmet.ProtustrankaFormatedWithAdress_1"> VAN SOMMEREN EKOLOŠKE TEHNOLOGIJE, društvo s ograničenom odgovornošću za ribarstvo, proizvodnju, trgovinu i usluge, Dugi Vrh 22/A, 42204 Varaždin Breg</derivirana_varijabla>
  </DomainObject.Predmet.ProtustrankaFormatedWithAdress>
  <DomainObject.Predmet.ProtustrankaFormatedWithAdressOIB>
    <izvorni_sadrzaj> VAN SOMMEREN EKOLOŠKE TEHNOLOGIJE, društvo s ograničenom odgovornošću za ribarstvo, proizvodnju, trgovinu i usluge, OIB 00424585721, Dugi Vrh 22/A, 42204 Varaždin Breg</izvorni_sadrzaj>
    <derivirana_varijabla naziv="DomainObject.Predmet.ProtustrankaFormatedWithAdressOIB_1"> VAN SOMMEREN EKOLOŠKE TEHNOLOGIJE, društvo s ograničenom odgovornošću za ribarstvo, proizvodnju, trgovinu i usluge, OIB 00424585721, Dugi Vrh 22/A, 42204 Varaždin Breg</derivirana_varijabla>
  </DomainObject.Predmet.ProtustrankaFormatedWithAdressOIB>
  <DomainObject.Predmet.ProtustrankaWithAdress>
    <izvorni_sadrzaj>VAN SOMMEREN EKOLOŠKE TEHNOLOGIJE, društvo s ograničenom odgovornošću za ribarstvo, proizvodnju, trgovinu i usluge Dugi Vrh 22/A, 42204 Varaždin Breg</izvorni_sadrzaj>
    <derivirana_varijabla naziv="DomainObject.Predmet.ProtustrankaWithAdress_1">VAN SOMMEREN EKOLOŠKE TEHNOLOGIJE, društvo s ograničenom odgovornošću za ribarstvo, proizvodnju, trgovinu i usluge Dugi Vrh 22/A, 42204 Varaždin Breg</derivirana_varijabla>
  </DomainObject.Predmet.ProtustrankaWithAdress>
  <DomainObject.Predmet.ProtustrankaWithAdressOIB>
    <izvorni_sadrzaj>VAN SOMMEREN EKOLOŠKE TEHNOLOGIJE, društvo s ograničenom odgovornošću za ribarstvo, proizvodnju, trgovinu i usluge, OIB 00424585721, Dugi Vrh 22/A, 42204 Varaždin Breg</izvorni_sadrzaj>
    <derivirana_varijabla naziv="DomainObject.Predmet.ProtustrankaWithAdressOIB_1">VAN SOMMEREN EKOLOŠKE TEHNOLOGIJE, društvo s ograničenom odgovornošću za ribarstvo, proizvodnju, trgovinu i usluge, OIB 00424585721, Dugi Vrh 22/A, 42204 Varaždin Breg</derivirana_varijabla>
  </DomainObject.Predmet.ProtustrankaWithAdressOIB>
  <DomainObject.Predmet.ProtustrankaNazivFormated>
    <izvorni_sadrzaj>VAN SOMMEREN EKOLOŠKE TEHNOLOGIJE, društvo s ograničenom odgovornošću za ribarstvo, proizvodnju, trgovinu i usluge</izvorni_sadrzaj>
    <derivirana_varijabla naziv="DomainObject.Predmet.ProtustrankaNazivFormated_1">VAN SOMMEREN EKOLOŠKE TEHNOLOGIJE, društvo s ograničenom odgovornošću za ribarstvo, proizvodnju, trgovinu i usluge</derivirana_varijabla>
  </DomainObject.Predmet.ProtustrankaNazivFormated>
  <DomainObject.Predmet.ProtustrankaNazivFormatedOIB>
    <izvorni_sadrzaj>VAN SOMMEREN EKOLOŠKE TEHNOLOGIJE, društvo s ograničenom odgovornošću za ribarstvo, proizvodnju, trgovinu i usluge, OIB 00424585721</izvorni_sadrzaj>
    <derivirana_varijabla naziv="DomainObject.Predmet.ProtustrankaNazivFormatedOIB_1">VAN SOMMEREN EKOLOŠKE TEHNOLOGIJE, društvo s ograničenom odgovornošću za ribarstvo, proizvodnju, trgovinu i usluge, OIB 00424585721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57307.48</izvorni_sadrzaj>
    <derivirana_varijabla naziv="DomainObject.Predmet.TrenutnaVrijednost_1">57307.48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VAN SOMMEREN EKOLOŠKE TEHNOLOGIJE, društvo s ograničenom odgovornošću za ribarstvo, proizvodnju, trgovinu i usluge</item>
    </izvorni_sadrzaj>
    <derivirana_varijabla naziv="DomainObject.Predmet.ProtuStrankaListFormated_1">
      <item>VAN SOMMEREN EKOLOŠKE TEHNOLOGIJE, društvo s ograničenom odgovornošću za ribarstvo, proizvodnju, trgovinu i usluge</item>
    </derivirana_varijabla>
  </DomainObject.Predmet.ProtuStrankaListFormated>
  <DomainObject.Predmet.ProtuStrankaListFormatedOIB>
    <izvorni_sadrzaj>
      <item>VAN SOMMEREN EKOLOŠKE TEHNOLOGIJE, društvo s ograničenom odgovornošću za ribarstvo, proizvodnju, trgovinu i usluge, OIB 00424585721</item>
    </izvorni_sadrzaj>
    <derivirana_varijabla naziv="DomainObject.Predmet.ProtuStrankaListFormatedOIB_1">
      <item>VAN SOMMEREN EKOLOŠKE TEHNOLOGIJE, društvo s ograničenom odgovornošću za ribarstvo, proizvodnju, trgovinu i usluge, OIB 00424585721</item>
    </derivirana_varijabla>
  </DomainObject.Predmet.ProtuStrankaListFormatedOIB>
  <DomainObject.Predmet.ProtuStrankaListFormatedWithAdress>
    <izvorni_sadrzaj>
      <item>VAN SOMMEREN EKOLOŠKE TEHNOLOGIJE, društvo s ograničenom odgovornošću za ribarstvo, proizvodnju, trgovinu i usluge, Dugi Vrh 22/A, 42204 Varaždin Breg</item>
    </izvorni_sadrzaj>
    <derivirana_varijabla naziv="DomainObject.Predmet.ProtuStrankaListFormatedWithAdress_1">
      <item>VAN SOMMEREN EKOLOŠKE TEHNOLOGIJE, društvo s ograničenom odgovornošću za ribarstvo, proizvodnju, trgovinu i usluge, Dugi Vrh 22/A, 42204 Varaždin Breg</item>
    </derivirana_varijabla>
  </DomainObject.Predmet.ProtuStrankaListFormatedWithAdress>
  <DomainObject.Predmet.ProtuStrankaListFormatedWithAdressOIB>
    <izvorni_sadrzaj>
      <item>VAN SOMMEREN EKOLOŠKE TEHNOLOGIJE, društvo s ograničenom odgovornošću za ribarstvo, proizvodnju, trgovinu i usluge, OIB 00424585721, Dugi Vrh 22/A, 42204 Varaždin Breg</item>
    </izvorni_sadrzaj>
    <derivirana_varijabla naziv="DomainObject.Predmet.ProtuStrankaListFormatedWithAdressOIB_1">
      <item>VAN SOMMEREN EKOLOŠKE TEHNOLOGIJE, društvo s ograničenom odgovornošću za ribarstvo, proizvodnju, trgovinu i usluge, OIB 00424585721, Dugi Vrh 22/A, 42204 Varaždin Breg</item>
    </derivirana_varijabla>
  </DomainObject.Predmet.ProtuStrankaListFormatedWithAdressOIB>
  <DomainObject.Predmet.ProtuStrankaListNazivFormated>
    <izvorni_sadrzaj>
      <item>VAN SOMMEREN EKOLOŠKE TEHNOLOGIJE, društvo s ograničenom odgovornošću za ribarstvo, proizvodnju, trgovinu i usluge</item>
    </izvorni_sadrzaj>
    <derivirana_varijabla naziv="DomainObject.Predmet.ProtuStrankaListNazivFormated_1">
      <item>VAN SOMMEREN EKOLOŠKE TEHNOLOGIJE, društvo s ograničenom odgovornošću za ribarstvo, proizvodnju, trgovinu i usluge</item>
    </derivirana_varijabla>
  </DomainObject.Predmet.ProtuStrankaListNazivFormated>
  <DomainObject.Predmet.ProtuStrankaListNazivFormatedOIB>
    <izvorni_sadrzaj>
      <item>VAN SOMMEREN EKOLOŠKE TEHNOLOGIJE, društvo s ograničenom odgovornošću za ribarstvo, proizvodnju, trgovinu i usluge, OIB 00424585721</item>
    </izvorni_sadrzaj>
    <derivirana_varijabla naziv="DomainObject.Predmet.ProtuStrankaListNazivFormatedOIB_1">
      <item>VAN SOMMEREN EKOLOŠKE TEHNOLOGIJE, društvo s ograničenom odgovornošću za ribarstvo, proizvodnju, trgovinu i usluge, OIB 00424585721</item>
    </derivirana_varijabla>
  </DomainObject.Predmet.ProtuStrankaListNazivFormatedOIB>
  <DomainObject.Predmet.OstaliListFormated>
    <izvorni_sadrzaj>
      <item>Sudski registar</item>
      <item>Nikola Remenar</item>
    </izvorni_sadrzaj>
    <derivirana_varijabla naziv="DomainObject.Predmet.OstaliListFormated_1">
      <item>Sudski registar</item>
      <item>Nikola Remenar</item>
    </derivirana_varijabla>
  </DomainObject.Predmet.OstaliListFormated>
  <DomainObject.Predmet.OstaliListFormatedOIB>
    <izvorni_sadrzaj>
      <item>Sudski registar</item>
      <item>Nikola Remenar, OIB 48313195864</item>
    </izvorni_sadrzaj>
    <derivirana_varijabla naziv="DomainObject.Predmet.OstaliListFormatedOIB_1">
      <item>Sudski registar</item>
      <item>Nikola Remenar, OIB 48313195864</item>
    </derivirana_varijabla>
  </DomainObject.Predmet.OstaliListFormatedOIB>
  <DomainObject.Predmet.OstaliListFormatedWithAdress>
    <izvorni_sadrzaj>
      <item>Sudski registar</item>
      <item>Nikola Remenar, Dubrovačka 14, 10410 Velika Gorica</item>
    </izvorni_sadrzaj>
    <derivirana_varijabla naziv="DomainObject.Predmet.OstaliListFormatedWithAdress_1">
      <item>Sudski registar</item>
      <item>Nikola Remenar, Dubrovačka 14, 10410 Velika Gorica</item>
    </derivirana_varijabla>
  </DomainObject.Predmet.OstaliListFormatedWithAdress>
  <DomainObject.Predmet.OstaliListFormatedWithAdressOIB>
    <izvorni_sadrzaj>
      <item>Sudski registar</item>
      <item>Nikola Remenar, OIB 48313195864, Dubrovačka 14, 10410 Velika Gorica</item>
    </izvorni_sadrzaj>
    <derivirana_varijabla naziv="DomainObject.Predmet.OstaliListFormatedWithAdressOIB_1">
      <item>Sudski registar</item>
      <item>Nikola Remenar, OIB 48313195864, Dubrovačka 14, 10410 Velika Gorica</item>
    </derivirana_varijabla>
  </DomainObject.Predmet.OstaliListFormatedWithAdressOIB>
  <DomainObject.Predmet.OstaliListNazivFormated>
    <izvorni_sadrzaj>
      <item>Sudski registar</item>
      <item>Nikola Remenar</item>
    </izvorni_sadrzaj>
    <derivirana_varijabla naziv="DomainObject.Predmet.OstaliListNazivFormated_1">
      <item>Sudski registar</item>
      <item>Nikola Remenar</item>
    </derivirana_varijabla>
  </DomainObject.Predmet.OstaliListNazivFormated>
  <DomainObject.Predmet.OstaliListNazivFormatedOIB>
    <izvorni_sadrzaj>
      <item>Sudski registar</item>
      <item>Nikola Remenar, OIB 48313195864</item>
    </izvorni_sadrzaj>
    <derivirana_varijabla naziv="DomainObject.Predmet.OstaliListNazivFormatedOIB_1">
      <item>Sudski registar</item>
      <item>Nikola Remenar, OIB 48313195864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VAN SOMMEREN EKOLOŠKE TEHNOLOGIJE, društvo s ograničenom odgovornošću za ribarstvo, proizvodnju, trgovinu i usluge</izvorni_sadrzaj>
    <derivirana_varijabla naziv="DomainObject.Predmet.ProtustrankaIDrugi_1">VAN SOMMEREN EKOLOŠKE TEHNOLOGIJE, društvo s ograničenom odgovornošću za ribarstvo, proizvodnju,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VAN SOMMEREN EKOLOŠKE TEHNOLOGIJE, društvo s ograničenom odgovornošću za ribarstvo, proizvodnju, trgovinu i usluge, OIB 00424585721, Dugi Vrh 22/A, 42204 Varaždin Breg</izvorni_sadrzaj>
    <derivirana_varijabla naziv="DomainObject.Predmet.ProtustrankaIDrugiAdressOIB_1">VAN SOMMEREN EKOLOŠKE TEHNOLOGIJE, društvo s ograničenom odgovornošću za ribarstvo, proizvodnju, trgovinu i usluge, OIB 00424585721, Dugi Vrh 22/A, 42204 Varaždin 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VAN SOMMEREN EKOLOŠKE TEHNOLOGIJE, društvo s ograničenom odgovornošću za ribarstvo, proizvodnju, trgovinu i usluge</item>
      <item>Sudski registar</item>
      <item>Nikola Remenar</item>
    </izvorni_sadrzaj>
    <derivirana_varijabla naziv="DomainObject.Predmet.SudioniciListNaziv_1">
      <item>Financijska agencija, Regionalni centar Zagreb, Podružnica Varaždin</item>
      <item>VAN SOMMEREN EKOLOŠKE TEHNOLOGIJE, društvo s ograničenom odgovornošću za ribarstvo, proizvodnju, trgovinu i usluge</item>
      <item>Sudski registar</item>
      <item>Nikola Remenar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VAN SOMMEREN EKOLOŠKE TEHNOLOGIJE, društvo s ograničenom odgovornošću za ribarstvo, proizvodnju, trgovinu i usluge, OIB 00424585721, Dugi Vrh 22/A,42204 Varaždin Breg</item>
      <item>Sudski registar</item>
      <item>Nikola Remenar, OIB 48313195864, Dubrovačka 14,10410 Velika Gorica</item>
    </izvorni_sadrzaj>
    <derivirana_varijabla naziv="DomainObject.Predmet.SudioniciListAdressOIB_1">
      <item>Financijska agencija, Regionalni centar Zagreb, Podružnica Varaždin, A. Cesarca 2,42000 Varaždin</item>
      <item>VAN SOMMEREN EKOLOŠKE TEHNOLOGIJE, društvo s ograničenom odgovornošću za ribarstvo, proizvodnju, trgovinu i usluge, OIB 00424585721, Dugi Vrh 22/A,42204 Varaždin Breg</item>
      <item>Sudski registar</item>
      <item>Nikola Remenar, OIB 48313195864, Dubrovačka 14,10410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00424585721</item>
      <item>, OIB null</item>
      <item>, OIB 48313195864</item>
    </izvorni_sadrzaj>
    <derivirana_varijabla naziv="DomainObject.Predmet.SudioniciListNazivOIB_1">
      <item>, OIB null</item>
      <item>, OIB 00424585721</item>
      <item>, OIB null</item>
      <item>, OIB 48313195864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526</properties:Words>
  <properties:Characters>2883</properties:Characters>
  <properties:Lines>87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2015-11-10T14:20:00Z</dcterms:created>
  <dc:creator>Ljubica Makovec</dc:creator>
  <cp:lastModifiedBy>Nevenka Vuković</cp:lastModifiedBy>
  <cp:lastPrinted>2015-11-11T11:52:00Z</cp:lastPrinted>
  <dcterms:modified xmlns:xsi="http://www.w3.org/2001/XMLSchema-instance" xsi:type="dcterms:W3CDTF">2015-11-11T11:53:00Z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