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724d" w14:paraId="c27724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64993">
        <w:t>100</w:t>
      </w:r>
      <w:r w:rsidR="006B338C">
        <w:t>/1</w:t>
      </w:r>
      <w:r w:rsidR="00664993">
        <w:t>6</w:t>
      </w:r>
      <w:r w:rsidR="006B338C">
        <w:t>-</w:t>
      </w:r>
      <w:r w:rsidR="00664993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664993">
        <w:t xml:space="preserve">ANIMUS j.d.o.o., Zadar, Ivana Gundulića </w:t>
      </w:r>
      <w:smartTag w:element="metricconverter" w:uri="urn:schemas-microsoft-com:office:smarttags">
        <w:smartTagPr>
          <w:attr w:val="1 A" w:name="ProductID"/>
        </w:smartTagPr>
        <w:r w:rsidR="00664993">
          <w:t>1 A</w:t>
        </w:r>
      </w:smartTag>
      <w:r w:rsidR="00664993">
        <w:t>, Zadar, OIB: 28551247102</w:t>
      </w:r>
      <w:r w:rsidR="006B338C">
        <w:t xml:space="preserve">, </w:t>
      </w:r>
      <w:r w:rsidR="00664993">
        <w:t>15</w:t>
      </w:r>
      <w:r w:rsidR="0053370D">
        <w:t>. veljače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zahtjev Financijske agencije od 2. studenog 2015. za provedbu skraćenoga stečajnog postupka nad dužnikom </w:t>
      </w:r>
      <w:r w:rsidR="00664993">
        <w:t xml:space="preserve">ANIMUS j.d.o.o., Zadar, Ivana Gundulića </w:t>
      </w:r>
      <w:smartTag w:element="metricconverter" w:uri="urn:schemas-microsoft-com:office:smarttags">
        <w:smartTagPr>
          <w:attr w:val="1 A" w:name="ProductID"/>
        </w:smartTagPr>
        <w:r w:rsidR="00664993">
          <w:t>1 A</w:t>
        </w:r>
      </w:smartTag>
      <w:r w:rsidR="00664993">
        <w:t>, Zadar, OIB: 28551247102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664993">
        <w:t>ANIMUS j.d.o.o., Zadar</w:t>
      </w:r>
      <w:r w:rsidR="00D21088" w:rsidRPr="000C3CA4">
        <w:t>.</w:t>
      </w:r>
    </w:p>
    <w:p w:rsidRDefault="000C3CA4" w:rsidP="000C3CA4" w:rsidR="000C3CA4">
      <w:pPr>
        <w:jc w:val="both"/>
      </w:pPr>
      <w:r w:rsidRPr="000C3CA4">
        <w:t xml:space="preserve">           Dana </w:t>
      </w:r>
      <w:r w:rsidR="00664993">
        <w:t>03</w:t>
      </w:r>
      <w:r w:rsidR="006B338C">
        <w:t xml:space="preserve">. </w:t>
      </w:r>
      <w:r w:rsidR="00664993">
        <w:t>veljače</w:t>
      </w:r>
      <w:r w:rsidR="006B338C">
        <w:t xml:space="preserve"> 2016.</w:t>
      </w:r>
      <w:r w:rsidRPr="000C3CA4">
        <w:t xml:space="preserve"> </w:t>
      </w:r>
      <w:r>
        <w:t>stečajn</w:t>
      </w:r>
      <w:r w:rsidR="00664993">
        <w:t>i</w:t>
      </w:r>
      <w:r>
        <w:t xml:space="preserve"> dužnik</w:t>
      </w:r>
      <w:r w:rsidRPr="000C3CA4">
        <w:t xml:space="preserve"> dostavio je sudu podnesak u kojem navodi da je podmirio sva dugovanja i da mu račun nije blokiran. </w:t>
      </w:r>
    </w:p>
    <w:p w:rsidRDefault="000C3CA4" w:rsidP="000C3CA4" w:rsidR="006B338C">
      <w:pPr>
        <w:jc w:val="both"/>
      </w:pPr>
      <w:r w:rsidRPr="0066271E">
        <w:t xml:space="preserve">           Dana </w:t>
      </w:r>
      <w:r w:rsidR="00664993">
        <w:t>12. veljače</w:t>
      </w:r>
      <w:r w:rsidRPr="0066271E">
        <w:t xml:space="preserve"> 201</w:t>
      </w:r>
      <w:r w:rsidR="00664993">
        <w:t>5</w:t>
      </w:r>
      <w:r w:rsidRPr="0066271E">
        <w:t>. godine</w:t>
      </w:r>
      <w:r w:rsidR="00664993">
        <w:t xml:space="preserve"> Financijska agencija</w:t>
      </w:r>
      <w:r w:rsidRPr="0066271E">
        <w:t xml:space="preserve"> </w:t>
      </w:r>
      <w:r w:rsidR="00664993">
        <w:t>je dostavila podatak da</w:t>
      </w:r>
      <w:r w:rsidRPr="0066271E">
        <w:t xml:space="preserve"> društvo </w:t>
      </w:r>
      <w:r w:rsidR="000C1AFC">
        <w:t>ANIMUS j.d.o.o., Zadar</w:t>
      </w:r>
      <w:r w:rsidR="000C1AFC" w:rsidRPr="0066271E">
        <w:t xml:space="preserve"> </w:t>
      </w:r>
      <w:r w:rsidR="000C1AFC">
        <w:t>više nije u blokadi i da nema evidentiranih neizvršenih osnova za plaćanje.</w:t>
      </w:r>
    </w:p>
    <w:p w:rsidRDefault="000C1AFC" w:rsidP="000C1AFC" w:rsidR="000C1AFC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C1AFC" w:rsidP="000C1AFC" w:rsidR="000C1AFC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64993">
        <w:t>15</w:t>
      </w:r>
      <w:r w:rsidR="0053370D">
        <w:t xml:space="preserve">. veljače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0C1AFC">
        <w:t>tečajni sudac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8C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100/16-8</w:t>
        </w:r>
      </w:p>
      <w:p w:rsidRDefault="001338CD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1AFC"/>
    <w:rsid w:val="000C3CA4"/>
    <w:rsid w:val="001338CD"/>
    <w:rsid w:val="00192D9A"/>
    <w:rsid w:val="001C0852"/>
    <w:rsid w:val="0021510A"/>
    <w:rsid w:val="0027651C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745785"/>
    <w:rsid w:val="007A66AD"/>
    <w:rsid w:val="008B3276"/>
    <w:rsid w:val="008E1367"/>
    <w:rsid w:val="009217D3"/>
    <w:rsid w:val="009E05AD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3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3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j.d.o.o. za marketing i djelatnost turističke agencije</izvorni_sadrzaj>
    <derivirana_varijabla naziv="DomainObject.Predmet.ProtustrankaFormated_1">  ANIMUS j.d.o.o. za marketing i djelatnost turističke agencije</derivirana_varijabla>
  </DomainObject.Predmet.ProtustrankaFormated>
  <DomainObject.Predmet.ProtustrankaFormatedOIB>
    <izvorni_sadrzaj>  ANIMUS j.d.o.o. za marketing i djelatnost turističke agencije, OIB 28551247102</izvorni_sadrzaj>
    <derivirana_varijabla naziv="DomainObject.Predmet.ProtustrankaFormatedOIB_1">  ANIMUS j.d.o.o. za marketing i djelatnost turističke agencije, OIB 28551247102</derivirana_varijabla>
  </DomainObject.Predmet.ProtustrankaFormatedOIB>
  <DomainObject.Predmet.ProtustrankaFormatedWithAdress>
    <izvorni_sadrzaj> ANIMUS j.d.o.o. za marketing i djelatnost turističke agencije, Ivana Gundulića 1/A, 23000 Zadar</izvorni_sadrzaj>
    <derivirana_varijabla naziv="DomainObject.Predmet.ProtustrankaFormatedWithAdress_1"> ANIMUS j.d.o.o. za marketing i djelatnost turističke agencije, Ivana Gundulića 1/A, 23000 Zadar</derivirana_varijabla>
  </DomainObject.Predmet.ProtustrankaFormatedWithAdress>
  <DomainObject.Predmet.ProtustrankaFormatedWithAdressOIB>
    <izvorni_sadrzaj> ANIMUS j.d.o.o. za marketing i djelatnost turističke agencije, OIB 28551247102, Ivana Gundulića 1/A, 23000 Zadar</izvorni_sadrzaj>
    <derivirana_varijabla naziv="DomainObject.Predmet.ProtustrankaFormatedWithAdressOIB_1"> ANIMUS j.d.o.o. za marketing i djelatnost turističke agencije, OIB 28551247102, Ivana Gundulića 1/A, 23000 Zadar</derivirana_varijabla>
  </DomainObject.Predmet.ProtustrankaFormatedWithAdressOIB>
  <DomainObject.Predmet.ProtustrankaWithAdress>
    <izvorni_sadrzaj>ANIMUS j.d.o.o. za marketing i djelatnost turističke agencije Ivana Gundulića 1/A, 23000 Zadar</izvorni_sadrzaj>
    <derivirana_varijabla naziv="DomainObject.Predmet.ProtustrankaWithAdress_1">ANIMUS j.d.o.o. za marketing i djelatnost turističke agencije Ivana Gundulića 1/A, 23000 Zadar</derivirana_varijabla>
  </DomainObject.Predmet.ProtustrankaWithAdress>
  <DomainObject.Predmet.ProtustrankaWithAdressOIB>
    <izvorni_sadrzaj>ANIMUS j.d.o.o. za marketing i djelatnost turističke agencije, OIB 28551247102, Ivana Gundulića 1/A, 23000 Zadar</izvorni_sadrzaj>
    <derivirana_varijabla naziv="DomainObject.Predmet.ProtustrankaWithAdressOIB_1">ANIMUS j.d.o.o. za marketing i djelatnost turističke agencije, OIB 28551247102, Ivana Gundulića 1/A, 23000 Zadar</derivirana_varijabla>
  </DomainObject.Predmet.ProtustrankaWithAdressOIB>
  <DomainObject.Predmet.ProtustrankaNazivFormated>
    <izvorni_sadrzaj>ANIMUS j.d.o.o. za marketing i djelatnost turističke agencije</izvorni_sadrzaj>
    <derivirana_varijabla naziv="DomainObject.Predmet.ProtustrankaNazivFormated_1">ANIMUS j.d.o.o. za marketing i djelatnost turističke agencije</derivirana_varijabla>
  </DomainObject.Predmet.ProtustrankaNazivFormated>
  <DomainObject.Predmet.ProtustrankaNazivFormatedOIB>
    <izvorni_sadrzaj>ANIMUS j.d.o.o. za marketing i djelatnost turističke agencije, OIB 28551247102</izvorni_sadrzaj>
    <derivirana_varijabla naziv="DomainObject.Predmet.ProtustrankaNazivFormatedOIB_1">ANIMUS j.d.o.o. za marketing i djelatnost turističke agencije, OIB 28551247102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ANIMUS j.d.o.o. za marketing i djelatnost turističke agencije</item>
    </izvorni_sadrzaj>
    <derivirana_varijabla naziv="DomainObject.Predmet.ProtuStrankaListFormated_1">
      <item>ANIMUS j.d.o.o. za marketing i djelatnost turističke agencije</item>
    </derivirana_varijabla>
  </DomainObject.Predmet.ProtuStrankaListFormated>
  <DomainObject.Predmet.ProtuStrankaListFormatedOIB>
    <izvorni_sadrzaj>
      <item>ANIMUS j.d.o.o. za marketing i djelatnost turističke agencije, OIB 28551247102</item>
    </izvorni_sadrzaj>
    <derivirana_varijabla naziv="DomainObject.Predmet.ProtuStrankaListFormatedOIB_1">
      <item>ANIMUS j.d.o.o. za marketing i djelatnost turističke agencije, OIB 28551247102</item>
    </derivirana_varijabla>
  </DomainObject.Predmet.ProtuStrankaListFormatedOIB>
  <DomainObject.Predmet.ProtuStrankaListFormatedWithAdress>
    <izvorni_sadrzaj>
      <item>ANIMUS j.d.o.o. za marketing i djelatnost turističke agencije, Ivana Gundulića 1/A, 23000 Zadar</item>
    </izvorni_sadrzaj>
    <derivirana_varijabla naziv="DomainObject.Predmet.ProtuStrankaListFormatedWithAdress_1">
      <item>ANIMUS j.d.o.o. za marketing i djelatnost turističke agencije, Ivana Gundulića 1/A, 23000 Zadar</item>
    </derivirana_varijabla>
  </DomainObject.Predmet.ProtuStrankaListFormatedWithAdress>
  <DomainObject.Predmet.ProtuStrankaListFormatedWithAdressOIB>
    <izvorni_sadrzaj>
      <item>ANIMUS j.d.o.o. za marketing i djelatnost turističke agencije, OIB 28551247102, Ivana Gundulića 1/A, 23000 Zadar</item>
    </izvorni_sadrzaj>
    <derivirana_varijabla naziv="DomainObject.Predmet.ProtuStrankaListFormatedWithAdressOIB_1">
      <item>ANIMUS j.d.o.o. za marketing i djelatnost turističke agencije, OIB 28551247102, Ivana Gundulića 1/A, 23000 Zadar</item>
    </derivirana_varijabla>
  </DomainObject.Predmet.ProtuStrankaListFormatedWithAdressOIB>
  <DomainObject.Predmet.ProtuStrankaListNazivFormated>
    <izvorni_sadrzaj>
      <item>ANIMUS j.d.o.o. za marketing i djelatnost turističke agencije</item>
    </izvorni_sadrzaj>
    <derivirana_varijabla naziv="DomainObject.Predmet.ProtuStrankaListNazivFormated_1">
      <item>ANIMUS j.d.o.o. za marketing i djelatnost turističke agencije</item>
    </derivirana_varijabla>
  </DomainObject.Predmet.ProtuStrankaListNazivFormated>
  <DomainObject.Predmet.ProtuStrankaListNazivFormatedOIB>
    <izvorni_sadrzaj>
      <item>ANIMUS j.d.o.o. za marketing i djelatnost turističke agencije, OIB 28551247102</item>
    </izvorni_sadrzaj>
    <derivirana_varijabla naziv="DomainObject.Predmet.ProtuStrankaListNazivFormatedOIB_1">
      <item>ANIMUS j.d.o.o. za marketing i djelatnost turističke agencije, OIB 28551247102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ANIMUS j.d.o.o. za marketing i djelatnost turističke agencije</izvorni_sadrzaj>
    <derivirana_varijabla naziv="DomainObject.Predmet.ProtustrankaIDrugi_1">ANIMUS j.d.o.o. za marketing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ANIMUS j.d.o.o. za marketing i djelatnost turističke agencije, OIB 28551247102, Ivana Gundulića 1/A, 23000 Zadar</izvorni_sadrzaj>
    <derivirana_varijabla naziv="DomainObject.Predmet.ProtustrankaIDrugiAdressOIB_1">ANIMUS j.d.o.o. za marketing i djelatnost turističke agencije, OIB 28551247102, Ivana Gundulića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ANIMUS j.d.o.o. za marketing i djelatnost turističke agencije</item>
    </izvorni_sadrzaj>
    <derivirana_varijabla naziv="DomainObject.Predmet.SudioniciListNaziv_1">
      <item>Financijska agencija</item>
      <item>ANIMUS j.d.o.o. za marketing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ANIMUS j.d.o.o. za marketing i djelatnost turističke agencije, OIB 28551247102, Ivana Gundulića 1/A,23000 Zadar</item>
    </izvorni_sadrzaj>
    <derivirana_varijabla naziv="DomainObject.Predmet.SudioniciListAdressOIB_1">
      <item>Financijska agencija, OIB 85821130368, Ivana Danila 4,23000 Zadar</item>
      <item>ANIMUS j.d.o.o. za marketing i djelatnost turističke agencije, OIB 28551247102, Ivana Gundulića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28551247102</item>
    </izvorni_sadrzaj>
    <derivirana_varijabla naziv="DomainObject.Predmet.SudioniciListNazivOIB_1">
      <item>, OIB 85821130368</item>
      <item>, OIB 28551247102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320</properties:Words>
  <properties:Characters>1609</properties:Characters>
  <properties:Lines>57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2016-02-12T12:20:00Z</dcterms:created>
  <dc:creator>Ardena Bajlo</dc:creator>
  <cp:lastModifiedBy>wsadmin</cp:lastModifiedBy>
  <cp:lastPrinted>2015-09-23T08:15:00Z</cp:lastPrinted>
  <dcterms:modified xmlns:xsi="http://www.w3.org/2001/XMLSchema-instance" xsi:type="dcterms:W3CDTF">2016-02-15T10:19:00Z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