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0fb38" w14:paraId="310fb38" w:rsidRDefault="00105A2A" w:rsidP="00105A2A" w:rsidR="00105A2A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7 St-1037</w:t>
      </w:r>
      <w:r>
        <w:rPr>
          <w:lang w:val="hr-HR"/>
        </w:rPr>
        <w:t>/15-</w:t>
      </w:r>
      <w:r>
        <w:rPr>
          <w:lang w:val="hr-HR"/>
        </w:rPr>
        <w:t>4</w:t>
      </w:r>
    </w:p>
    <w:p w:rsidRDefault="00105A2A" w:rsidP="00105A2A" w:rsidR="00105A2A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5A2A" w:rsidP="00105A2A" w:rsidR="00105A2A">
      <w:r>
        <w:t xml:space="preserve">         REPUBLIKA HRVATSKA</w:t>
      </w:r>
    </w:p>
    <w:p w:rsidRDefault="00105A2A" w:rsidP="00105A2A" w:rsidR="00105A2A">
      <w:r>
        <w:t xml:space="preserve"> TRGOVAČKI SUD U VARAŽDINU</w:t>
      </w:r>
    </w:p>
    <w:p w:rsidRDefault="00105A2A" w:rsidP="00105A2A" w:rsidR="00105A2A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105A2A" w:rsidP="00105A2A" w:rsidR="00105A2A">
      <w:pPr>
        <w:outlineLvl w:val="0"/>
        <w:rPr>
          <w:lang w:val="hr-HR"/>
        </w:rPr>
      </w:pPr>
    </w:p>
    <w:p w:rsidRDefault="00105A2A" w:rsidP="00105A2A" w:rsidR="00105A2A">
      <w:pPr>
        <w:jc w:val="center"/>
        <w:rPr>
          <w:lang w:val="hr-HR"/>
        </w:rPr>
      </w:pPr>
    </w:p>
    <w:p w:rsidRDefault="00105A2A" w:rsidP="00105A2A" w:rsidR="00105A2A">
      <w:pPr>
        <w:jc w:val="center"/>
        <w:rPr>
          <w:lang w:val="hr-HR"/>
        </w:rPr>
      </w:pPr>
    </w:p>
    <w:p w:rsidRDefault="00105A2A" w:rsidP="00105A2A" w:rsidR="00105A2A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Mariji</w:t>
      </w:r>
      <w:proofErr w:type="spellEnd"/>
      <w:r>
        <w:t xml:space="preserve"> </w:t>
      </w:r>
      <w:proofErr w:type="spellStart"/>
      <w:r>
        <w:t>Levanić</w:t>
      </w:r>
      <w:proofErr w:type="spellEnd"/>
      <w:r>
        <w:t xml:space="preserve"> </w:t>
      </w:r>
      <w:proofErr w:type="spellStart"/>
      <w:r>
        <w:t>Škerbić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PROFILSISTEM NOVA </w:t>
      </w:r>
      <w:proofErr w:type="spellStart"/>
      <w:r>
        <w:t>d.o.o</w:t>
      </w:r>
      <w:proofErr w:type="spellEnd"/>
      <w:r>
        <w:t xml:space="preserve">., OIB: 67767752861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Stari</w:t>
      </w:r>
      <w:proofErr w:type="spellEnd"/>
      <w:r>
        <w:t xml:space="preserve"> Drum 29, </w:t>
      </w:r>
      <w:proofErr w:type="spellStart"/>
      <w:r>
        <w:t>Ferdinandovac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08.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105A2A" w:rsidP="00105A2A" w:rsidR="00105A2A">
      <w:pPr>
        <w:jc w:val="both"/>
      </w:pPr>
    </w:p>
    <w:p w:rsidRDefault="00105A2A" w:rsidP="00105A2A" w:rsidR="00105A2A">
      <w:pPr>
        <w:jc w:val="both"/>
      </w:pPr>
    </w:p>
    <w:p w:rsidRDefault="00105A2A" w:rsidP="00105A2A" w:rsidR="00105A2A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105A2A" w:rsidP="00105A2A" w:rsidR="00105A2A">
      <w:pPr>
        <w:jc w:val="center"/>
        <w:rPr>
          <w:sz w:val="28"/>
          <w:szCs w:val="28"/>
          <w:lang w:val="hr-HR"/>
        </w:rPr>
      </w:pPr>
    </w:p>
    <w:p w:rsidRDefault="00105A2A" w:rsidP="00105A2A" w:rsidR="00105A2A">
      <w:pPr>
        <w:jc w:val="both"/>
        <w:rPr>
          <w:lang w:val="hr-HR"/>
        </w:rPr>
      </w:pPr>
    </w:p>
    <w:p w:rsidRDefault="00105A2A" w:rsidP="00105A2A" w:rsidR="00105A2A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PROFILSISTEM NOVA </w:t>
      </w:r>
      <w:proofErr w:type="spellStart"/>
      <w:r>
        <w:t>d.o.o</w:t>
      </w:r>
      <w:proofErr w:type="spellEnd"/>
      <w:r>
        <w:t xml:space="preserve">., OIB: 67767752861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Stari</w:t>
      </w:r>
      <w:proofErr w:type="spellEnd"/>
      <w:r>
        <w:t xml:space="preserve"> Drum 29, </w:t>
      </w:r>
      <w:proofErr w:type="spellStart"/>
      <w:r>
        <w:t>Ferdinandovac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>
        <w:t>146.078,56</w:t>
      </w:r>
      <w:r>
        <w:t xml:space="preserve"> kn.</w:t>
      </w:r>
    </w:p>
    <w:p w:rsidRDefault="00105A2A" w:rsidP="00105A2A" w:rsidR="00105A2A">
      <w:pPr>
        <w:jc w:val="both"/>
      </w:pPr>
    </w:p>
    <w:p w:rsidRDefault="00105A2A" w:rsidP="00105A2A" w:rsidR="00105A2A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Andrija</w:t>
      </w:r>
      <w:proofErr w:type="spellEnd"/>
      <w:r>
        <w:t xml:space="preserve"> </w:t>
      </w:r>
      <w:proofErr w:type="spellStart"/>
      <w:r>
        <w:t>Bačić</w:t>
      </w:r>
      <w:proofErr w:type="spellEnd"/>
      <w:r>
        <w:t xml:space="preserve">, </w:t>
      </w:r>
      <w:proofErr w:type="spellStart"/>
      <w:r>
        <w:t>Ferdinandovac</w:t>
      </w:r>
      <w:proofErr w:type="spellEnd"/>
      <w:r>
        <w:t xml:space="preserve">, </w:t>
      </w:r>
      <w:proofErr w:type="spellStart"/>
      <w:r>
        <w:t>Stari</w:t>
      </w:r>
      <w:proofErr w:type="spellEnd"/>
      <w:r>
        <w:t xml:space="preserve"> Drum 29, OIB: 44403363257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105A2A" w:rsidP="00105A2A" w:rsidR="00105A2A">
      <w:pPr>
        <w:jc w:val="both"/>
      </w:pPr>
    </w:p>
    <w:p w:rsidRDefault="00105A2A" w:rsidP="00105A2A" w:rsidR="00105A2A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105A2A" w:rsidP="00105A2A" w:rsidR="00105A2A">
      <w:pPr>
        <w:jc w:val="both"/>
      </w:pPr>
    </w:p>
    <w:p w:rsidRDefault="00105A2A" w:rsidP="00105A2A" w:rsidR="00105A2A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105A2A" w:rsidP="00105A2A" w:rsidR="00105A2A">
      <w:pPr>
        <w:jc w:val="both"/>
      </w:pPr>
    </w:p>
    <w:p w:rsidRDefault="00105A2A" w:rsidP="00105A2A" w:rsidR="00105A2A">
      <w:pPr>
        <w:jc w:val="both"/>
      </w:pPr>
      <w:r>
        <w:tab/>
      </w:r>
    </w:p>
    <w:p w:rsidRDefault="00105A2A" w:rsidP="00105A2A" w:rsidR="00105A2A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lastRenderedPageBreak/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105A2A" w:rsidP="00105A2A" w:rsidR="00105A2A">
      <w:pPr>
        <w:outlineLvl w:val="0"/>
        <w:rPr>
          <w:lang w:val="hr-HR"/>
        </w:rPr>
      </w:pPr>
    </w:p>
    <w:p w:rsidRDefault="00105A2A" w:rsidP="00105A2A" w:rsidR="00105A2A">
      <w:pPr>
        <w:outlineLvl w:val="0"/>
        <w:rPr>
          <w:lang w:val="hr-HR"/>
        </w:rPr>
      </w:pPr>
    </w:p>
    <w:p w:rsidRDefault="00105A2A" w:rsidP="00105A2A" w:rsidR="00105A2A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105A2A" w:rsidP="00105A2A" w:rsidR="00105A2A">
      <w:pPr>
        <w:outlineLvl w:val="0"/>
        <w:rPr>
          <w:lang w:val="hr-HR"/>
        </w:rPr>
      </w:pPr>
    </w:p>
    <w:p w:rsidRDefault="00105A2A" w:rsidP="00105A2A" w:rsidR="00105A2A">
      <w:pPr>
        <w:jc w:val="both"/>
        <w:outlineLvl w:val="0"/>
        <w:rPr>
          <w:lang w:val="hr-HR"/>
        </w:rPr>
      </w:pPr>
      <w:r>
        <w:rPr>
          <w:lang w:val="hr-HR"/>
        </w:rPr>
        <w:tab/>
        <w:t>Dana 0</w:t>
      </w:r>
      <w:r>
        <w:rPr>
          <w:lang w:val="hr-HR"/>
        </w:rPr>
        <w:t>9</w:t>
      </w:r>
      <w:r>
        <w:rPr>
          <w:lang w:val="hr-HR"/>
        </w:rPr>
        <w:t>. prosinca 2015. godine, predlagatelj Financijska agencija, Regionalni centar Zagreb, Podružnica Varaždin podnio je prijedlog 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PROFILSISTEM NOVA </w:t>
      </w:r>
      <w:proofErr w:type="spellStart"/>
      <w:r>
        <w:t>d.o.o</w:t>
      </w:r>
      <w:proofErr w:type="spellEnd"/>
      <w:r>
        <w:t xml:space="preserve">., OIB: 67767752861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Stari</w:t>
      </w:r>
      <w:proofErr w:type="spellEnd"/>
      <w:r>
        <w:t xml:space="preserve"> Drum 29, </w:t>
      </w:r>
      <w:proofErr w:type="spellStart"/>
      <w:r>
        <w:t>Ferdinandovac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01. </w:t>
      </w:r>
      <w:proofErr w:type="spellStart"/>
      <w:proofErr w:type="gramStart"/>
      <w:r>
        <w:t>rujna</w:t>
      </w:r>
      <w:proofErr w:type="spellEnd"/>
      <w:proofErr w:type="gramEnd"/>
      <w:r>
        <w:t xml:space="preserve"> 2015.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>
        <w:t>146.078,56</w:t>
      </w:r>
      <w:r>
        <w:t xml:space="preserve">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105A2A" w:rsidP="00105A2A" w:rsidR="00105A2A">
      <w:pPr>
        <w:jc w:val="both"/>
        <w:outlineLvl w:val="0"/>
        <w:rPr>
          <w:lang w:val="hr-HR"/>
        </w:rPr>
      </w:pPr>
    </w:p>
    <w:p w:rsidRDefault="00105A2A" w:rsidP="00105A2A" w:rsidR="00105A2A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105A2A" w:rsidP="00105A2A" w:rsidR="00105A2A">
      <w:pPr>
        <w:jc w:val="both"/>
        <w:outlineLvl w:val="0"/>
        <w:rPr>
          <w:lang w:val="hr-HR"/>
        </w:rPr>
      </w:pPr>
    </w:p>
    <w:p w:rsidRDefault="00105A2A" w:rsidP="00105A2A" w:rsidR="00105A2A">
      <w:pPr>
        <w:jc w:val="center"/>
        <w:outlineLvl w:val="0"/>
        <w:rPr>
          <w:lang w:val="hr-HR"/>
        </w:rPr>
      </w:pPr>
    </w:p>
    <w:p w:rsidRDefault="00105A2A" w:rsidP="00105A2A" w:rsidR="00105A2A">
      <w:pPr>
        <w:jc w:val="center"/>
        <w:outlineLvl w:val="0"/>
        <w:rPr>
          <w:lang w:val="hr-HR"/>
        </w:rPr>
      </w:pPr>
      <w:r>
        <w:rPr>
          <w:lang w:val="hr-HR"/>
        </w:rPr>
        <w:t>U Varaždinu, 08. ožujka 2016. godine</w:t>
      </w:r>
    </w:p>
    <w:p w:rsidRDefault="00105A2A" w:rsidP="00105A2A" w:rsidR="00105A2A">
      <w:pPr>
        <w:jc w:val="center"/>
        <w:outlineLvl w:val="0"/>
        <w:rPr>
          <w:lang w:val="hr-HR"/>
        </w:rPr>
      </w:pPr>
    </w:p>
    <w:p w:rsidRDefault="00105A2A" w:rsidP="00105A2A" w:rsidR="00105A2A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105A2A" w:rsidP="00105A2A" w:rsidR="00105A2A">
      <w:pPr>
        <w:jc w:val="center"/>
        <w:outlineLvl w:val="0"/>
        <w:rPr>
          <w:lang w:val="hr-HR"/>
        </w:rPr>
      </w:pPr>
    </w:p>
    <w:p w:rsidRDefault="00105A2A" w:rsidP="00105A2A" w:rsidR="00105A2A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Default="00105A2A" w:rsidP="00105A2A" w:rsidR="00105A2A">
      <w:pPr>
        <w:ind w:firstLine="720" w:left="3600"/>
        <w:outlineLvl w:val="0"/>
        <w:rPr>
          <w:lang w:val="hr-HR"/>
        </w:rPr>
      </w:pPr>
    </w:p>
    <w:p w:rsidRDefault="00105A2A" w:rsidP="00105A2A" w:rsidR="00105A2A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Marija </w:t>
      </w:r>
      <w:proofErr w:type="spellStart"/>
      <w:r>
        <w:rPr>
          <w:lang w:val="hr-HR"/>
        </w:rPr>
        <w:t>Levanić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Škerbić</w:t>
      </w:r>
      <w:proofErr w:type="spellEnd"/>
    </w:p>
    <w:p w:rsidRDefault="00105A2A" w:rsidP="00105A2A" w:rsidR="00105A2A">
      <w:pPr>
        <w:ind w:firstLine="720" w:left="3600"/>
        <w:outlineLvl w:val="0"/>
        <w:rPr>
          <w:lang w:val="hr-HR"/>
        </w:rPr>
      </w:pPr>
    </w:p>
    <w:p w:rsidRDefault="00105A2A" w:rsidP="00105A2A" w:rsidR="00105A2A">
      <w:pPr>
        <w:outlineLvl w:val="0"/>
        <w:rPr>
          <w:lang w:val="hr-HR"/>
        </w:rPr>
      </w:pPr>
    </w:p>
    <w:p w:rsidRDefault="00105A2A" w:rsidP="00105A2A" w:rsidR="00105A2A">
      <w:pPr>
        <w:outlineLvl w:val="0"/>
        <w:rPr>
          <w:lang w:val="hr-HR"/>
        </w:rPr>
      </w:pPr>
    </w:p>
    <w:p w:rsidRDefault="00105A2A" w:rsidP="00105A2A" w:rsidR="00105A2A">
      <w:pPr>
        <w:outlineLvl w:val="0"/>
        <w:rPr>
          <w:lang w:val="hr-HR"/>
        </w:rPr>
      </w:pPr>
    </w:p>
    <w:p w:rsidRDefault="00105A2A" w:rsidP="00105A2A" w:rsidR="00105A2A">
      <w:pPr>
        <w:outlineLvl w:val="0"/>
        <w:rPr>
          <w:lang w:val="hr-HR"/>
        </w:rPr>
      </w:pPr>
    </w:p>
    <w:p w:rsidRDefault="00105A2A" w:rsidP="00105A2A" w:rsidR="00105A2A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105A2A" w:rsidP="00105A2A" w:rsidR="00105A2A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105A2A" w:rsidP="00105A2A" w:rsidR="00105A2A"/>
    <w:p w:rsidRDefault="00105A2A" w:rsidP="00105A2A" w:rsidR="00105A2A"/>
    <w:p w:rsidRDefault="00DA0242" w:rsidP="00105A2A" w:rsidR="00DA0242" w:rsidRPr="00105A2A"/>
    <w:sectPr w:rsidSect="00EB0D4C" w:rsidR="00DA0242" w:rsidRPr="00105A2A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5A2A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05A2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05A2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079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St-1037/2015-4</izvorni_sadrzaj>
    <derivirana_varijabla naziv="DomainObject.Oznaka_1">St-1037/2015-4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St-1037/2015</izvorni_sadrzaj>
    <derivirana_varijabla naziv="DomainObject.Predmet.OznakaBroj_1">St-1037/2015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PROFILSISTEM NOVA  društvo s ograničenom odgovornošću za proizvodnju metalnih konstrukcija i ostale metalne robe</izvorni_sadrzaj>
    <derivirana_varijabla naziv="DomainObject.Predmet.ProtustrankaFormated_1">  PROFILSISTEM NOVA  društvo s ograničenom odgovornošću za proizvodnju metalnih konstrukcija i ostale metalne robe</derivirana_varijabla>
  </DomainObject.Predmet.ProtustrankaFormated>
  <DomainObject.Predmet.ProtustrankaFormatedOIB>
    <izvorni_sadrzaj>  PROFILSISTEM NOVA  društvo s ograničenom odgovornošću za proizvodnju metalnih konstrukcija i ostale metalne robe, OIB 67767752861</izvorni_sadrzaj>
    <derivirana_varijabla naziv="DomainObject.Predmet.ProtustrankaFormatedOIB_1">  PROFILSISTEM NOVA  društvo s ograničenom odgovornošću za proizvodnju metalnih konstrukcija i ostale metalne robe, OIB 67767752861</derivirana_varijabla>
  </DomainObject.Predmet.ProtustrankaFormatedOIB>
  <DomainObject.Predmet.ProtustrankaFormatedWithAdress>
    <izvorni_sadrzaj> PROFILSISTEM NOVA  društvo s ograničenom odgovornošću za proizvodnju metalnih konstrukcija i ostale metalne robe, Stari Drum 29, 48350 Ferdinandovac</izvorni_sadrzaj>
    <derivirana_varijabla naziv="DomainObject.Predmet.ProtustrankaFormatedWithAdress_1"> PROFILSISTEM NOVA  društvo s ograničenom odgovornošću za proizvodnju metalnih konstrukcija i ostale metalne robe, Stari Drum 29, 48350 Ferdinandovac</derivirana_varijabla>
  </DomainObject.Predmet.ProtustrankaFormatedWithAdress>
  <DomainObject.Predmet.ProtustrankaFormatedWithAdressOIB>
    <izvorni_sadrzaj> PROFILSISTEM NOVA  društvo s ograničenom odgovornošću za proizvodnju metalnih konstrukcija i ostale metalne robe, OIB 67767752861, Stari Drum 29, 48350 Ferdinandovac</izvorni_sadrzaj>
    <derivirana_varijabla naziv="DomainObject.Predmet.ProtustrankaFormatedWithAdressOIB_1"> PROFILSISTEM NOVA  društvo s ograničenom odgovornošću za proizvodnju metalnih konstrukcija i ostale metalne robe, OIB 67767752861, Stari Drum 29, 48350 Ferdinandovac</derivirana_varijabla>
  </DomainObject.Predmet.ProtustrankaFormatedWithAdressOIB>
  <DomainObject.Predmet.ProtustrankaWithAdress>
    <izvorni_sadrzaj>PROFILSISTEM NOVA  društvo s ograničenom odgovornošću za proizvodnju metalnih konstrukcija i ostale metalne robe Stari Drum 29, 48350 Ferdinandovac</izvorni_sadrzaj>
    <derivirana_varijabla naziv="DomainObject.Predmet.ProtustrankaWithAdress_1">PROFILSISTEM NOVA  društvo s ograničenom odgovornošću za proizvodnju metalnih konstrukcija i ostale metalne robe Stari Drum 29, 48350 Ferdinandovac</derivirana_varijabla>
  </DomainObject.Predmet.ProtustrankaWithAdress>
  <DomainObject.Predmet.ProtustrankaWithAdressOIB>
    <izvorni_sadrzaj>PROFILSISTEM NOVA  društvo s ograničenom odgovornošću za proizvodnju metalnih konstrukcija i ostale metalne robe, OIB 67767752861, Stari Drum 29, 48350 Ferdinandovac</izvorni_sadrzaj>
    <derivirana_varijabla naziv="DomainObject.Predmet.ProtustrankaWithAdressOIB_1">PROFILSISTEM NOVA  društvo s ograničenom odgovornošću za proizvodnju metalnih konstrukcija i ostale metalne robe, OIB 67767752861, Stari Drum 29, 48350 Ferdinandovac</derivirana_varijabla>
  </DomainObject.Predmet.ProtustrankaWithAdressOIB>
  <DomainObject.Predmet.ProtustrankaNazivFormated>
    <izvorni_sadrzaj>PROFILSISTEM NOVA  društvo s ograničenom odgovornošću za proizvodnju metalnih konstrukcija i ostale metalne robe</izvorni_sadrzaj>
    <derivirana_varijabla naziv="DomainObject.Predmet.ProtustrankaNazivFormated_1">PROFILSISTEM NOVA  društvo s ograničenom odgovornošću za proizvodnju metalnih konstrukcija i ostale metalne robe</derivirana_varijabla>
  </DomainObject.Predmet.ProtustrankaNazivFormated>
  <DomainObject.Predmet.ProtustrankaNazivFormatedOIB>
    <izvorni_sadrzaj>PROFILSISTEM NOVA  društvo s ograničenom odgovornošću za proizvodnju metalnih konstrukcija i ostale metalne robe, OIB 67767752861</izvorni_sadrzaj>
    <derivirana_varijabla naziv="DomainObject.Predmet.ProtustrankaNazivFormatedOIB_1">PROFILSISTEM NOVA  društvo s ograničenom odgovornošću za proizvodnju metalnih konstrukcija i ostale metalne robe, OIB 67767752861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146078.56</izvorni_sadrzaj>
    <derivirana_varijabla naziv="DomainObject.Predmet.TrenutnaVrijednost_1">146078.56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PROFILSISTEM NOVA  društvo s ograničenom odgovornošću za proizvodnju metalnih konstrukcija i ostale metalne robe</item>
    </izvorni_sadrzaj>
    <derivirana_varijabla naziv="DomainObject.Predmet.ProtuStrankaListFormated_1">
      <item>PROFILSISTEM NOVA  društvo s ograničenom odgovornošću za proizvodnju metalnih konstrukcija i ostale metalne robe</item>
    </derivirana_varijabla>
  </DomainObject.Predmet.ProtuStrankaListFormated>
  <DomainObject.Predmet.ProtuStrankaListFormatedOIB>
    <izvorni_sadrzaj>
      <item>PROFILSISTEM NOVA  društvo s ograničenom odgovornošću za proizvodnju metalnih konstrukcija i ostale metalne robe, OIB 67767752861</item>
    </izvorni_sadrzaj>
    <derivirana_varijabla naziv="DomainObject.Predmet.ProtuStrankaListFormatedOIB_1">
      <item>PROFILSISTEM NOVA  društvo s ograničenom odgovornošću za proizvodnju metalnih konstrukcija i ostale metalne robe, OIB 67767752861</item>
    </derivirana_varijabla>
  </DomainObject.Predmet.ProtuStrankaListFormatedOIB>
  <DomainObject.Predmet.ProtuStrankaListFormatedWithAdress>
    <izvorni_sadrzaj>
      <item>PROFILSISTEM NOVA  društvo s ograničenom odgovornošću za proizvodnju metalnih konstrukcija i ostale metalne robe, Stari Drum 29, 48350 Ferdinandovac</item>
    </izvorni_sadrzaj>
    <derivirana_varijabla naziv="DomainObject.Predmet.ProtuStrankaListFormatedWithAdress_1">
      <item>PROFILSISTEM NOVA  društvo s ograničenom odgovornošću za proizvodnju metalnih konstrukcija i ostale metalne robe, Stari Drum 29, 48350 Ferdinandovac</item>
    </derivirana_varijabla>
  </DomainObject.Predmet.ProtuStrankaListFormatedWithAdress>
  <DomainObject.Predmet.ProtuStrankaListFormatedWithAdressOIB>
    <izvorni_sadrzaj>
      <item>PROFILSISTEM NOVA  društvo s ograničenom odgovornošću za proizvodnju metalnih konstrukcija i ostale metalne robe, OIB 67767752861, Stari Drum 29, 48350 Ferdinandovac</item>
    </izvorni_sadrzaj>
    <derivirana_varijabla naziv="DomainObject.Predmet.ProtuStrankaListFormatedWithAdressOIB_1">
      <item>PROFILSISTEM NOVA  društvo s ograničenom odgovornošću za proizvodnju metalnih konstrukcija i ostale metalne robe, OIB 67767752861, Stari Drum 29, 48350 Ferdinandovac</item>
    </derivirana_varijabla>
  </DomainObject.Predmet.ProtuStrankaListFormatedWithAdressOIB>
  <DomainObject.Predmet.ProtuStrankaListNazivFormated>
    <izvorni_sadrzaj>
      <item>PROFILSISTEM NOVA  društvo s ograničenom odgovornošću za proizvodnju metalnih konstrukcija i ostale metalne robe</item>
    </izvorni_sadrzaj>
    <derivirana_varijabla naziv="DomainObject.Predmet.ProtuStrankaListNazivFormated_1">
      <item>PROFILSISTEM NOVA  društvo s ograničenom odgovornošću za proizvodnju metalnih konstrukcija i ostale metalne robe</item>
    </derivirana_varijabla>
  </DomainObject.Predmet.ProtuStrankaListNazivFormated>
  <DomainObject.Predmet.ProtuStrankaListNazivFormatedOIB>
    <izvorni_sadrzaj>
      <item>PROFILSISTEM NOVA  društvo s ograničenom odgovornošću za proizvodnju metalnih konstrukcija i ostale metalne robe, OIB 67767752861</item>
    </izvorni_sadrzaj>
    <derivirana_varijabla naziv="DomainObject.Predmet.ProtuStrankaListNazivFormatedOIB_1">
      <item>PROFILSISTEM NOVA  društvo s ograničenom odgovornošću za proizvodnju metalnih konstrukcija i ostale metalne robe, OIB 67767752861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St-1037/2015-4</izvorni_sadrzaj>
    <derivirana_varijabla naziv="DomainObject.PoslovniBrojDokumenta_1">St-1037/2015-4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PROFILSISTEM NOVA  društvo s ograničenom odgovornošću za proizvodnju metalnih konstrukcija i ostale metalne robe</izvorni_sadrzaj>
    <derivirana_varijabla naziv="DomainObject.Predmet.ProtustrankaIDrugi_1">PROFILSISTEM NOVA  društvo s ograničenom odgovornošću za proizvodnju metalnih konstrukcija i ostale metalne robe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PROFILSISTEM NOVA  društvo s ograničenom odgovornošću za proizvodnju metalnih konstrukcija i ostale metalne robe, OIB 67767752861, Stari Drum 29, 48350 Ferdinandovac</izvorni_sadrzaj>
    <derivirana_varijabla naziv="DomainObject.Predmet.ProtustrankaIDrugiAdressOIB_1">PROFILSISTEM NOVA  društvo s ograničenom odgovornošću za proizvodnju metalnih konstrukcija i ostale metalne robe, OIB 67767752861, Stari Drum 29, 48350 Ferdinandovac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PROFILSISTEM NOVA  društvo s ograničenom odgovornošću za proizvodnju metalnih konstrukcija i ostale metalne robe</item>
      <item>Sudski registar, Trgovački sud u Varaždinu</item>
      <item>E-oglasna ploča</item>
    </izvorni_sadrzaj>
    <derivirana_varijabla naziv="DomainObject.Predmet.SudioniciListNaziv_1">
      <item>Financijska agencija</item>
      <item>PROFILSISTEM NOVA  društvo s ograničenom odgovornošću za proizvodnju metalnih konstrukcija i ostale metalne robe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PROFILSISTEM NOVA  društvo s ograničenom odgovornošću za proizvodnju metalnih konstrukcija i ostale metalne robe, OIB 67767752861, Stari Drum 29,48350 Ferdinandovac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PROFILSISTEM NOVA  društvo s ograničenom odgovornošću za proizvodnju metalnih konstrukcija i ostale metalne robe, OIB 67767752861, Stari Drum 29,48350 Ferdinandovac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2839B3-6671-484C-A2E2-AC6A8FE121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2521</properties:Characters>
  <properties:Lines>76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2016-03-08T07:31:00Z</cp:lastPrinted>
  <dcterms:modified xmlns:xsi="http://www.w3.org/2001/XMLSchema-instance" xsi:type="dcterms:W3CDTF">2016-03-08T07:31:00Z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