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9b38" w14:paraId="dfb9b38" w:rsidRDefault="00E71000" w:rsidP="00C8207F" w:rsidR="00C8207F" w:rsidRPr="00C8207F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122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/2017</w:t>
      </w:r>
      <w:r w:rsidR="00D14D7A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C8207F" w:rsidP="00C8207F" w:rsidR="00C8207F" w:rsidRPr="00C8207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2B3004" w:rsidRPr="002B3004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39670464653</w:t>
      </w:r>
      <w:r w:rsidR="002B30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Jeleni Radoš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pravnoj stvari podnositeljice zahtjeva Financijske agencije, Regionalnog centra Split, Podružnice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1, OIB: 85821130368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2B300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 provedbu skraćenoga stečajnoga postupka nad dužnikom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IMPERA BIOGRAD d.o.o., Biograd na Moru, Zadarska 26A, OIB: 72601748456</w:t>
      </w:r>
      <w:r w:rsidR="00BD4B0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21. prosinca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207F" w:rsidP="00C8207F" w:rsidR="00C8207F" w:rsidRPr="00C8207F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Odbacuje se zahtjev Financijske agencije od </w:t>
      </w:r>
      <w:r w:rsidR="00876E95">
        <w:rPr>
          <w:rFonts w:cs="Times New Roman" w:eastAsia="Times New Roman" w:hAnsi="Times New Roman" w:ascii="Times New Roman"/>
          <w:sz w:val="24"/>
          <w:szCs w:val="20"/>
          <w:lang w:eastAsia="hr-HR"/>
        </w:rPr>
        <w:t>22. ožujka</w:t>
      </w:r>
      <w:r w:rsidR="0064228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za provedbu skraćenoga stečajnoga postupka nad dužnikom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IMPERA BIOGRAD d.o.o., Biograd na Moru, Zadarska 26A, OIB: 72601748456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 zahtjev za provedbu skraćenoga stečajnoga postupka nad uvodno označenim dužnikom na temelju odredbe čl.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7.063,71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C8207F" w:rsidP="00C8207F" w:rsidR="00C8207F" w:rsidRPr="00C820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p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Financijske agencije od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18. prosinca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76E95">
        <w:rPr>
          <w:rFonts w:cs="Times New Roman" w:eastAsia="Times New Roman" w:hAnsi="Times New Roman" w:ascii="Times New Roman"/>
          <w:sz w:val="24"/>
          <w:szCs w:val="24"/>
          <w:lang w:eastAsia="hr-HR"/>
        </w:rPr>
        <w:t>21. prosinca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5CC9" w:rsidP="000B5CC9" w:rsidR="000B5CC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0B5CC9" w:rsidP="000B5CC9" w:rsidR="000B5CC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C8207F" w:rsidP="0052488A" w:rsidR="00C8207F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</w:p>
    <w:p w:rsidRDefault="00C8207F" w:rsidP="00C8207F" w:rsidR="00C8207F" w:rsidRPr="00C8207F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C8207F" w:rsid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4228A" w:rsidP="0064228A" w:rsidR="0064228A" w:rsidRPr="00266217">
      <w:pPr>
        <w:tabs>
          <w:tab w:pos="0" w:val="left"/>
        </w:tabs>
        <w:jc w:val="both"/>
        <w:rPr>
          <w:rFonts w:hAnsi="Times" w:ascii="Times"/>
          <w:sz w:val="24"/>
          <w:szCs w:val="24"/>
        </w:rPr>
      </w:pPr>
      <w:r w:rsidRPr="00266217">
        <w:rPr>
          <w:rFonts w:hAnsi="Times" w:ascii="Times"/>
          <w:sz w:val="24"/>
          <w:szCs w:val="24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970ED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Financijskoj agenciji, RC Split, Podružnici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BD4B0C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AEC" w:rsidP="00BD4B0C" w:rsidR="00F60AEC">
      <w:pPr>
        <w:spacing w:lineRule="auto" w:line="240" w:after="0"/>
      </w:pPr>
      <w:r>
        <w:separator/>
      </w:r>
    </w:p>
  </w:endnote>
  <w:endnote w:id="0" w:type="continuationSeparator">
    <w:p w:rsidRDefault="00F60AEC" w:rsidP="00BD4B0C" w:rsidR="00F60A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AEC" w:rsidP="00BD4B0C" w:rsidR="00F60AEC">
      <w:pPr>
        <w:spacing w:lineRule="auto" w:line="240" w:after="0"/>
      </w:pPr>
      <w:r>
        <w:separator/>
      </w:r>
    </w:p>
  </w:footnote>
  <w:footnote w:id="0" w:type="continuationSeparator">
    <w:p w:rsidRDefault="00F60AEC" w:rsidP="00BD4B0C" w:rsidR="00F60A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846873"/>
      <w:docPartObj>
        <w:docPartGallery w:val="Page Numbers (Top of Page)"/>
        <w:docPartUnique/>
      </w:docPartObj>
    </w:sdtPr>
    <w:sdtEndPr/>
    <w:sdtContent>
      <w:p w:rsidRDefault="00F60AEC" w:rsidP="00BD4B0C" w:rsidR="00F60AEC" w:rsidRPr="00C8207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E032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2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5CC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032C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    Poslovni broj 5</w:t>
        </w:r>
        <w:r w:rsidRPr="00C8207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St-</w:t>
        </w:r>
        <w:r w:rsidR="00876E9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122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/2017-10</w:t>
        </w:r>
      </w:p>
      <w:p w:rsidRDefault="000B5CC9" w:rsidR="00F60AEC">
        <w:pPr>
          <w:pStyle w:val="Zaglavlje"/>
          <w:jc w:val="center"/>
        </w:pPr>
      </w:p>
    </w:sdtContent>
  </w:sdt>
  <w:p w:rsidRDefault="00F60AEC" w:rsidP="00BD4B0C" w:rsidR="00F60AE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7F"/>
    <w:rsid w:val="000B5CC9"/>
    <w:rsid w:val="000D2162"/>
    <w:rsid w:val="00266217"/>
    <w:rsid w:val="002700CC"/>
    <w:rsid w:val="00272C54"/>
    <w:rsid w:val="002B3004"/>
    <w:rsid w:val="004B01B0"/>
    <w:rsid w:val="0052488A"/>
    <w:rsid w:val="005855AA"/>
    <w:rsid w:val="0064228A"/>
    <w:rsid w:val="007E11E7"/>
    <w:rsid w:val="00876E95"/>
    <w:rsid w:val="00970EDF"/>
    <w:rsid w:val="00A33A9D"/>
    <w:rsid w:val="00A94C49"/>
    <w:rsid w:val="00B8172B"/>
    <w:rsid w:val="00BD4B0C"/>
    <w:rsid w:val="00C8207F"/>
    <w:rsid w:val="00D14D7A"/>
    <w:rsid w:val="00D27ED0"/>
    <w:rsid w:val="00E032C5"/>
    <w:rsid w:val="00E71000"/>
    <w:rsid w:val="00F6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0B5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C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5CC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5C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5C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0B5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C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5C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5C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5C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93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IMPERA BIOGRAD d.o.o. za trgovinu</izvorni_sadrzaj>
    <derivirana_varijabla naziv="DomainObject.Predmet.ProtustrankaFormated_1">  IMPERA BIOGRAD d.o.o. za trgovinu</derivirana_varijabla>
  </DomainObject.Predmet.ProtustrankaFormated>
  <DomainObject.Predmet.ProtustrankaFormatedOIB>
    <izvorni_sadrzaj>  IMPERA BIOGRAD d.o.o. za trgovinu, OIB 72601748456</izvorni_sadrzaj>
    <derivirana_varijabla naziv="DomainObject.Predmet.ProtustrankaFormatedOIB_1">  IMPERA BIOGRAD d.o.o. za trgovinu, OIB 72601748456</derivirana_varijabla>
  </DomainObject.Predmet.ProtustrankaFormatedOIB>
  <DomainObject.Predmet.ProtustrankaFormatedWithAdress>
    <izvorni_sadrzaj> IMPERA BIOGRAD d.o.o. za trgovinu, Zadarska 26/A, 23210 Biograd Na Moru</izvorni_sadrzaj>
    <derivirana_varijabla naziv="DomainObject.Predmet.ProtustrankaFormatedWithAdress_1"> IMPERA BIOGRAD d.o.o. za trgovinu, Zadarska 26/A, 23210 Biograd Na Moru</derivirana_varijabla>
  </DomainObject.Predmet.ProtustrankaFormatedWithAdress>
  <DomainObject.Predmet.ProtustrankaFormatedWithAdressOIB>
    <izvorni_sadrzaj> IMPERA BIOGRAD d.o.o. za trgovinu, OIB 72601748456, Zadarska 26/A, 23210 Biograd Na Moru</izvorni_sadrzaj>
    <derivirana_varijabla naziv="DomainObject.Predmet.ProtustrankaFormatedWithAdressOIB_1"> IMPERA BIOGRAD d.o.o. za trgovinu, OIB 72601748456, Zadarska 26/A, 23210 Biograd Na Moru</derivirana_varijabla>
  </DomainObject.Predmet.ProtustrankaFormatedWithAdressOIB>
  <DomainObject.Predmet.ProtustrankaWithAdress>
    <izvorni_sadrzaj>IMPERA BIOGRAD d.o.o. za trgovinu Zadarska 26/A, 23210 Biograd Na Moru</izvorni_sadrzaj>
    <derivirana_varijabla naziv="DomainObject.Predmet.ProtustrankaWithAdress_1">IMPERA BIOGRAD d.o.o. za trgovinu Zadarska 26/A, 23210 Biograd Na Moru</derivirana_varijabla>
  </DomainObject.Predmet.ProtustrankaWithAdress>
  <DomainObject.Predmet.ProtustrankaWithAdressOIB>
    <izvorni_sadrzaj>IMPERA BIOGRAD d.o.o. za trgovinu, OIB 72601748456, Zadarska 26/A, 23210 Biograd Na Moru</izvorni_sadrzaj>
    <derivirana_varijabla naziv="DomainObject.Predmet.ProtustrankaWithAdressOIB_1">IMPERA BIOGRAD d.o.o. za trgovinu, OIB 72601748456, Zadarska 26/A, 23210 Biograd Na Moru</derivirana_varijabla>
  </DomainObject.Predmet.ProtustrankaWithAdressOIB>
  <DomainObject.Predmet.ProtustrankaNazivFormated>
    <izvorni_sadrzaj>IMPERA BIOGRAD d.o.o. za trgovinu</izvorni_sadrzaj>
    <derivirana_varijabla naziv="DomainObject.Predmet.ProtustrankaNazivFormated_1">IMPERA BIOGRAD d.o.o. za trgovinu</derivirana_varijabla>
  </DomainObject.Predmet.ProtustrankaNazivFormated>
  <DomainObject.Predmet.ProtustrankaNazivFormatedOIB>
    <izvorni_sadrzaj>IMPERA BIOGRAD d.o.o. za trgovinu, OIB 72601748456</izvorni_sadrzaj>
    <derivirana_varijabla naziv="DomainObject.Predmet.ProtustrankaNazivFormatedOIB_1">IMPERA BIOGRAD d.o.o. za trgovinu, OIB 72601748456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IMPERA BIOGRAD d.o.o. za trgovinu</item>
    </izvorni_sadrzaj>
    <derivirana_varijabla naziv="DomainObject.Predmet.ProtuStrankaListFormated_1">
      <item>IMPERA BIOGRAD d.o.o. za trgovinu</item>
    </derivirana_varijabla>
  </DomainObject.Predmet.ProtuStrankaListFormated>
  <DomainObject.Predmet.ProtuStrankaListFormatedOIB>
    <izvorni_sadrzaj>
      <item>IMPERA BIOGRAD d.o.o. za trgovinu, OIB 72601748456</item>
    </izvorni_sadrzaj>
    <derivirana_varijabla naziv="DomainObject.Predmet.ProtuStrankaListFormatedOIB_1">
      <item>IMPERA BIOGRAD d.o.o. za trgovinu, OIB 72601748456</item>
    </derivirana_varijabla>
  </DomainObject.Predmet.ProtuStrankaListFormatedOIB>
  <DomainObject.Predmet.ProtuStrankaListFormatedWithAdress>
    <izvorni_sadrzaj>
      <item>IMPERA BIOGRAD d.o.o. za trgovinu, Zadarska 26/A, 23210 Biograd Na Moru</item>
    </izvorni_sadrzaj>
    <derivirana_varijabla naziv="DomainObject.Predmet.ProtuStrankaListFormatedWithAdress_1">
      <item>IMPERA BIOGRAD d.o.o. za trgovinu, Zadarska 26/A, 23210 Biograd Na Moru</item>
    </derivirana_varijabla>
  </DomainObject.Predmet.ProtuStrankaListFormatedWithAdress>
  <DomainObject.Predmet.ProtuStrankaListFormatedWithAdressOIB>
    <izvorni_sadrzaj>
      <item>IMPERA BIOGRAD d.o.o. za trgovinu, OIB 72601748456, Zadarska 26/A, 23210 Biograd Na Moru</item>
    </izvorni_sadrzaj>
    <derivirana_varijabla naziv="DomainObject.Predmet.ProtuStrankaListFormatedWithAdressOIB_1">
      <item>IMPERA BIOGRAD d.o.o. za trgovinu, OIB 72601748456, Zadarska 26/A, 23210 Biograd Na Moru</item>
    </derivirana_varijabla>
  </DomainObject.Predmet.ProtuStrankaListFormatedWithAdressOIB>
  <DomainObject.Predmet.ProtuStrankaListNazivFormated>
    <izvorni_sadrzaj>
      <item>IMPERA BIOGRAD d.o.o. za trgovinu</item>
    </izvorni_sadrzaj>
    <derivirana_varijabla naziv="DomainObject.Predmet.ProtuStrankaListNazivFormated_1">
      <item>IMPERA BIOGRAD d.o.o. za trgovinu</item>
    </derivirana_varijabla>
  </DomainObject.Predmet.ProtuStrankaListNazivFormated>
  <DomainObject.Predmet.ProtuStrankaListNazivFormatedOIB>
    <izvorni_sadrzaj>
      <item>IMPERA BIOGRAD d.o.o. za trgovinu, OIB 72601748456</item>
    </izvorni_sadrzaj>
    <derivirana_varijabla naziv="DomainObject.Predmet.ProtuStrankaListNazivFormatedOIB_1">
      <item>IMPERA BIOGRAD d.o.o. za trgovinu, OIB 72601748456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IMPERA BIOGRAD d.o.o. za trgovinu</izvorni_sadrzaj>
    <derivirana_varijabla naziv="DomainObject.Predmet.ProtustrankaIDrugi_1">IMPERA BIOGRAD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IMPERA BIOGRAD d.o.o. za trgovinu, OIB 72601748456, Zadarska 26/A, 23210 Biograd Na Moru</izvorni_sadrzaj>
    <derivirana_varijabla naziv="DomainObject.Predmet.ProtustrankaIDrugiAdressOIB_1">IMPERA BIOGRAD d.o.o. za trgovinu, OIB 72601748456, Zadarska 26/A,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IMPERA BIOGRAD d.o.o. za trgovinu</item>
    </izvorni_sadrzaj>
    <derivirana_varijabla naziv="DomainObject.Predmet.SudioniciListNaziv_1">
      <item>FINA</item>
      <item>IMPERA BIOGRAD d.o.o. za trgovinu</item>
    </derivirana_varijabla>
  </DomainObject.Predmet.SudioniciListNaziv>
  <DomainObject.Predmet.SudioniciListAdressOIB>
    <izvorni_sadrzaj>
      <item>FINA, OIB 85821130368</item>
      <item>IMPERA BIOGRAD d.o.o. za trgovinu, OIB 72601748456, Zadarska 26/A,23210 Biograd Na Moru</item>
    </izvorni_sadrzaj>
    <derivirana_varijabla naziv="DomainObject.Predmet.SudioniciListAdressOIB_1">
      <item>FINA, OIB 85821130368</item>
      <item>IMPERA BIOGRAD d.o.o. za trgovinu, OIB 72601748456, Zadarska 26/A,23210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72601748456</item>
    </izvorni_sadrzaj>
    <derivirana_varijabla naziv="DomainObject.Predmet.SudioniciListNazivOIB_1">
      <item>, OIB 85821130368</item>
      <item>, OIB 72601748456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2224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2017-12-21T08:46:00Z</dcterms:created>
  <dc:creator>Nena Mužanović</dc:creator>
  <cp:lastModifiedBy>Martina Kalmeta</cp:lastModifiedBy>
  <cp:lastPrinted>2017-11-20T08:33:00Z</cp:lastPrinted>
  <dcterms:modified xmlns:xsi="http://www.w3.org/2001/XMLSchema-instance" xsi:type="dcterms:W3CDTF">2017-12-22T07:05:00Z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