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27e8" w14:paraId="f8427e8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2B1CF2">
        <w:t>8</w:t>
      </w:r>
      <w:r w:rsidR="00284CC1">
        <w:t>216</w:t>
      </w:r>
      <w:r>
        <w:t xml:space="preserve">/15, temeljem odredbe članka 430. Stečajnog zakona (Narodne novine br. 71/15.), dana </w:t>
      </w:r>
      <w:r w:rsidR="00982D19">
        <w:t>2</w:t>
      </w:r>
      <w:r w:rsidR="0023202C">
        <w:t>0</w:t>
      </w:r>
      <w:r>
        <w:t xml:space="preserve">. </w:t>
      </w:r>
      <w:r w:rsidR="0023202C">
        <w:t>siječnj</w:t>
      </w:r>
      <w:r>
        <w:t>a 201</w:t>
      </w:r>
      <w:r w:rsidR="0023202C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2B1CF2">
        <w:t xml:space="preserve"> </w:t>
      </w:r>
      <w:r w:rsidR="00284CC1">
        <w:t xml:space="preserve">EMKA MAZIVA  </w:t>
      </w:r>
      <w:r w:rsidR="004E4A3E">
        <w:t>d.o.o., Zagreb, OIB:734</w:t>
      </w:r>
      <w:r w:rsidR="00284CC1">
        <w:t>91164413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284CC1">
        <w:t>26.618,02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982D19">
        <w:t>2</w:t>
      </w:r>
      <w:r w:rsidR="001C0E7B">
        <w:t>0</w:t>
      </w:r>
      <w:r>
        <w:t xml:space="preserve">. </w:t>
      </w:r>
      <w:r w:rsidR="001C0E7B">
        <w:t>siječnj</w:t>
      </w:r>
      <w:r>
        <w:t>a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5520" w:rsidR="00A15520">
      <w:r>
        <w:separator/>
      </w:r>
    </w:p>
  </w:endnote>
  <w:endnote w:id="0" w:type="continuationSeparator">
    <w:p w:rsidRDefault="00A15520" w:rsidR="00A15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5520" w:rsidR="00A15520">
      <w:r>
        <w:separator/>
      </w:r>
    </w:p>
  </w:footnote>
  <w:footnote w:id="0" w:type="continuationSeparator">
    <w:p w:rsidRDefault="00A15520" w:rsidR="00A155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552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07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15520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716"/>
    <w:rsid w:val="001C0E7B"/>
    <w:rsid w:val="0023202C"/>
    <w:rsid w:val="00284CC1"/>
    <w:rsid w:val="002B1CF2"/>
    <w:rsid w:val="004E4A3E"/>
    <w:rsid w:val="0067798E"/>
    <w:rsid w:val="00982D19"/>
    <w:rsid w:val="00A15520"/>
    <w:rsid w:val="00C41A73"/>
    <w:rsid w:val="00CE6CC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07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07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7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7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7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07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07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7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7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7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8216</izvorni_sadrzaj>
    <derivirana_varijabla naziv="DomainObject.Predmet.Broj_1">8216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St-8216/2015</izvorni_sadrzaj>
    <derivirana_varijabla naziv="DomainObject.Predmet.OznakaBroj_1">St-8216/2015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EMKA MAZIVA d.o.o.</izvorni_sadrzaj>
    <derivirana_varijabla naziv="DomainObject.Predmet.ProtustrankaFormated_1">  EMKA MAZIVA d.o.o.</derivirana_varijabla>
  </DomainObject.Predmet.ProtustrankaFormated>
  <DomainObject.Predmet.ProtustrankaFormatedOIB>
    <izvorni_sadrzaj>  EMKA MAZIVA d.o.o., OIB 73491164413</izvorni_sadrzaj>
    <derivirana_varijabla naziv="DomainObject.Predmet.ProtustrankaFormatedOIB_1">  EMKA MAZIVA d.o.o., OIB 73491164413</derivirana_varijabla>
  </DomainObject.Predmet.ProtustrankaFormatedOIB>
  <DomainObject.Predmet.ProtustrankaFormatedWithAdress>
    <izvorni_sadrzaj> EMKA MAZIVA d.o.o., Sisačka 20, 47000 Karlovac</izvorni_sadrzaj>
    <derivirana_varijabla naziv="DomainObject.Predmet.ProtustrankaFormatedWithAdress_1"> EMKA MAZIVA d.o.o., Sisačka 20, 47000 Karlovac</derivirana_varijabla>
  </DomainObject.Predmet.ProtustrankaFormatedWithAdress>
  <DomainObject.Predmet.ProtustrankaFormatedWithAdressOIB>
    <izvorni_sadrzaj> EMKA MAZIVA d.o.o., OIB 73491164413, Sisačka 20, 47000 Karlovac</izvorni_sadrzaj>
    <derivirana_varijabla naziv="DomainObject.Predmet.ProtustrankaFormatedWithAdressOIB_1"> EMKA MAZIVA d.o.o., OIB 73491164413, Sisačka 20, 47000 Karlovac</derivirana_varijabla>
  </DomainObject.Predmet.ProtustrankaFormatedWithAdressOIB>
  <DomainObject.Predmet.ProtustrankaWithAdress>
    <izvorni_sadrzaj>EMKA MAZIVA d.o.o. Sisačka 20, 47000 Karlovac</izvorni_sadrzaj>
    <derivirana_varijabla naziv="DomainObject.Predmet.ProtustrankaWithAdress_1">EMKA MAZIVA d.o.o. Sisačka 20, 47000 Karlovac</derivirana_varijabla>
  </DomainObject.Predmet.ProtustrankaWithAdress>
  <DomainObject.Predmet.ProtustrankaWithAdressOIB>
    <izvorni_sadrzaj>EMKA MAZIVA d.o.o., OIB 73491164413, Sisačka 20, 47000 Karlovac</izvorni_sadrzaj>
    <derivirana_varijabla naziv="DomainObject.Predmet.ProtustrankaWithAdressOIB_1">EMKA MAZIVA d.o.o., OIB 73491164413, Sisačka 20, 47000 Karlovac</derivirana_varijabla>
  </DomainObject.Predmet.ProtustrankaWithAdressOIB>
  <DomainObject.Predmet.ProtustrankaNazivFormated>
    <izvorni_sadrzaj>EMKA MAZIVA d.o.o.</izvorni_sadrzaj>
    <derivirana_varijabla naziv="DomainObject.Predmet.ProtustrankaNazivFormated_1">EMKA MAZIVA d.o.o.</derivirana_varijabla>
  </DomainObject.Predmet.ProtustrankaNazivFormated>
  <DomainObject.Predmet.ProtustrankaNazivFormatedOIB>
    <izvorni_sadrzaj>EMKA MAZIVA d.o.o., OIB 73491164413</izvorni_sadrzaj>
    <derivirana_varijabla naziv="DomainObject.Predmet.ProtustrankaNazivFormatedOIB_1">EMKA MAZIVA d.o.o., OIB 73491164413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EMKA MAZIVA d.o.o.</item>
    </izvorni_sadrzaj>
    <derivirana_varijabla naziv="DomainObject.Predmet.ProtuStrankaListFormated_1">
      <item>EMKA MAZIVA d.o.o.</item>
    </derivirana_varijabla>
  </DomainObject.Predmet.ProtuStrankaListFormated>
  <DomainObject.Predmet.ProtuStrankaListFormatedOIB>
    <izvorni_sadrzaj>
      <item>EMKA MAZIVA d.o.o., OIB 73491164413</item>
    </izvorni_sadrzaj>
    <derivirana_varijabla naziv="DomainObject.Predmet.ProtuStrankaListFormatedOIB_1">
      <item>EMKA MAZIVA d.o.o., OIB 73491164413</item>
    </derivirana_varijabla>
  </DomainObject.Predmet.ProtuStrankaListFormatedOIB>
  <DomainObject.Predmet.ProtuStrankaListFormatedWithAdress>
    <izvorni_sadrzaj>
      <item>EMKA MAZIVA d.o.o., Sisačka 20, 47000 Karlovac</item>
    </izvorni_sadrzaj>
    <derivirana_varijabla naziv="DomainObject.Predmet.ProtuStrankaListFormatedWithAdress_1">
      <item>EMKA MAZIVA d.o.o., Sisačka 20, 47000 Karlovac</item>
    </derivirana_varijabla>
  </DomainObject.Predmet.ProtuStrankaListFormatedWithAdress>
  <DomainObject.Predmet.ProtuStrankaListFormatedWithAdressOIB>
    <izvorni_sadrzaj>
      <item>EMKA MAZIVA d.o.o., OIB 73491164413, Sisačka 20, 47000 Karlovac</item>
    </izvorni_sadrzaj>
    <derivirana_varijabla naziv="DomainObject.Predmet.ProtuStrankaListFormatedWithAdressOIB_1">
      <item>EMKA MAZIVA d.o.o., OIB 73491164413, Sisačka 20, 47000 Karlovac</item>
    </derivirana_varijabla>
  </DomainObject.Predmet.ProtuStrankaListFormatedWithAdressOIB>
  <DomainObject.Predmet.ProtuStrankaListNazivFormated>
    <izvorni_sadrzaj>
      <item>EMKA MAZIVA d.o.o.</item>
    </izvorni_sadrzaj>
    <derivirana_varijabla naziv="DomainObject.Predmet.ProtuStrankaListNazivFormated_1">
      <item>EMKA MAZIVA d.o.o.</item>
    </derivirana_varijabla>
  </DomainObject.Predmet.ProtuStrankaListNazivFormated>
  <DomainObject.Predmet.ProtuStrankaListNazivFormatedOIB>
    <izvorni_sadrzaj>
      <item>EMKA MAZIVA d.o.o., OIB 73491164413</item>
    </izvorni_sadrzaj>
    <derivirana_varijabla naziv="DomainObject.Predmet.ProtuStrankaListNazivFormatedOIB_1">
      <item>EMKA MAZIVA d.o.o., OIB 73491164413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EMKA MAZIVA d.o.o.</izvorni_sadrzaj>
    <derivirana_varijabla naziv="DomainObject.Predmet.ProtustrankaIDrugi_1">EMKA MAZIVA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EMKA MAZIVA d.o.o., OIB 73491164413, Sisačka 20, 47000 Karlovac</izvorni_sadrzaj>
    <derivirana_varijabla naziv="DomainObject.Predmet.ProtustrankaIDrugiAdressOIB_1">EMKA MAZIVA d.o.o., OIB 73491164413, Sisačka 20,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EMKA MAZIVA d.o.o.</item>
    </izvorni_sadrzaj>
    <derivirana_varijabla naziv="DomainObject.Predmet.SudioniciListNaziv_1">
      <item>Fina, regionalni centar Zagreb, podružnica Karlovac</item>
      <item>EMKA MAZIVA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EMKA MAZIVA d.o.o., OIB 73491164413, Sisačka 20,47000 Karlovac</item>
    </izvorni_sadrzaj>
    <derivirana_varijabla naziv="DomainObject.Predmet.SudioniciListAdressOIB_1">
      <item>Fina, regionalni centar Zagreb, podružnica Karlovac, OIB 85821130368, Vitezovićeva 1,47000 Karlovac</item>
      <item>EMKA MAZIVA d.o.o., OIB 73491164413, Sisačka 20,47000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73491164413</item>
    </izvorni_sadrzaj>
    <derivirana_varijabla naziv="DomainObject.Predmet.SudioniciListNazivOIB_1">
      <item>, OIB 85821130368</item>
      <item>, OIB 73491164413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1313</properties:Characters>
  <properties:Lines>71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Iva Buljan</cp:lastModifiedBy>
  <cp:lastPrinted>2015-12-29T13:35:00Z</cp:lastPrinted>
  <dcterms:modified xmlns:xsi="http://www.w3.org/2001/XMLSchema-instance" xsi:type="dcterms:W3CDTF">2016-01-20T12:44:00Z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