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7b59" w14:paraId="2767b59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F2306">
        <w:t>55</w:t>
      </w:r>
      <w:r w:rsidR="002739AC">
        <w:t>7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2739AC">
        <w:t>SHATRI j.d.o.o., Vir, Ulica Borisa Krnčevića 64, OIB: 77989334724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9A76E5">
        <w:t>22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2739AC">
        <w:t>SHATRI j.d.o.o., Vir, Ulica Borisa Krnčevića 64, OIB: 77989334724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9A76E5" w:rsidP="00A70A5D" w:rsidR="000A6B55">
      <w:pPr>
        <w:jc w:val="center"/>
      </w:pPr>
      <w:r>
        <w:t>05.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0A6B55">
        <w:t>08</w:t>
      </w:r>
      <w:r w:rsidR="00A70A5D">
        <w:t>,</w:t>
      </w:r>
      <w:r w:rsidR="004D5EB1">
        <w:t>55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9A76E5" w:rsidP="000A6B55" w:rsidR="000A6B55">
      <w:pPr>
        <w:jc w:val="center"/>
      </w:pPr>
      <w:r>
        <w:t xml:space="preserve">05.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F92198">
        <w:t>,</w:t>
      </w:r>
      <w:r w:rsidR="004D5EB1">
        <w:t>57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4D5EB1">
        <w:t>SHATRI j.d.o.o., Vir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810184">
        <w:t>15. travnja 2016</w:t>
      </w:r>
      <w:r w:rsidR="004F42BD">
        <w:t>.</w:t>
      </w:r>
      <w:r w:rsidR="00245588" w:rsidRPr="006A6907">
        <w:t xml:space="preserve"> u Očevidniku redoslijeda osnova za plaćanje ima evidentirane neizvršene osnove za plaćanje u </w:t>
      </w:r>
      <w:r w:rsidR="00245588" w:rsidRPr="006A6907">
        <w:lastRenderedPageBreak/>
        <w:t xml:space="preserve">neprekinutom razdoblju od </w:t>
      </w:r>
      <w:r w:rsidR="00810184">
        <w:t>120</w:t>
      </w:r>
      <w:r w:rsidR="00245588" w:rsidRPr="006A6907">
        <w:t xml:space="preserve"> dan</w:t>
      </w:r>
      <w:r w:rsidR="00D94FA1">
        <w:t>a</w:t>
      </w:r>
      <w:r w:rsidR="00245588" w:rsidRPr="006A6907">
        <w:t xml:space="preserve"> u iznosu od </w:t>
      </w:r>
      <w:r w:rsidR="004D5EB1">
        <w:t>8.071,27</w:t>
      </w:r>
      <w:r w:rsidR="00245588" w:rsidRPr="006A6907">
        <w:t xml:space="preserve"> kun</w:t>
      </w:r>
      <w:r w:rsidR="00EE31E4">
        <w:t>a</w:t>
      </w:r>
      <w:r w:rsidR="00673D65" w:rsidRPr="006A6907">
        <w:t xml:space="preserve">, te da ima </w:t>
      </w:r>
      <w:r w:rsidR="00EE31E4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9A76E5">
        <w:t>22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4D5EB1">
        <w:t>SHATRI j.d.o.o., Vir</w:t>
      </w:r>
      <w:r w:rsidR="004D5EB1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4D5EB1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LIRIDON SHATRI, Zagreb, Ogulinska ulica 64</w:t>
      </w:r>
      <w:r w:rsidR="00D94FA1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87B47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804821">
      <w:t>55</w:t>
    </w:r>
    <w:r w:rsidR="002739AC">
      <w:t>7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0A36"/>
    <w:rsid w:val="001B22A8"/>
    <w:rsid w:val="001B3AB3"/>
    <w:rsid w:val="001C2BF1"/>
    <w:rsid w:val="001D1E5D"/>
    <w:rsid w:val="001E4CA8"/>
    <w:rsid w:val="001F2306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739AC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5EB1"/>
    <w:rsid w:val="004F1F54"/>
    <w:rsid w:val="004F4034"/>
    <w:rsid w:val="004F42BD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90B11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7885"/>
    <w:rsid w:val="00732794"/>
    <w:rsid w:val="00736FC6"/>
    <w:rsid w:val="007404E9"/>
    <w:rsid w:val="00740948"/>
    <w:rsid w:val="00773885"/>
    <w:rsid w:val="00780041"/>
    <w:rsid w:val="00784B41"/>
    <w:rsid w:val="00794DBD"/>
    <w:rsid w:val="00797B66"/>
    <w:rsid w:val="007A1710"/>
    <w:rsid w:val="007D6382"/>
    <w:rsid w:val="007D6FF4"/>
    <w:rsid w:val="007E0AFC"/>
    <w:rsid w:val="007E172D"/>
    <w:rsid w:val="007E41C6"/>
    <w:rsid w:val="007E4EA3"/>
    <w:rsid w:val="007F300A"/>
    <w:rsid w:val="007F6C6F"/>
    <w:rsid w:val="008042F7"/>
    <w:rsid w:val="00804821"/>
    <w:rsid w:val="00805D5C"/>
    <w:rsid w:val="00810184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4FF5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4FA1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259B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87B47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E31E4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7B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B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B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B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B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7B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B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B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B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B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SHATRI jednostavno društvo s ograničenom odgovornošću za proizvodnju i trgovinu</izvorni_sadrzaj>
    <derivirana_varijabla naziv="DomainObject.Predmet.ProtustrankaFormated_1">  SHATRI jednostavno društvo s ograničenom odgovornošću za proizvodnju i trgovinu</derivirana_varijabla>
  </DomainObject.Predmet.ProtustrankaFormated>
  <DomainObject.Predmet.ProtustrankaFormatedOIB>
    <izvorni_sadrzaj>  SHATRI jednostavno društvo s ograničenom odgovornošću za proizvodnju i trgovinu, OIB 77989334724</izvorni_sadrzaj>
    <derivirana_varijabla naziv="DomainObject.Predmet.ProtustrankaFormatedOIB_1">  SHATRI jednostavno društvo s ograničenom odgovornošću za proizvodnju i trgovinu, OIB 77989334724</derivirana_varijabla>
  </DomainObject.Predmet.ProtustrankaFormatedOIB>
  <DomainObject.Predmet.ProtustrankaFormatedWithAdress>
    <izvorni_sadrzaj> SHATRI jednostavno društvo s ograničenom odgovornošću za proizvodnju i trgovinu, Ulica Borisa Krnčevića 64, 23234 Vir</izvorni_sadrzaj>
    <derivirana_varijabla naziv="DomainObject.Predmet.ProtustrankaFormatedWithAdress_1"> SHATRI jednostavno društvo s ograničenom odgovornošću za proizvodnju i trgovinu, Ulica Borisa Krnčevića 64, 23234 Vir</derivirana_varijabla>
  </DomainObject.Predmet.ProtustrankaFormatedWithAdress>
  <DomainObject.Predmet.ProtustrankaFormatedWithAdressOIB>
    <izvorni_sadrzaj> SHATRI jednostavno društvo s ograničenom odgovornošću za proizvodnju i trgovinu, OIB 77989334724, Ulica Borisa Krnčevića 64, 23234 Vir</izvorni_sadrzaj>
    <derivirana_varijabla naziv="DomainObject.Predmet.ProtustrankaFormatedWithAdressOIB_1"> SHATRI jednostavno društvo s ograničenom odgovornošću za proizvodnju i trgovinu, OIB 77989334724, Ulica Borisa Krnčevića 64, 23234 Vir</derivirana_varijabla>
  </DomainObject.Predmet.ProtustrankaFormatedWithAdressOIB>
  <DomainObject.Predmet.ProtustrankaWithAdress>
    <izvorni_sadrzaj>SHATRI jednostavno društvo s ograničenom odgovornošću za proizvodnju i trgovinu Ulica Borisa Krnčevića 64, 23234 Vir</izvorni_sadrzaj>
    <derivirana_varijabla naziv="DomainObject.Predmet.ProtustrankaWithAdress_1">SHATRI jednostavno društvo s ograničenom odgovornošću za proizvodnju i trgovinu Ulica Borisa Krnčevića 64, 23234 Vir</derivirana_varijabla>
  </DomainObject.Predmet.ProtustrankaWithAdress>
  <DomainObject.Predmet.ProtustrankaWithAdressOIB>
    <izvorni_sadrzaj>SHATRI jednostavno društvo s ograničenom odgovornošću za proizvodnju i trgovinu, OIB 77989334724, Ulica Borisa Krnčevića 64, 23234 Vir</izvorni_sadrzaj>
    <derivirana_varijabla naziv="DomainObject.Predmet.ProtustrankaWithAdressOIB_1">SHATRI jednostavno društvo s ograničenom odgovornošću za proizvodnju i trgovinu, OIB 77989334724, Ulica Borisa Krnčevića 64, 23234 Vir</derivirana_varijabla>
  </DomainObject.Predmet.ProtustrankaWithAdressOIB>
  <DomainObject.Predmet.ProtustrankaNazivFormated>
    <izvorni_sadrzaj>SHATRI jednostavno društvo s ograničenom odgovornošću za proizvodnju i trgovinu</izvorni_sadrzaj>
    <derivirana_varijabla naziv="DomainObject.Predmet.ProtustrankaNazivFormated_1">SHATRI jednostavno društvo s ograničenom odgovornošću za proizvodnju i trgovinu</derivirana_varijabla>
  </DomainObject.Predmet.ProtustrankaNazivFormated>
  <DomainObject.Predmet.ProtustrankaNazivFormatedOIB>
    <izvorni_sadrzaj>SHATRI jednostavno društvo s ograničenom odgovornošću za proizvodnju i trgovinu, OIB 77989334724</izvorni_sadrzaj>
    <derivirana_varijabla naziv="DomainObject.Predmet.ProtustrankaNazivFormatedOIB_1">SHATRI jednostavno društvo s ograničenom odgovornošću za proizvodnju i trgovinu, OIB 77989334724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8071.27</izvorni_sadrzaj>
    <derivirana_varijabla naziv="DomainObject.Predmet.TrenutnaVrijednost_1">8071.27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SHATRI jednostavno društvo s ograničenom odgovornošću za proizvodnju i trgovinu</item>
    </izvorni_sadrzaj>
    <derivirana_varijabla naziv="DomainObject.Predmet.ProtuStrankaListFormated_1">
      <item>SHATRI jednostavno društvo s ograničenom odgovornošću za proizvodnju i trgovinu</item>
    </derivirana_varijabla>
  </DomainObject.Predmet.ProtuStrankaListFormated>
  <DomainObject.Predmet.ProtuStrankaListFormatedOIB>
    <izvorni_sadrzaj>
      <item>SHATRI jednostavno društvo s ograničenom odgovornošću za proizvodnju i trgovinu, OIB 77989334724</item>
    </izvorni_sadrzaj>
    <derivirana_varijabla naziv="DomainObject.Predmet.ProtuStrankaListFormatedOIB_1">
      <item>SHATRI jednostavno društvo s ograničenom odgovornošću za proizvodnju i trgovinu, OIB 77989334724</item>
    </derivirana_varijabla>
  </DomainObject.Predmet.ProtuStrankaListFormatedOIB>
  <DomainObject.Predmet.ProtuStrankaListFormatedWithAdress>
    <izvorni_sadrzaj>
      <item>SHATRI jednostavno društvo s ograničenom odgovornošću za proizvodnju i trgovinu, Ulica Borisa Krnčevića 64, 23234 Vir</item>
    </izvorni_sadrzaj>
    <derivirana_varijabla naziv="DomainObject.Predmet.ProtuStrankaListFormatedWithAdress_1">
      <item>SHATRI jednostavno društvo s ograničenom odgovornošću za proizvodnju i trgovinu, Ulica Borisa Krnčevića 64, 23234 Vir</item>
    </derivirana_varijabla>
  </DomainObject.Predmet.ProtuStrankaListFormatedWithAdress>
  <DomainObject.Predmet.ProtuStrankaListFormatedWithAdressOIB>
    <izvorni_sadrzaj>
      <item>SHATRI jednostavno društvo s ograničenom odgovornošću za proizvodnju i trgovinu, OIB 77989334724, Ulica Borisa Krnčevića 64, 23234 Vir</item>
    </izvorni_sadrzaj>
    <derivirana_varijabla naziv="DomainObject.Predmet.ProtuStrankaListFormatedWithAdressOIB_1">
      <item>SHATRI jednostavno društvo s ograničenom odgovornošću za proizvodnju i trgovinu, OIB 77989334724, Ulica Borisa Krnčevića 64, 23234 Vir</item>
    </derivirana_varijabla>
  </DomainObject.Predmet.ProtuStrankaListFormatedWithAdressOIB>
  <DomainObject.Predmet.ProtuStrankaListNazivFormated>
    <izvorni_sadrzaj>
      <item>SHATRI jednostavno društvo s ograničenom odgovornošću za proizvodnju i trgovinu</item>
    </izvorni_sadrzaj>
    <derivirana_varijabla naziv="DomainObject.Predmet.ProtuStrankaListNazivFormated_1">
      <item>SHATRI jednostavno društvo s ograničenom odgovornošću za proizvodnju i trgovinu</item>
    </derivirana_varijabla>
  </DomainObject.Predmet.ProtuStrankaListNazivFormated>
  <DomainObject.Predmet.ProtuStrankaListNazivFormatedOIB>
    <izvorni_sadrzaj>
      <item>SHATRI jednostavno društvo s ograničenom odgovornošću za proizvodnju i trgovinu, OIB 77989334724</item>
    </izvorni_sadrzaj>
    <derivirana_varijabla naziv="DomainObject.Predmet.ProtuStrankaListNazivFormatedOIB_1">
      <item>SHATRI jednostavno društvo s ograničenom odgovornošću za proizvodnju i trgovinu, OIB 77989334724</item>
    </derivirana_varijabla>
  </DomainObject.Predmet.ProtuStrankaListNazivFormatedOIB>
  <DomainObject.Predmet.OstaliListFormated>
    <izvorni_sadrzaj>
      <item>Liridon Shatri</item>
    </izvorni_sadrzaj>
    <derivirana_varijabla naziv="DomainObject.Predmet.OstaliListFormated_1">
      <item>Liridon Shatri</item>
    </derivirana_varijabla>
  </DomainObject.Predmet.OstaliListFormated>
  <DomainObject.Predmet.OstaliListFormatedOIB>
    <izvorni_sadrzaj>
      <item>Liridon Shatri, OIB 29663861303</item>
    </izvorni_sadrzaj>
    <derivirana_varijabla naziv="DomainObject.Predmet.OstaliListFormatedOIB_1">
      <item>Liridon Shatri, OIB 29663861303</item>
    </derivirana_varijabla>
  </DomainObject.Predmet.OstaliListFormatedOIB>
  <DomainObject.Predmet.OstaliListFormatedWithAdress>
    <izvorni_sadrzaj>
      <item>Liridon Shatri, Ogulinska Ulica 64, 10000 Zagreb</item>
    </izvorni_sadrzaj>
    <derivirana_varijabla naziv="DomainObject.Predmet.OstaliListFormatedWithAdress_1">
      <item>Liridon Shatri, Ogulinska Ulica 64, 10000 Zagreb</item>
    </derivirana_varijabla>
  </DomainObject.Predmet.OstaliListFormatedWithAdress>
  <DomainObject.Predmet.OstaliListFormatedWithAdressOIB>
    <izvorni_sadrzaj>
      <item>Liridon Shatri, OIB 29663861303, Ogulinska Ulica 64, 10000 Zagreb</item>
    </izvorni_sadrzaj>
    <derivirana_varijabla naziv="DomainObject.Predmet.OstaliListFormatedWithAdressOIB_1">
      <item>Liridon Shatri, OIB 29663861303, Ogulinska Ulica 64, 10000 Zagreb</item>
    </derivirana_varijabla>
  </DomainObject.Predmet.OstaliListFormatedWithAdressOIB>
  <DomainObject.Predmet.OstaliListNazivFormated>
    <izvorni_sadrzaj>
      <item>Liridon Shatri</item>
    </izvorni_sadrzaj>
    <derivirana_varijabla naziv="DomainObject.Predmet.OstaliListNazivFormated_1">
      <item>Liridon Shatri</item>
    </derivirana_varijabla>
  </DomainObject.Predmet.OstaliListNazivFormated>
  <DomainObject.Predmet.OstaliListNazivFormatedOIB>
    <izvorni_sadrzaj>
      <item>Liridon Shatri, OIB 29663861303</item>
    </izvorni_sadrzaj>
    <derivirana_varijabla naziv="DomainObject.Predmet.OstaliListNazivFormatedOIB_1">
      <item>Liridon Shatri, OIB 29663861303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SHATRI jednostavno društvo s ograničenom odgovornošću za proizvodnju i trgovinu</izvorni_sadrzaj>
    <derivirana_varijabla naziv="DomainObject.Predmet.ProtustrankaIDrugi_1">SHATRI jednostavno društvo s ograničenom odgovornošću za proizvodnju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SHATRI jednostavno društvo s ograničenom odgovornošću za proizvodnju i trgovinu, OIB 77989334724, Ulica Borisa Krnčevića 64, 23234 Vir</izvorni_sadrzaj>
    <derivirana_varijabla naziv="DomainObject.Predmet.ProtustrankaIDrugiAdressOIB_1">SHATRI jednostavno društvo s ograničenom odgovornošću za proizvodnju i trgovinu, OIB 77989334724, Ulica Borisa Krnčevića 64,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SHATRI jednostavno društvo s ograničenom odgovornošću za proizvodnju i trgovinu</item>
      <item>Liridon Shatri</item>
    </izvorni_sadrzaj>
    <derivirana_varijabla naziv="DomainObject.Predmet.SudioniciListNaziv_1">
      <item>Financijska agencija</item>
      <item>SHATRI jednostavno društvo s ograničenom odgovornošću za proizvodnju i trgovinu</item>
      <item>Liridon Shatri</item>
    </derivirana_varijabla>
  </DomainObject.Predmet.SudioniciListNaziv>
  <DomainObject.Predmet.SudioniciListAdressOIB>
    <izvorni_sadrzaj>
      <item>Financijska agencija, OIB 85821130368, Ivana Danila 4,23000 Zadar</item>
      <item>SHATRI jednostavno društvo s ograničenom odgovornošću za proizvodnju i trgovinu, OIB 77989334724, Ulica Borisa Krnčevića 64,23234 Vir</item>
      <item>Liridon Shatri, OIB 29663861303, Ogulinska Ulica 64,10000 Zagreb</item>
    </izvorni_sadrzaj>
    <derivirana_varijabla naziv="DomainObject.Predmet.SudioniciListAdressOIB_1">
      <item>Financijska agencija, OIB 85821130368, Ivana Danila 4,23000 Zadar</item>
      <item>SHATRI jednostavno društvo s ograničenom odgovornošću za proizvodnju i trgovinu, OIB 77989334724, Ulica Borisa Krnčevića 64,23234 Vir</item>
      <item>Liridon Shatri, OIB 29663861303, Ogulinska Ulica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77989334724</item>
      <item>, OIB 29663861303</item>
    </izvorni_sadrzaj>
    <derivirana_varijabla naziv="DomainObject.Predmet.SudioniciListNazivOIB_1">
      <item>, OIB 85821130368</item>
      <item>, OIB 77989334724</item>
      <item>, OIB 29663861303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3EF66F-7141-44D0-81AE-29465027A2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354</properties:Words>
  <properties:Characters>1861</properties:Characters>
  <properties:Lines>79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2016-04-22T09:25:00Z</dcterms:created>
  <dc:creator>Administrator</dc:creator>
  <cp:lastModifiedBy>wsadmin</cp:lastModifiedBy>
  <cp:lastPrinted>2016-03-18T09:50:00Z</cp:lastPrinted>
  <dcterms:modified xmlns:xsi="http://www.w3.org/2001/XMLSchema-instance" xsi:type="dcterms:W3CDTF">2016-04-22T12:14:00Z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