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60F5" w:rsidR="00FA60F5">
        <w:tc>
          <w:tcPr>
            <w:tcW w:type="dxa" w:w="2985"/>
            <w:hideMark/>
          </w:tcPr>
          <w:p w:rsidRDefault="00FA60F5" w:rsidR="00FA60F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60F5" w:rsidR="00FA60F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A60F5" w:rsidR="00FA60F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A60F5" w:rsidR="00FA60F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7d8043" w14:paraId="67d8043" w:rsidRDefault="00FA60F5" w:rsidP="00FA60F5" w:rsidR="00FA60F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A60F5" w:rsidR="00FA60F5">
        <w:trPr>
          <w:jc w:val="right"/>
        </w:trPr>
        <w:tc>
          <w:tcPr>
            <w:tcW w:type="dxa" w:w="4320"/>
            <w:hideMark/>
          </w:tcPr>
          <w:p w:rsidRDefault="00FA60F5" w:rsidP="00FA60F5" w:rsidR="00FA60F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St-344/2018-3 </w:t>
            </w:r>
          </w:p>
        </w:tc>
      </w:tr>
    </w:tbl>
    <w:p w:rsidRDefault="00FA60F5" w:rsidP="00FA60F5" w:rsidR="00FA60F5">
      <w:pPr>
        <w:spacing w:after="0"/>
        <w:jc w:val="both"/>
      </w:pPr>
    </w:p>
    <w:p w:rsidRDefault="00FA60F5" w:rsidP="00FA60F5" w:rsidR="00FA60F5">
      <w:pPr>
        <w:pStyle w:val="NormaleSPIS"/>
        <w:ind w:firstLine="0"/>
      </w:pPr>
    </w:p>
    <w:p w:rsidRDefault="00FA60F5" w:rsidP="00FA60F5" w:rsidR="00FA60F5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 w:rsidR="009A5407">
        <w:t>Lara trans j.d.o.o. za prijevoz i usluge,</w:t>
      </w:r>
      <w:r>
        <w:t xml:space="preserve"> OIB: </w:t>
      </w:r>
      <w:r w:rsidR="009A5407">
        <w:t>58113006745</w:t>
      </w:r>
      <w:r>
        <w:t xml:space="preserve">, sa sjedištem u </w:t>
      </w:r>
      <w:proofErr w:type="spellStart"/>
      <w:r w:rsidR="009A5407">
        <w:t>Črnec</w:t>
      </w:r>
      <w:proofErr w:type="spellEnd"/>
      <w:r w:rsidR="009A5407">
        <w:t xml:space="preserve"> br. 149, </w:t>
      </w:r>
      <w:proofErr w:type="spellStart"/>
      <w:r w:rsidR="009A5407">
        <w:t>Črnec</w:t>
      </w:r>
      <w:proofErr w:type="spellEnd"/>
      <w:r w:rsidR="009A5407">
        <w:t xml:space="preserve"> </w:t>
      </w:r>
      <w:proofErr w:type="spellStart"/>
      <w:r w:rsidR="009A5407">
        <w:t>Biškupečki</w:t>
      </w:r>
      <w:proofErr w:type="spellEnd"/>
      <w:r w:rsidR="009A5407">
        <w:t>, izvan ročišta 20. rujna</w:t>
      </w:r>
      <w:r>
        <w:t xml:space="preserve"> 2018. temeljem odredbe čl. 430. Stečajnog zakona (Narodne novine br. 71/15. i 104/17., dalje : SZ-a) objavljuje slijedeći</w:t>
      </w:r>
    </w:p>
    <w:p w:rsidRDefault="00FA60F5" w:rsidP="00FA60F5" w:rsidR="00FA60F5">
      <w:pPr>
        <w:spacing w:after="0"/>
        <w:jc w:val="both"/>
      </w:pPr>
    </w:p>
    <w:p w:rsidRDefault="00FA60F5" w:rsidP="00FA60F5" w:rsidR="00FA60F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A60F5" w:rsidP="00FA60F5" w:rsidR="00FA60F5">
      <w:pPr>
        <w:spacing w:after="0"/>
        <w:rPr>
          <w:sz w:val="28"/>
          <w:szCs w:val="28"/>
        </w:rPr>
      </w:pPr>
    </w:p>
    <w:p w:rsidRDefault="00FA60F5" w:rsidP="00FA60F5" w:rsidR="00FA60F5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C55060">
        <w:t xml:space="preserve">Lara trans j.d.o.o. za prijevoz i usluge, OIB: 58113006745, sa sjedištem u </w:t>
      </w:r>
      <w:proofErr w:type="spellStart"/>
      <w:r w:rsidR="00C55060">
        <w:t>Črnec</w:t>
      </w:r>
      <w:proofErr w:type="spellEnd"/>
      <w:r w:rsidR="00C55060">
        <w:t xml:space="preserve"> br. 149, </w:t>
      </w:r>
      <w:proofErr w:type="spellStart"/>
      <w:r w:rsidR="00C55060">
        <w:t>Črnec</w:t>
      </w:r>
      <w:proofErr w:type="spellEnd"/>
      <w:r w:rsidR="00C55060">
        <w:t xml:space="preserve"> </w:t>
      </w:r>
      <w:proofErr w:type="spellStart"/>
      <w:r w:rsidR="00C55060">
        <w:t>Biškupečki</w:t>
      </w:r>
      <w:proofErr w:type="spellEnd"/>
      <w:r w:rsidR="00C55060">
        <w:t xml:space="preserve"> iznosi 5.240,00</w:t>
      </w:r>
      <w:r>
        <w:t xml:space="preserve"> kuna.</w:t>
      </w:r>
    </w:p>
    <w:p w:rsidRDefault="00FA60F5" w:rsidP="00FA60F5" w:rsidR="00FA60F5">
      <w:pPr>
        <w:spacing w:after="0"/>
        <w:jc w:val="both"/>
      </w:pPr>
    </w:p>
    <w:p w:rsidRDefault="00FA60F5" w:rsidP="00FA60F5" w:rsidR="00FA60F5">
      <w:pPr>
        <w:spacing w:after="0"/>
        <w:jc w:val="both"/>
      </w:pPr>
      <w:r>
        <w:tab/>
        <w:t xml:space="preserve"> 2) Poziva se direktor dužnika</w:t>
      </w:r>
      <w:r w:rsidR="00C55060">
        <w:t xml:space="preserve"> Dalibor </w:t>
      </w:r>
      <w:proofErr w:type="spellStart"/>
      <w:r w:rsidR="00C55060">
        <w:t>Tkalčec</w:t>
      </w:r>
      <w:proofErr w:type="spellEnd"/>
      <w:r w:rsidR="00C55060">
        <w:t xml:space="preserve">, iz </w:t>
      </w:r>
      <w:proofErr w:type="spellStart"/>
      <w:r w:rsidR="00C55060">
        <w:t>Črnca</w:t>
      </w:r>
      <w:proofErr w:type="spellEnd"/>
      <w:r w:rsidR="00C55060">
        <w:t xml:space="preserve"> br. 149, </w:t>
      </w:r>
      <w:proofErr w:type="spellStart"/>
      <w:r w:rsidR="00C55060">
        <w:t>Črnec</w:t>
      </w:r>
      <w:proofErr w:type="spellEnd"/>
      <w:r w:rsidR="00C55060">
        <w:t xml:space="preserve"> </w:t>
      </w:r>
      <w:proofErr w:type="spellStart"/>
      <w:r w:rsidR="00C55060">
        <w:t>Biškupečki</w:t>
      </w:r>
      <w:proofErr w:type="spellEnd"/>
      <w:r w:rsidR="00C55060">
        <w:t>, OIB: 75467731746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A60F5" w:rsidP="00FA60F5" w:rsidR="00FA60F5">
      <w:pPr>
        <w:spacing w:after="0"/>
        <w:jc w:val="both"/>
      </w:pPr>
    </w:p>
    <w:p w:rsidRDefault="00FA60F5" w:rsidP="00FA60F5" w:rsidR="00FA60F5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A60F5" w:rsidP="00FA60F5" w:rsidR="00FA60F5">
      <w:pPr>
        <w:spacing w:after="0"/>
        <w:jc w:val="both"/>
      </w:pPr>
    </w:p>
    <w:p w:rsidRDefault="00FA60F5" w:rsidP="00FA60F5" w:rsidR="00FA60F5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C55060">
        <w:t>d.d., pozivom na broj spisa St-344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FA60F5" w:rsidP="00FA60F5" w:rsidR="00FA60F5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FA60F5" w:rsidP="00FA60F5" w:rsidR="00FA60F5">
      <w:pPr>
        <w:spacing w:after="0"/>
        <w:ind w:firstLine="720"/>
        <w:jc w:val="both"/>
      </w:pPr>
    </w:p>
    <w:p w:rsidRDefault="00FA60F5" w:rsidP="00FA60F5" w:rsidR="00FA60F5">
      <w:pPr>
        <w:spacing w:after="0"/>
        <w:ind w:firstLine="720"/>
        <w:jc w:val="both"/>
      </w:pPr>
    </w:p>
    <w:p w:rsidRDefault="00FA60F5" w:rsidP="00FA60F5" w:rsidR="00FA60F5">
      <w:pPr>
        <w:spacing w:after="0"/>
        <w:jc w:val="center"/>
        <w:outlineLvl w:val="0"/>
      </w:pPr>
      <w:r>
        <w:t>Obrazloženje</w:t>
      </w:r>
    </w:p>
    <w:p w:rsidRDefault="00FA60F5" w:rsidP="00FA60F5" w:rsidR="00FA60F5">
      <w:pPr>
        <w:spacing w:after="0"/>
        <w:jc w:val="center"/>
        <w:outlineLvl w:val="0"/>
      </w:pPr>
    </w:p>
    <w:p w:rsidRDefault="00FA60F5" w:rsidP="00FA60F5" w:rsidR="00FA60F5">
      <w:pPr>
        <w:spacing w:after="0"/>
        <w:jc w:val="center"/>
        <w:outlineLvl w:val="0"/>
      </w:pPr>
    </w:p>
    <w:p w:rsidRDefault="00FA60F5" w:rsidP="00FA60F5" w:rsidR="00FA60F5">
      <w:pPr>
        <w:spacing w:after="0"/>
        <w:outlineLvl w:val="0"/>
      </w:pPr>
    </w:p>
    <w:p w:rsidRDefault="005754AF" w:rsidP="00FA60F5" w:rsidR="00FA60F5">
      <w:pPr>
        <w:spacing w:after="0"/>
        <w:jc w:val="both"/>
        <w:outlineLvl w:val="0"/>
      </w:pPr>
      <w:r>
        <w:tab/>
        <w:t>5. rujna</w:t>
      </w:r>
      <w:r w:rsidR="00FA60F5">
        <w:t xml:space="preserve"> 2018., predlagatelj Financijska agencija, Regionalni centar Zagreb, Podružnica Varaždin podnio je </w:t>
      </w:r>
      <w:r w:rsidR="00707082">
        <w:t xml:space="preserve">zahtjev za provedbu skraćenoga stečajnog postupka </w:t>
      </w:r>
      <w:bookmarkStart w:name="_GoBack" w:id="0"/>
      <w:bookmarkEnd w:id="0"/>
      <w:r w:rsidR="00FA60F5">
        <w:t>nad dužnikom</w:t>
      </w:r>
      <w:r>
        <w:t xml:space="preserve"> Lara trans j.d.o.o. za prijevoz i usluge, OIB: 58113006745, sa sjedištem u </w:t>
      </w:r>
      <w:proofErr w:type="spellStart"/>
      <w:r>
        <w:t>Črnec</w:t>
      </w:r>
      <w:proofErr w:type="spellEnd"/>
      <w:r>
        <w:t xml:space="preserve"> br. 149,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 w:rsidR="00FA60F5">
        <w:t xml:space="preserve">, navodeći da dužnik  na </w:t>
      </w:r>
      <w:r>
        <w:t>dan 3. rujna</w:t>
      </w:r>
      <w:r w:rsidR="00FA60F5">
        <w:t xml:space="preserve"> 2018. u Očevidniku redoslijeda osnova za plaćanje ima evidentirane neizvršene osnove za plaćanje u ukupnom iznosu od </w:t>
      </w:r>
      <w:r>
        <w:t>5.240,00</w:t>
      </w:r>
      <w:r w:rsidR="00FA60F5">
        <w:t xml:space="preserve"> kuna, te da dužnik nema zaposlenih.</w:t>
      </w:r>
    </w:p>
    <w:p w:rsidRDefault="00FA60F5" w:rsidP="00FA60F5" w:rsidR="00FA60F5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FA60F5" w:rsidP="00FA60F5" w:rsidR="00FA60F5">
      <w:pPr>
        <w:spacing w:after="0"/>
        <w:jc w:val="both"/>
        <w:outlineLvl w:val="0"/>
      </w:pPr>
    </w:p>
    <w:p w:rsidRDefault="00FA60F5" w:rsidP="00FA60F5" w:rsidR="00FA60F5">
      <w:pPr>
        <w:spacing w:after="0"/>
        <w:jc w:val="center"/>
        <w:outlineLvl w:val="0"/>
      </w:pPr>
    </w:p>
    <w:p w:rsidRDefault="005754AF" w:rsidP="00FA60F5" w:rsidR="00FA60F5">
      <w:pPr>
        <w:spacing w:after="0"/>
        <w:jc w:val="center"/>
        <w:outlineLvl w:val="0"/>
      </w:pPr>
      <w:r>
        <w:t>U Varaždinu 20. rujna</w:t>
      </w:r>
      <w:r w:rsidR="00FA60F5">
        <w:t xml:space="preserve"> 2018. </w:t>
      </w:r>
    </w:p>
    <w:p w:rsidRDefault="00FA60F5" w:rsidP="00FA60F5" w:rsidR="00FA60F5">
      <w:pPr>
        <w:spacing w:after="0"/>
        <w:jc w:val="center"/>
        <w:outlineLvl w:val="0"/>
      </w:pPr>
    </w:p>
    <w:p w:rsidRDefault="00FA60F5" w:rsidP="00FA60F5" w:rsidR="00FA60F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F5" w:rsidP="00FA60F5" w:rsidR="00FA60F5">
      <w:pPr>
        <w:spacing w:after="0"/>
        <w:jc w:val="center"/>
        <w:outlineLvl w:val="0"/>
      </w:pPr>
    </w:p>
    <w:p w:rsidRDefault="00FA60F5" w:rsidP="00FA60F5" w:rsidR="00FA60F5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FA60F5" w:rsidP="00FA60F5" w:rsidR="00FA60F5">
      <w:pPr>
        <w:spacing w:after="0"/>
        <w:ind w:firstLine="720" w:left="3600"/>
        <w:outlineLvl w:val="0"/>
      </w:pPr>
    </w:p>
    <w:p w:rsidRDefault="00FA60F5" w:rsidP="00FA60F5" w:rsidR="00FA60F5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FA60F5" w:rsidP="00FA60F5" w:rsidR="00FA60F5">
      <w:pPr>
        <w:spacing w:after="0"/>
        <w:outlineLvl w:val="0"/>
      </w:pPr>
    </w:p>
    <w:p w:rsidRDefault="00FA60F5" w:rsidP="00FA60F5" w:rsidR="00FA60F5">
      <w:pPr>
        <w:spacing w:after="0"/>
        <w:outlineLvl w:val="0"/>
      </w:pPr>
    </w:p>
    <w:p w:rsidRDefault="00FA60F5" w:rsidP="00FA60F5" w:rsidR="00FA60F5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FA60F5" w:rsidP="00FA60F5" w:rsidR="00FA60F5">
      <w:pPr>
        <w:spacing w:after="0"/>
        <w:outlineLvl w:val="0"/>
      </w:pPr>
    </w:p>
    <w:p w:rsidRDefault="00FA60F5" w:rsidP="00FA60F5" w:rsidR="00FA60F5">
      <w:pPr>
        <w:spacing w:after="0"/>
        <w:outlineLvl w:val="0"/>
      </w:pPr>
    </w:p>
    <w:p w:rsidRDefault="00FA60F5" w:rsidP="00FA60F5" w:rsidR="00FA60F5">
      <w:pPr>
        <w:spacing w:after="0"/>
        <w:outlineLvl w:val="0"/>
      </w:pPr>
      <w:r>
        <w:t>DNA:</w:t>
      </w:r>
    </w:p>
    <w:p w:rsidRDefault="00FA60F5" w:rsidP="00FA60F5" w:rsidR="00FA60F5">
      <w:pPr>
        <w:spacing w:after="0"/>
        <w:outlineLvl w:val="0"/>
      </w:pPr>
    </w:p>
    <w:p w:rsidRDefault="00FA60F5" w:rsidP="00FA60F5" w:rsidR="00FA60F5">
      <w:pPr>
        <w:spacing w:after="0"/>
        <w:outlineLvl w:val="0"/>
      </w:pPr>
      <w:r>
        <w:t xml:space="preserve"> e-Oglasna ploča ovoga suda.</w:t>
      </w:r>
    </w:p>
    <w:p w:rsidRDefault="00FA60F5" w:rsidP="00FA60F5" w:rsidR="00FA60F5">
      <w:pPr>
        <w:spacing w:after="0"/>
      </w:pPr>
    </w:p>
    <w:p w:rsidRDefault="00FA60F5" w:rsidP="00FA60F5" w:rsidR="00FA60F5">
      <w:pPr>
        <w:pStyle w:val="ZapisniarPotpis"/>
      </w:pPr>
    </w:p>
    <w:p w:rsidRDefault="00FA60F5" w:rsidP="00FA60F5" w:rsidR="00FA60F5">
      <w:pPr>
        <w:pStyle w:val="NormaleSPIS"/>
      </w:pPr>
    </w:p>
    <w:p w:rsidRDefault="00FA60F5" w:rsidP="00FA60F5" w:rsidR="00FA60F5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A60F5" w:rsidP="00FA60F5" w:rsidR="00FA60F5">
      <w:pPr>
        <w:pStyle w:val="NormaleSPIS"/>
      </w:pPr>
    </w:p>
    <w:p w:rsidRDefault="00FA60F5" w:rsidP="00FA60F5" w:rsidR="00FA60F5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FA60F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BAD" w:rsidP="00537B78" w:rsidR="00166BAD">
      <w:r>
        <w:separator/>
      </w:r>
    </w:p>
  </w:endnote>
  <w:endnote w:id="0" w:type="continuationSeparator">
    <w:p w:rsidRDefault="00166BAD" w:rsidP="00537B78" w:rsidR="00166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3118802"/>
      <w:docPartObj>
        <w:docPartGallery w:val="Page Numbers (Bottom of Page)"/>
        <w:docPartUnique/>
      </w:docPartObj>
    </w:sdtPr>
    <w:sdtEndPr/>
    <w:sdtContent>
      <w:p w:rsidRDefault="00FA60F5" w:rsidR="00FA60F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082">
          <w:t>2</w:t>
        </w:r>
        <w:r>
          <w:fldChar w:fldCharType="end"/>
        </w:r>
      </w:p>
    </w:sdtContent>
  </w:sdt>
  <w:p w:rsidRDefault="00FA60F5" w:rsidR="00FA60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BAD" w:rsidP="00537B78" w:rsidR="00166BAD">
      <w:r>
        <w:separator/>
      </w:r>
    </w:p>
  </w:footnote>
  <w:footnote w:id="0" w:type="continuationSeparator">
    <w:p w:rsidRDefault="00166BAD" w:rsidP="00537B78" w:rsidR="00166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0F5" w:rsidR="008333A9">
    <w:pPr>
      <w:pStyle w:val="Zaglavlje"/>
    </w:pPr>
    <w:r>
      <w:rPr>
        <w:rStyle w:val="PozadinaSvijetloCrvena"/>
        <w:shd w:fill="auto" w:color="auto" w:val="clear"/>
      </w:rPr>
      <w:t>Poslovni broj : 6 St-344/2018-3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BAD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4E5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AF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082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407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06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0F5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60F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A60F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60F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A60F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04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St-344/2018-3</izvorni_sadrzaj>
    <derivirana_varijabla naziv="DomainObject.Oznaka_1">St-344/2018-3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trans jednostavno društvo s ograničenom odgovornošću za prijevoz i usluge zastupanog po punomoćniku Dalibor Tkalčec</izvorni_sadrzaj>
    <derivirana_varijabla naziv="DomainObject.Predmet.ProtustrankaFormated_1">  Lara trans jednostavno društvo s ograničenom odgovornošću za prijevoz i usluge zastupanog po punomoćniku Dalibor Tkalčec</derivirana_varijabla>
  </DomainObject.Predmet.ProtustrankaFormated>
  <DomainObject.Predmet.ProtustrankaFormatedOIB>
    <izvorni_sadrzaj>  Lara trans jednostavno društvo s ograničenom odgovornošću za prijevoz i usluge, OIB 58113006745 zastupanog po punomoćniku Dalibor Tkalčec</izvorni_sadrzaj>
    <derivirana_varijabla naziv="DomainObject.Predmet.ProtustrankaFormatedOIB_1">  Lara trans jednostavno društvo s ograničenom odgovornošću za prijevoz i usluge, OIB 58113006745 zastupanog po punomoćniku Dalibor Tkalčec</derivirana_varijabla>
  </DomainObject.Predmet.ProtustrankaFormatedOIB>
  <DomainObject.Predmet.ProtustrankaFormatedWithAdress>
    <izvorni_sadrzaj> Lara trans jednostavno društvo s ograničenom odgovornošću za prijevoz i usluge, Črnec 149, 42204 Črnec Biškupečki zastupanog po punomoćniku Dalibor Tkalčec</izvorni_sadrzaj>
    <derivirana_varijabla naziv="DomainObject.Predmet.ProtustrankaFormatedWithAdress_1"> Lara trans jednostavno društvo s ograničenom odgovornošću za prijevoz i usluge, Črnec 149, 42204 Črnec Biškupečki zastupanog po punomoćniku Dalibor Tkalčec</derivirana_varijabla>
  </DomainObject.Predmet.ProtustrankaFormatedWithAdress>
  <DomainObject.Predmet.ProtustrankaFormatedWithAdressOIB>
    <izvorni_sadrzaj> Lara trans jednostavno društvo s ograničenom odgovornošću za prijevoz i usluge, OIB 58113006745, Črnec 149, 42204 Črnec Biškupečki zastupanog po punomoćniku Dalibor Tkalčec</izvorni_sadrzaj>
    <derivirana_varijabla naziv="DomainObject.Predmet.ProtustrankaFormatedWithAdressOIB_1"> Lara trans jednostavno društvo s ograničenom odgovornošću za prijevoz i usluge, OIB 58113006745, Črnec 149, 42204 Črnec Biškupečki zastupanog po punomoćniku Dalibor Tkalčec</derivirana_varijabla>
  </DomainObject.Predmet.ProtustrankaFormatedWithAdressOIB>
  <DomainObject.Predmet.ProtustrankaWithAdress>
    <izvorni_sadrzaj>Lara trans jednostavno društvo s ograničenom odgovornošću za prijevoz i usluge Črnec 149, 42204 Črnec Biškupečki</izvorni_sadrzaj>
    <derivirana_varijabla naziv="DomainObject.Predmet.ProtustrankaWithAdress_1">Lara trans jednostavno društvo s ograničenom odgovornošću za prijevoz i usluge Črnec 149, 42204 Črnec Biškupečki</derivirana_varijabla>
  </DomainObject.Predmet.ProtustrankaWithAdress>
  <DomainObject.Predmet.ProtustrankaWithAdressOIB>
    <izvorni_sadrzaj>Lara trans jednostavno društvo s ograničenom odgovornošću za prijevoz i usluge, OIB 58113006745, Črnec 149, 42204 Črnec Biškupečki</izvorni_sadrzaj>
    <derivirana_varijabla naziv="DomainObject.Predmet.ProtustrankaWithAdressOIB_1">Lara trans jednostavno društvo s ograničenom odgovornošću za prijevoz i usluge, OIB 58113006745, Črnec 149, 42204 Črnec Biškupečki</derivirana_varijabla>
  </DomainObject.Predmet.ProtustrankaWithAdressOIB>
  <DomainObject.Predmet.ProtustrankaNazivFormated>
    <izvorni_sadrzaj>Lara trans jednostavno društvo s ograničenom odgovornošću za prijevoz i usluge</izvorni_sadrzaj>
    <derivirana_varijabla naziv="DomainObject.Predmet.ProtustrankaNazivFormated_1">Lara trans jednostavno društvo s ograničenom odgovornošću za prijevoz i usluge</derivirana_varijabla>
  </DomainObject.Predmet.ProtustrankaNazivFormated>
  <DomainObject.Predmet.ProtustrankaNazivFormatedOIB>
    <izvorni_sadrzaj>Lara trans jednostavno društvo s ograničenom odgovornošću za prijevoz i usluge, OIB 58113006745</izvorni_sadrzaj>
    <derivirana_varijabla naziv="DomainObject.Predmet.ProtustrankaNazivFormatedOIB_1">Lara trans jednostavno društvo s ograničenom odgovornošću za prijevoz i usluge, OIB 58113006745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5240.00</izvorni_sadrzaj>
    <derivirana_varijabla naziv="DomainObject.Predmet.TrenutnaVrijednost_1">5240.00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Lara trans jednostavno društvo s ograničenom odgovornošću za prijevoz i usluge zastupanog po punomoćniku Dalibor Tkalčec</item>
    </izvorni_sadrzaj>
    <derivirana_varijabla naziv="DomainObject.Predmet.ProtuStrankaListFormated_1">
      <item>Lara trans jednostavno društvo s ograničenom odgovornošću za prijevoz i usluge zastupanog po punomoćniku Dalibor Tkalčec</item>
    </derivirana_varijabla>
  </DomainObject.Predmet.ProtuStrankaListFormated>
  <DomainObject.Predmet.ProtuStrankaListFormatedOIB>
    <izvorni_sadrzaj>
      <item>Lara trans jednostavno društvo s ograničenom odgovornošću za prijevoz i usluge, OIB 58113006745 zastupanog po punomoćniku Dalibor Tkalčec</item>
    </izvorni_sadrzaj>
    <derivirana_varijabla naziv="DomainObject.Predmet.ProtuStrankaListFormatedOIB_1">
      <item>Lara trans jednostavno društvo s ograničenom odgovornošću za prijevoz i usluge, OIB 58113006745 zastupanog po punomoćniku Dalibor Tkalčec</item>
    </derivirana_varijabla>
  </DomainObject.Predmet.ProtuStrankaListFormatedOIB>
  <DomainObject.Predmet.ProtuStrankaListFormatedWithAdress>
    <izvorni_sadrzaj>
      <item>Lara trans jednostavno društvo s ograničenom odgovornošću za prijevoz i usluge, Črnec 149, 42204 Črnec Biškupečki zastupanog po punomoćniku Dalibor Tkalčec</item>
    </izvorni_sadrzaj>
    <derivirana_varijabla naziv="DomainObject.Predmet.ProtuStrankaListFormatedWithAdress_1">
      <item>Lara trans jednostavno društvo s ograničenom odgovornošću za prijevoz i usluge, Črnec 149, 42204 Črnec Biškupečki zastupanog po punomoćniku Dalibor Tkalčec</item>
    </derivirana_varijabla>
  </DomainObject.Predmet.ProtuStrankaListFormatedWithAdress>
  <DomainObject.Predmet.ProtuStrankaListFormatedWithAdressOIB>
    <izvorni_sadrzaj>
      <item>Lara trans jednostavno društvo s ograničenom odgovornošću za prijevoz i usluge, OIB 58113006745, Črnec 149, 42204 Črnec Biškupečki zastupanog po punomoćniku Dalibor Tkalčec</item>
    </izvorni_sadrzaj>
    <derivirana_varijabla naziv="DomainObject.Predmet.ProtuStrankaListFormatedWithAdressOIB_1">
      <item>Lara trans jednostavno društvo s ograničenom odgovornošću za prijevoz i usluge, OIB 58113006745, Črnec 149, 42204 Črnec Biškupečki zastupanog po punomoćniku Dalibor Tkalčec</item>
    </derivirana_varijabla>
  </DomainObject.Predmet.ProtuStrankaListFormatedWithAdressOIB>
  <DomainObject.Predmet.ProtuStrankaListNazivFormated>
    <izvorni_sadrzaj>
      <item>Lara trans jednostavno društvo s ograničenom odgovornošću za prijevoz i usluge</item>
    </izvorni_sadrzaj>
    <derivirana_varijabla naziv="DomainObject.Predmet.ProtuStrankaListNazivFormated_1">
      <item>Lara trans jednostavno društvo s ograničenom odgovornošću za prijevoz i usluge</item>
    </derivirana_varijabla>
  </DomainObject.Predmet.ProtuStrankaListNazivFormated>
  <DomainObject.Predmet.ProtuStrankaListNazivFormatedOIB>
    <izvorni_sadrzaj>
      <item>Lara trans jednostavno društvo s ograničenom odgovornošću za prijevoz i usluge, OIB 58113006745</item>
    </izvorni_sadrzaj>
    <derivirana_varijabla naziv="DomainObject.Predmet.ProtuStrankaListNazivFormatedOIB_1">
      <item>Lara trans jednostavno društvo s ograničenom odgovornošću za prijevoz i usluge, OIB 58113006745</item>
    </derivirana_varijabla>
  </DomainObject.Predmet.ProtuStrankaListNazivFormatedOIB>
  <DomainObject.Predmet.OstaliListFormated>
    <izvorni_sadrzaj>
      <item>Dalibor Tkalčec punomoćnik sudionika u postupku Lara trans jednostavno društvo s ograničenom odgovornošću za prijevoz i usluge</item>
      <item>Sudski registar</item>
    </izvorni_sadrzaj>
    <derivirana_varijabla naziv="DomainObject.Predmet.OstaliListFormated_1">
      <item>Dalibor Tkalčec punomoćnik sudionika u postupku Lara trans jednostavno društvo s ograničenom odgovornošću za prijevoz i usluge</item>
      <item>Sudski registar</item>
    </derivirana_varijabla>
  </DomainObject.Predmet.OstaliListFormated>
  <DomainObject.Predmet.OstaliListFormatedOIB>
    <izvorni_sadrzaj>
      <item>Dalibor Tkalčec, OIB 75467731746 punomoćnik sudionika u postupku Lara trans jednostavno društvo s ograničenom odgovornošću za prijevoz i usluge</item>
      <item>Sudski registar</item>
    </izvorni_sadrzaj>
    <derivirana_varijabla naziv="DomainObject.Predmet.OstaliListFormatedOIB_1">
      <item>Dalibor Tkalčec, OIB 75467731746 punomoćnik sudionika u postupku Lara trans jednostavno društvo s ograničenom odgovornošću za prijevoz i usluge</item>
      <item>Sudski registar</item>
    </derivirana_varijabla>
  </DomainObject.Predmet.OstaliListFormatedOIB>
  <DomainObject.Predmet.OstaliListFormatedWithAdress>
    <izvorni_sadrzaj>
      <item>Dalibor Tkalčec, Črnec Biškupečki 149, 42204 Črnec Biškupečki punomoćnik sudionika u postupku Lara trans jednostavno društvo s ograničenom odgovornošću za prijevoz i usluge</item>
      <item>Sudski registar</item>
    </izvorni_sadrzaj>
    <derivirana_varijabla naziv="DomainObject.Predmet.OstaliListFormatedWithAdress_1">
      <item>Dalibor Tkalčec, Črnec Biškupečki 149, 42204 Črnec Biškupečki punomoćnik sudionika u postupku Lara trans jednostavno društvo s ograničenom odgovornošću za prijevoz i usluge</item>
      <item>Sudski registar</item>
    </derivirana_varijabla>
  </DomainObject.Predmet.OstaliListFormatedWithAdress>
  <DomainObject.Predmet.OstaliListFormatedWithAdressOIB>
    <izvorni_sadrzaj>
      <item>Dalibor Tkalčec, OIB 75467731746, Črnec Biškupečki 149, 42204 Črnec Biškupečki punomoćnik sudionika u postupku Lara trans jednostavno društvo s ograničenom odgovornošću za prijevoz i usluge</item>
      <item>Sudski registar</item>
    </izvorni_sadrzaj>
    <derivirana_varijabla naziv="DomainObject.Predmet.OstaliListFormatedWithAdressOIB_1">
      <item>Dalibor Tkalčec, OIB 75467731746, Črnec Biškupečki 149, 42204 Črnec Biškupečki punomoćnik sudionika u postupku Lara trans jednostavno društvo s ograničenom odgovornošću za prijevoz i usluge</item>
      <item>Sudski registar</item>
    </derivirana_varijabla>
  </DomainObject.Predmet.OstaliListFormatedWithAdressOIB>
  <DomainObject.Predmet.OstaliListNazivFormated>
    <izvorni_sadrzaj>
      <item>Dalibor Tkalčec</item>
      <item>Sudski registar</item>
    </izvorni_sadrzaj>
    <derivirana_varijabla naziv="DomainObject.Predmet.OstaliListNazivFormated_1">
      <item>Dalibor Tkalčec</item>
      <item>Sudski registar</item>
    </derivirana_varijabla>
  </DomainObject.Predmet.OstaliListNazivFormated>
  <DomainObject.Predmet.OstaliListNazivFormatedOIB>
    <izvorni_sadrzaj>
      <item>Dalibor Tkalčec, OIB 75467731746</item>
      <item>Sudski registar</item>
    </izvorni_sadrzaj>
    <derivirana_varijabla naziv="DomainObject.Predmet.OstaliListNazivFormatedOIB_1">
      <item>Dalibor Tkalčec, OIB 75467731746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St-344/2018-3</izvorni_sadrzaj>
    <derivirana_varijabla naziv="DomainObject.PoslovniBrojDokumenta_1">St-344/2018-3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Lara trans jednostavno društvo s ograničenom odgovornošću za prijevoz i usluge</izvorni_sadrzaj>
    <derivirana_varijabla naziv="DomainObject.Predmet.ProtustrankaIDrugi_1">Lara trans jednostavno društvo s ograničenom odgovornošću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Lara trans jednostavno društvo s ograničenom odgovornošću za prijevoz i usluge, OIB 58113006745, Črnec 149, 42204 Črnec Biškupečki</izvorni_sadrzaj>
    <derivirana_varijabla naziv="DomainObject.Predmet.ProtustrankaIDrugiAdressOIB_1">Lara trans jednostavno društvo s ograničenom odgovornošću za prijevoz i usluge, OIB 58113006745, Črnec 149,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Lara trans jednostavno društvo s ograničenom odgovornošću za prijevoz i usluge</item>
      <item>Dalibor Tkalčec</item>
      <item>Sudski registar</item>
    </izvorni_sadrzaj>
    <derivirana_varijabla naziv="DomainObject.Predmet.SudioniciListNaziv_1">
      <item>Financijska agencija</item>
      <item>Lara trans jednostavno društvo s ograničenom odgovornošću za prijevoz i usluge</item>
      <item>Dalibor Tkalčec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Lara trans jednostavno društvo s ograničenom odgovornošću za prijevoz i usluge, OIB 58113006745, Črnec 149,42204 Črnec Biškupečki</item>
      <item>Dalibor Tkalčec, OIB 75467731746, Črnec Biškupečki 149,42204 Črnec Biškupečki</item>
      <item>Sudski registar</item>
    </izvorni_sadrzaj>
    <derivirana_varijabla naziv="DomainObject.Predmet.SudioniciListAdressOIB_1">
      <item>Financijska agencija, OIB 85821130368, A. Cesarca 2,42000 Varaždin</item>
      <item>Lara trans jednostavno društvo s ograničenom odgovornošću za prijevoz i usluge, OIB 58113006745, Črnec 149,42204 Črnec Biškupečki</item>
      <item>Dalibor Tkalčec, OIB 75467731746, Črnec Biškupečki 149,42204 Črnec Biškupečki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8D693-DD6E-486E-AF13-CDE952279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2803</properties:Characters>
  <properties:Lines>82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2018-09-20T07:33:00Z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St-344/2018-3 / Odluka - Oglas (odluka_St-344_2018-3.docx)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