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3fb2" w14:paraId="3ae3fb2" w:rsidRDefault="009A549B" w:rsidP="009A549B" w:rsidR="009A549B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9A549B" w:rsidP="009A549B" w:rsidR="009A549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9A549B" w:rsidP="009A549B" w:rsidR="009A549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9A549B" w:rsidP="009A549B" w:rsidR="009A549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602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9A549B" w:rsidP="009A549B" w:rsidR="009A549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9A549B" w:rsidP="009A549B" w:rsidR="009A549B" w:rsidRPr="00ED131D">
      <w:pPr>
        <w:jc w:val="both"/>
        <w:rPr>
          <w:sz w:val="23"/>
          <w:szCs w:val="23"/>
        </w:rPr>
      </w:pPr>
    </w:p>
    <w:p w:rsidRDefault="009A549B" w:rsidP="009A549B" w:rsidR="009A549B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9A549B" w:rsidP="009A549B" w:rsidR="009A549B" w:rsidRPr="00ED131D">
      <w:pPr>
        <w:rPr>
          <w:sz w:val="23"/>
          <w:szCs w:val="23"/>
        </w:rPr>
      </w:pPr>
    </w:p>
    <w:p w:rsidRDefault="009A549B" w:rsidP="009A549B" w:rsidR="009A549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9A549B" w:rsidP="009A549B" w:rsidR="009A549B" w:rsidRPr="00ED131D">
      <w:pPr>
        <w:rPr>
          <w:sz w:val="23"/>
          <w:szCs w:val="23"/>
        </w:rPr>
      </w:pPr>
    </w:p>
    <w:p w:rsidRDefault="009A549B" w:rsidP="009A549B" w:rsidR="009A549B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GASTRO MEDIA j.d.o.o. Tinjan, Rajki 39 A, OIB: 59908646647, </w:t>
      </w:r>
      <w:r w:rsidR="0046492E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2016. </w:t>
      </w:r>
    </w:p>
    <w:p w:rsidRDefault="009A549B" w:rsidP="009A549B" w:rsidR="009A549B" w:rsidRPr="00ED131D">
      <w:pPr>
        <w:jc w:val="both"/>
        <w:rPr>
          <w:sz w:val="23"/>
          <w:szCs w:val="23"/>
        </w:rPr>
      </w:pPr>
    </w:p>
    <w:p w:rsidRDefault="009A549B" w:rsidP="009A549B" w:rsidR="009A549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9A549B" w:rsidP="009A549B" w:rsidR="009A549B" w:rsidRPr="00ED131D">
      <w:pPr>
        <w:jc w:val="center"/>
        <w:rPr>
          <w:sz w:val="23"/>
          <w:szCs w:val="23"/>
        </w:rPr>
      </w:pPr>
    </w:p>
    <w:p w:rsidRDefault="009A549B" w:rsidP="009A549B" w:rsidR="009A549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GASTRO MEDIA j.d.o.o. Tinjan, Rajki 39 A, OIB: 59908646647</w:t>
      </w:r>
      <w:r w:rsidRPr="00ED131D">
        <w:rPr>
          <w:sz w:val="23"/>
          <w:szCs w:val="23"/>
        </w:rPr>
        <w:t>.</w:t>
      </w:r>
    </w:p>
    <w:p w:rsidRDefault="009A549B" w:rsidP="009A549B" w:rsidR="009A549B" w:rsidRPr="00ED131D">
      <w:pPr>
        <w:ind w:firstLine="720"/>
        <w:jc w:val="both"/>
        <w:rPr>
          <w:sz w:val="23"/>
          <w:szCs w:val="23"/>
        </w:rPr>
      </w:pPr>
    </w:p>
    <w:p w:rsidRDefault="009A549B" w:rsidP="009A549B" w:rsidR="009A549B" w:rsidRPr="0046492E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46492E">
        <w:rPr>
          <w:sz w:val="23"/>
          <w:szCs w:val="23"/>
        </w:rPr>
        <w:t xml:space="preserve">se </w:t>
      </w:r>
      <w:r w:rsidR="0046492E" w:rsidRPr="0046492E">
        <w:rPr>
          <w:sz w:val="23"/>
          <w:szCs w:val="23"/>
        </w:rPr>
        <w:t>Zdravko Kuzmić, Zagreb, Horvatovac 13, OIB: 42435648261</w:t>
      </w:r>
      <w:r w:rsidRPr="0046492E">
        <w:rPr>
          <w:sz w:val="23"/>
          <w:szCs w:val="23"/>
        </w:rPr>
        <w:t>.</w:t>
      </w:r>
    </w:p>
    <w:p w:rsidRDefault="009A549B" w:rsidP="009A549B" w:rsidR="009A549B" w:rsidRPr="0046492E">
      <w:pPr>
        <w:ind w:firstLine="720"/>
        <w:jc w:val="both"/>
        <w:rPr>
          <w:bCs w:val="false"/>
          <w:sz w:val="23"/>
          <w:szCs w:val="23"/>
        </w:rPr>
      </w:pPr>
    </w:p>
    <w:p w:rsidRDefault="009A549B" w:rsidP="009A549B" w:rsidR="009A549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GASTRO MEDIA j.d.o.o. Tinjan, Rajki 39 A, OIB: 59908646647</w:t>
      </w:r>
      <w:r w:rsidRPr="00ED131D">
        <w:rPr>
          <w:sz w:val="23"/>
          <w:szCs w:val="23"/>
        </w:rPr>
        <w:t>.</w:t>
      </w:r>
    </w:p>
    <w:p w:rsidRDefault="009A549B" w:rsidP="009A549B" w:rsidR="009A549B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9A549B" w:rsidP="009A549B" w:rsidR="009A549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9A549B" w:rsidP="009A549B" w:rsidR="009A549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9A549B" w:rsidP="009A549B" w:rsidR="009A549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9A549B" w:rsidP="009A549B" w:rsidR="009A549B" w:rsidRPr="00ED131D">
      <w:pPr>
        <w:jc w:val="both"/>
        <w:rPr>
          <w:bCs w:val="false"/>
          <w:sz w:val="23"/>
          <w:szCs w:val="23"/>
        </w:rPr>
      </w:pPr>
    </w:p>
    <w:p w:rsidRDefault="009A549B" w:rsidP="009A549B" w:rsidR="009A549B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9A549B" w:rsidP="009A549B" w:rsidR="009A549B" w:rsidRPr="00ED131D">
      <w:pPr>
        <w:rPr>
          <w:bCs w:val="false"/>
          <w:sz w:val="23"/>
          <w:szCs w:val="23"/>
        </w:rPr>
      </w:pPr>
    </w:p>
    <w:p w:rsidRDefault="009A549B" w:rsidP="009A549B" w:rsidR="009A549B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602/16-3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GASTRO MEDIA j.d.o.o. Tinjan, Rajki 39 A, OIB: 59908646647.</w:t>
      </w:r>
    </w:p>
    <w:p w:rsidRDefault="009A549B" w:rsidP="009A549B" w:rsidR="009A549B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30.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9A549B" w:rsidP="009A549B" w:rsidR="009A549B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9A549B" w:rsidP="009A549B" w:rsidR="009A549B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St-602/16</w:t>
      </w:r>
      <w:r w:rsidRPr="00ED131D">
        <w:rPr>
          <w:sz w:val="23"/>
          <w:szCs w:val="23"/>
        </w:rPr>
        <w:t>-</w:t>
      </w:r>
      <w:r w:rsidR="001F322F"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 w:rsidR="001F322F">
        <w:rPr>
          <w:sz w:val="23"/>
          <w:szCs w:val="23"/>
        </w:rPr>
        <w:t>31</w:t>
      </w:r>
      <w:r>
        <w:rPr>
          <w:sz w:val="23"/>
          <w:szCs w:val="23"/>
        </w:rPr>
        <w:t>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 w:rsidR="001F322F">
        <w:rPr>
          <w:sz w:val="23"/>
          <w:szCs w:val="23"/>
        </w:rPr>
        <w:t>31</w:t>
      </w:r>
      <w:r>
        <w:rPr>
          <w:sz w:val="23"/>
          <w:szCs w:val="23"/>
        </w:rPr>
        <w:t>. svibnja 2016</w:t>
      </w:r>
      <w:r w:rsidRPr="00ED131D">
        <w:rPr>
          <w:sz w:val="23"/>
          <w:szCs w:val="23"/>
        </w:rPr>
        <w:t xml:space="preserve">. g. </w:t>
      </w:r>
    </w:p>
    <w:p w:rsidRDefault="009A549B" w:rsidP="009A549B" w:rsidR="009A549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9A549B" w:rsidP="009A549B" w:rsidR="009A549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9A549B" w:rsidP="009A549B" w:rsidR="009A549B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9A549B" w:rsidP="009A549B" w:rsidR="009A549B" w:rsidRPr="00ED131D">
      <w:pPr>
        <w:jc w:val="center"/>
        <w:rPr>
          <w:sz w:val="23"/>
          <w:szCs w:val="23"/>
        </w:rPr>
      </w:pPr>
    </w:p>
    <w:p w:rsidRDefault="009A549B" w:rsidP="009A549B" w:rsidR="009A549B" w:rsidRPr="00ED131D">
      <w:pPr>
        <w:jc w:val="center"/>
        <w:rPr>
          <w:sz w:val="23"/>
          <w:szCs w:val="23"/>
        </w:rPr>
      </w:pPr>
    </w:p>
    <w:p w:rsidRDefault="009A549B" w:rsidP="009A549B" w:rsidR="009A549B" w:rsidRPr="00ED131D">
      <w:pPr>
        <w:rPr>
          <w:sz w:val="23"/>
          <w:szCs w:val="23"/>
        </w:rPr>
      </w:pPr>
    </w:p>
    <w:p w:rsidRDefault="009A549B" w:rsidP="009A549B" w:rsidR="009A549B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46492E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9A549B" w:rsidP="009A549B" w:rsidR="009A549B" w:rsidRPr="00ED131D">
      <w:pPr>
        <w:ind w:firstLine="720" w:left="2880"/>
        <w:jc w:val="both"/>
        <w:rPr>
          <w:sz w:val="23"/>
          <w:szCs w:val="23"/>
        </w:rPr>
      </w:pPr>
    </w:p>
    <w:p w:rsidRDefault="009A549B" w:rsidP="009A549B" w:rsidR="009A549B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9A549B" w:rsidP="009A549B" w:rsidR="009A549B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9A549B" w:rsidP="009A549B" w:rsidR="009A549B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9A549B" w:rsidP="009A549B" w:rsidR="009A549B">
      <w:pPr>
        <w:jc w:val="both"/>
        <w:rPr>
          <w:sz w:val="23"/>
          <w:szCs w:val="23"/>
        </w:rPr>
      </w:pPr>
    </w:p>
    <w:p w:rsidRDefault="009A549B" w:rsidP="009A549B" w:rsidR="009A549B" w:rsidRPr="00ED131D">
      <w:pPr>
        <w:jc w:val="both"/>
        <w:rPr>
          <w:sz w:val="23"/>
          <w:szCs w:val="23"/>
        </w:rPr>
      </w:pPr>
    </w:p>
    <w:p w:rsidRDefault="009A549B" w:rsidP="009A549B" w:rsidR="009A549B" w:rsidRPr="00ED131D">
      <w:pPr>
        <w:jc w:val="both"/>
        <w:rPr>
          <w:sz w:val="23"/>
          <w:szCs w:val="23"/>
        </w:rPr>
      </w:pPr>
    </w:p>
    <w:p w:rsidRDefault="009A549B" w:rsidP="009A549B" w:rsidR="009A549B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9A549B" w:rsidP="009A549B" w:rsidR="009A54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9A549B" w:rsidP="009A549B" w:rsidR="009A549B" w:rsidRPr="00EA6F91">
      <w:pPr>
        <w:jc w:val="both"/>
        <w:rPr>
          <w:sz w:val="23"/>
          <w:szCs w:val="23"/>
        </w:rPr>
      </w:pPr>
    </w:p>
    <w:p w:rsidRDefault="009A549B" w:rsidP="009A549B" w:rsidR="009A54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9A549B" w:rsidP="009A549B" w:rsidR="009A549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GASTRO MEDIA j.d.o.o. Tinjan, Rajki 39 A, </w:t>
      </w:r>
    </w:p>
    <w:p w:rsidRDefault="009A549B" w:rsidP="009A549B" w:rsidR="009A549B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46492E" w:rsidRPr="0046492E">
        <w:rPr>
          <w:sz w:val="23"/>
          <w:szCs w:val="23"/>
        </w:rPr>
        <w:t>Zdravko Kuzmić, Zagreb, Horvatovac 13</w:t>
      </w:r>
      <w:r w:rsidRPr="00942237">
        <w:rPr>
          <w:sz w:val="23"/>
          <w:szCs w:val="23"/>
        </w:rPr>
        <w:t xml:space="preserve">, </w:t>
      </w:r>
    </w:p>
    <w:p w:rsidRDefault="009A549B" w:rsidP="009A549B" w:rsidR="009A549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9A549B" w:rsidP="009A549B" w:rsidR="009A54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9A549B" w:rsidP="009A549B" w:rsidR="009A54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9A549B" w:rsidP="009A549B" w:rsidR="009A54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9A549B" w:rsidP="009A549B" w:rsidR="009A54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9A549B" w:rsidP="009A549B" w:rsidR="009A549B" w:rsidRPr="00ED131D">
      <w:pPr>
        <w:ind w:left="360"/>
        <w:jc w:val="both"/>
        <w:rPr>
          <w:sz w:val="23"/>
          <w:szCs w:val="23"/>
        </w:rPr>
      </w:pPr>
    </w:p>
    <w:p w:rsidRDefault="009A549B" w:rsidP="009A549B" w:rsidR="009A549B" w:rsidRPr="00ED131D">
      <w:pPr>
        <w:jc w:val="both"/>
        <w:rPr>
          <w:sz w:val="23"/>
          <w:szCs w:val="23"/>
        </w:rPr>
      </w:pPr>
    </w:p>
    <w:p w:rsidRDefault="009A549B" w:rsidP="009A549B" w:rsidR="009A549B" w:rsidRPr="00ED131D">
      <w:pPr>
        <w:rPr>
          <w:sz w:val="23"/>
          <w:szCs w:val="23"/>
        </w:rPr>
      </w:pPr>
    </w:p>
    <w:p w:rsidRDefault="009A549B" w:rsidP="009A549B" w:rsidR="009A549B" w:rsidRPr="00ED131D">
      <w:pPr>
        <w:rPr>
          <w:sz w:val="23"/>
          <w:szCs w:val="23"/>
        </w:rPr>
      </w:pPr>
    </w:p>
    <w:p w:rsidRDefault="009A549B" w:rsidP="009A549B" w:rsidR="009A549B"/>
    <w:p w:rsidRDefault="009A549B" w:rsidP="009A549B" w:rsidR="009A549B"/>
    <w:p w:rsidRDefault="009A549B" w:rsidP="009A549B" w:rsidR="009A549B"/>
    <w:p w:rsidRDefault="009A549B" w:rsidP="009A549B" w:rsidR="009A549B"/>
    <w:p w:rsidRDefault="009A549B" w:rsidP="009A549B" w:rsidR="009A549B"/>
    <w:p w:rsidRDefault="009A549B" w:rsidP="009A549B" w:rsidR="009A549B"/>
    <w:p w:rsidRDefault="009A549B" w:rsidP="009A549B" w:rsidR="009A549B"/>
    <w:p w:rsidRDefault="009A549B" w:rsidP="009A549B" w:rsidR="009A549B"/>
    <w:p w:rsidRDefault="00C77F6F" w:rsidR="00C77F6F"/>
    <w:sectPr w:rsidSect="004523B8" w:rsidR="00C77F6F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49B" w:rsidP="009A549B" w:rsidR="009A549B">
      <w:r>
        <w:separator/>
      </w:r>
    </w:p>
  </w:endnote>
  <w:endnote w:id="0" w:type="continuationSeparator">
    <w:p w:rsidRDefault="009A549B" w:rsidP="009A549B" w:rsidR="009A5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49B" w:rsidP="009A549B" w:rsidR="009A549B">
      <w:r>
        <w:separator/>
      </w:r>
    </w:p>
  </w:footnote>
  <w:footnote w:id="0" w:type="continuationSeparator">
    <w:p w:rsidRDefault="009A549B" w:rsidP="009A549B" w:rsidR="009A5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A549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2BAF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602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6-9</w:t>
        </w:r>
      </w:p>
    </w:sdtContent>
  </w:sdt>
  <w:p w:rsidRDefault="00C22BA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49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49B"/>
    <w:rsid w:val="001F322F"/>
    <w:rsid w:val="0046492E"/>
    <w:rsid w:val="006610C2"/>
    <w:rsid w:val="009A549B"/>
    <w:rsid w:val="00C22BAF"/>
    <w:rsid w:val="00C7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4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54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4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4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4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4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4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0C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0C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0C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0C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49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54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54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4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4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4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54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0C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0C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0C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0C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St-602/2016-9</izvorni_sadrzaj>
    <derivirana_varijabla naziv="DomainObject.Oznaka_1">St-602/2016-9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MEDIA j.d.o.o. TINJAN</izvorni_sadrzaj>
    <derivirana_varijabla naziv="DomainObject.Predmet.ProtustrankaFormated_1">  GASTRO MEDIA j.d.o.o. TINJAN</derivirana_varijabla>
  </DomainObject.Predmet.ProtustrankaFormated>
  <DomainObject.Predmet.ProtustrankaFormatedOIB>
    <izvorni_sadrzaj>  GASTRO MEDIA j.d.o.o. TINJAN, OIB 59908646647</izvorni_sadrzaj>
    <derivirana_varijabla naziv="DomainObject.Predmet.ProtustrankaFormatedOIB_1">  GASTRO MEDIA j.d.o.o. TINJAN, OIB 59908646647</derivirana_varijabla>
  </DomainObject.Predmet.ProtustrankaFormatedOIB>
  <DomainObject.Predmet.ProtustrankaFormatedWithAdress>
    <izvorni_sadrzaj> GASTRO MEDIA j.d.o.o. TINJAN, Rajki 39 A, 52444 Tinjan</izvorni_sadrzaj>
    <derivirana_varijabla naziv="DomainObject.Predmet.ProtustrankaFormatedWithAdress_1"> GASTRO MEDIA j.d.o.o. TINJAN, Rajki 39 A, 52444 Tinjan</derivirana_varijabla>
  </DomainObject.Predmet.ProtustrankaFormatedWithAdress>
  <DomainObject.Predmet.ProtustrankaFormatedWithAdressOIB>
    <izvorni_sadrzaj> GASTRO MEDIA j.d.o.o. TINJAN, OIB 59908646647, Rajki 39 A, 52444 Tinjan</izvorni_sadrzaj>
    <derivirana_varijabla naziv="DomainObject.Predmet.ProtustrankaFormatedWithAdressOIB_1"> GASTRO MEDIA j.d.o.o. TINJAN, OIB 59908646647, Rajki 39 A, 52444 Tinjan</derivirana_varijabla>
  </DomainObject.Predmet.ProtustrankaFormatedWithAdressOIB>
  <DomainObject.Predmet.ProtustrankaWithAdress>
    <izvorni_sadrzaj>GASTRO MEDIA j.d.o.o. TINJAN Rajki 39 A, 52444 Tinjan</izvorni_sadrzaj>
    <derivirana_varijabla naziv="DomainObject.Predmet.ProtustrankaWithAdress_1">GASTRO MEDIA j.d.o.o. TINJAN Rajki 39 A, 52444 Tinjan</derivirana_varijabla>
  </DomainObject.Predmet.ProtustrankaWithAdress>
  <DomainObject.Predmet.ProtustrankaWithAdressOIB>
    <izvorni_sadrzaj>GASTRO MEDIA j.d.o.o. TINJAN, OIB 59908646647, Rajki 39 A, 52444 Tinjan</izvorni_sadrzaj>
    <derivirana_varijabla naziv="DomainObject.Predmet.ProtustrankaWithAdressOIB_1">GASTRO MEDIA j.d.o.o. TINJAN, OIB 59908646647, Rajki 39 A, 52444 Tinjan</derivirana_varijabla>
  </DomainObject.Predmet.ProtustrankaWithAdressOIB>
  <DomainObject.Predmet.ProtustrankaNazivFormated>
    <izvorni_sadrzaj>GASTRO MEDIA j.d.o.o. TINJAN</izvorni_sadrzaj>
    <derivirana_varijabla naziv="DomainObject.Predmet.ProtustrankaNazivFormated_1">GASTRO MEDIA j.d.o.o. TINJAN</derivirana_varijabla>
  </DomainObject.Predmet.ProtustrankaNazivFormated>
  <DomainObject.Predmet.ProtustrankaNazivFormatedOIB>
    <izvorni_sadrzaj>GASTRO MEDIA j.d.o.o. TINJAN, OIB 59908646647</izvorni_sadrzaj>
    <derivirana_varijabla naziv="DomainObject.Predmet.ProtustrankaNazivFormatedOIB_1">GASTRO MEDIA j.d.o.o. TINJAN, OIB 59908646647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Giardni 5, 52100 Pula</izvorni_sadrzaj>
    <derivirana_varijabla naziv="DomainObject.Predmet.StrankaFormatedWithAdress_1"> FINANCIJSKA AGENCIJA, RC RIJEKA, PODRUŽNICA PULA, PULA, Giardni 5, 52100 Pula</derivirana_varijabla>
  </DomainObject.Predmet.StrankaFormatedWithAdress>
  <DomainObject.Predmet.StrankaFormatedWithAdressOIB>
    <izvorni_sadrzaj> FINANCIJSKA AGENCIJA, RC RIJEKA, PODRUŽNICA PULA, PULA, OIB 85821130368, Giardni 5, 52100 Pula</izvorni_sadrzaj>
    <derivirana_varijabla naziv="DomainObject.Predmet.StrankaFormatedWithAdressOIB_1"> FINANCIJSKA AGENCIJA, RC RIJEKA, PODRUŽNICA PULA, PULA, OIB 85821130368, Giardni 5, 52100 Pula</derivirana_varijabla>
  </DomainObject.Predmet.StrankaFormatedWithAdressOIB>
  <DomainObject.Predmet.StrankaWithAdress>
    <izvorni_sadrzaj>FINANCIJSKA AGENCIJA, RC RIJEKA, PODRUŽNICA PULA, PULA Giardni 5,52100 Pula</izvorni_sadrzaj>
    <derivirana_varijabla naziv="DomainObject.Predmet.StrankaWithAdress_1">FINANCIJSKA AGENCIJA, RC RIJEKA, PODRUŽNICA PULA, PULA Giardni 5,52100 Pula</derivirana_varijabla>
  </DomainObject.Predmet.StrankaWithAdress>
  <DomainObject.Predmet.StrankaWithAdressOIB>
    <izvorni_sadrzaj>FINANCIJSKA AGENCIJA, RC RIJEKA, PODRUŽNICA PULA, PULA, OIB 85821130368, Giardni 5,52100 Pula</izvorni_sadrzaj>
    <derivirana_varijabla naziv="DomainObject.Predmet.StrankaWithAdressOIB_1">FINANCIJSKA AGENCIJA, RC RIJEKA, PODRUŽNICA PULA, PULA, OIB 85821130368, Giardni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41838.36</izvorni_sadrzaj>
    <derivirana_varijabla naziv="DomainObject.Predmet.TrenutnaVrijednost_1">41838.36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Giardni 5, 52100 Pula</item>
    </izvorni_sadrzaj>
    <derivirana_varijabla naziv="DomainObject.Predmet.StrankaListFormatedWithAdress_1">
      <item>FINANCIJSKA AGENCIJA, RC RIJEKA, PODRUŽNICA PULA, PULA, Giardni 5, 52100 Pula</item>
    </derivirana_varijabla>
  </DomainObject.Predmet.StrankaListFormatedWithAdress>
  <DomainObject.Predmet.StrankaListFormatedWithAdressOIB>
    <izvorni_sadrzaj>
      <item>FINANCIJSKA AGENCIJA, RC RIJEKA, PODRUŽNICA PULA, PULA, OIB 85821130368, Giardni 5, 52100 Pula</item>
    </izvorni_sadrzaj>
    <derivirana_varijabla naziv="DomainObject.Predmet.StrankaListFormatedWithAdressOIB_1">
      <item>FINANCIJSKA AGENCIJA, RC RIJEKA, PODRUŽNICA PULA, PULA, OIB 85821130368, Giardni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MEDIA j.d.o.o. TINJAN</item>
    </izvorni_sadrzaj>
    <derivirana_varijabla naziv="DomainObject.Predmet.ProtuStrankaListFormated_1">
      <item>GASTRO MEDIA j.d.o.o. TINJAN</item>
    </derivirana_varijabla>
  </DomainObject.Predmet.ProtuStrankaListFormated>
  <DomainObject.Predmet.ProtuStrankaListFormatedOIB>
    <izvorni_sadrzaj>
      <item>GASTRO MEDIA j.d.o.o. TINJAN, OIB 59908646647</item>
    </izvorni_sadrzaj>
    <derivirana_varijabla naziv="DomainObject.Predmet.ProtuStrankaListFormatedOIB_1">
      <item>GASTRO MEDIA j.d.o.o. TINJAN, OIB 59908646647</item>
    </derivirana_varijabla>
  </DomainObject.Predmet.ProtuStrankaListFormatedOIB>
  <DomainObject.Predmet.ProtuStrankaListFormatedWithAdress>
    <izvorni_sadrzaj>
      <item>GASTRO MEDIA j.d.o.o. TINJAN, Rajki 39 A, 52444 Tinjan</item>
    </izvorni_sadrzaj>
    <derivirana_varijabla naziv="DomainObject.Predmet.ProtuStrankaListFormatedWithAdress_1">
      <item>GASTRO MEDIA j.d.o.o. TINJAN, Rajki 39 A, 52444 Tinjan</item>
    </derivirana_varijabla>
  </DomainObject.Predmet.ProtuStrankaListFormatedWithAdress>
  <DomainObject.Predmet.ProtuStrankaListFormatedWithAdressOIB>
    <izvorni_sadrzaj>
      <item>GASTRO MEDIA j.d.o.o. TINJAN, OIB 59908646647, Rajki 39 A, 52444 Tinjan</item>
    </izvorni_sadrzaj>
    <derivirana_varijabla naziv="DomainObject.Predmet.ProtuStrankaListFormatedWithAdressOIB_1">
      <item>GASTRO MEDIA j.d.o.o. TINJAN, OIB 59908646647, Rajki 39 A, 52444 Tinjan</item>
    </derivirana_varijabla>
  </DomainObject.Predmet.ProtuStrankaListFormatedWithAdressOIB>
  <DomainObject.Predmet.ProtuStrankaListNazivFormated>
    <izvorni_sadrzaj>
      <item>GASTRO MEDIA j.d.o.o. TINJAN</item>
    </izvorni_sadrzaj>
    <derivirana_varijabla naziv="DomainObject.Predmet.ProtuStrankaListNazivFormated_1">
      <item>GASTRO MEDIA j.d.o.o. TINJAN</item>
    </derivirana_varijabla>
  </DomainObject.Predmet.ProtuStrankaListNazivFormated>
  <DomainObject.Predmet.ProtuStrankaListNazivFormatedOIB>
    <izvorni_sadrzaj>
      <item>GASTRO MEDIA j.d.o.o. TINJAN, OIB 59908646647</item>
    </izvorni_sadrzaj>
    <derivirana_varijabla naziv="DomainObject.Predmet.ProtuStrankaListNazivFormatedOIB_1">
      <item>GASTRO MEDIA j.d.o.o. TINJAN, OIB 59908646647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St-602/2016-9</izvorni_sadrzaj>
    <derivirana_varijabla naziv="DomainObject.PoslovniBrojDokumenta_1">St-602/2016-9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MEDIA j.d.o.o. TINJAN</izvorni_sadrzaj>
    <derivirana_varijabla naziv="DomainObject.Predmet.ProtustrankaIDrugi_1">GASTRO MEDIA j.d.o.o. TINJAN</derivirana_varijabla>
  </DomainObject.Predmet.ProtustrankaIDrugi>
  <DomainObject.Predmet.StrankaIDrugiAdressOIB>
    <izvorni_sadrzaj>FINANCIJSKA AGENCIJA, RC RIJEKA, PODRUŽNICA PULA, PULA, OIB 85821130368, Giardni 5, 52100 Pula</izvorni_sadrzaj>
    <derivirana_varijabla naziv="DomainObject.Predmet.StrankaIDrugiAdressOIB_1">FINANCIJSKA AGENCIJA, RC RIJEKA, PODRUŽNICA PULA, PULA, OIB 85821130368, Giardni 5, 52100 Pula</derivirana_varijabla>
  </DomainObject.Predmet.StrankaIDrugiAdressOIB>
  <DomainObject.Predmet.ProtustrankaIDrugiAdressOIB>
    <izvorni_sadrzaj>GASTRO MEDIA j.d.o.o. TINJAN, OIB 59908646647, Rajki 39 A, 52444 Tinjan</izvorni_sadrzaj>
    <derivirana_varijabla naziv="DomainObject.Predmet.ProtustrankaIDrugiAdressOIB_1">GASTRO MEDIA j.d.o.o. TINJAN, OIB 59908646647, Rajki 39 A,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MEDIA j.d.o.o. TINJAN</item>
    </izvorni_sadrzaj>
    <derivirana_varijabla naziv="DomainObject.Predmet.SudioniciListNaziv_1">
      <item>FINANCIJSKA AGENCIJA, RC RIJEKA, PODRUŽNICA PULA, PULA</item>
      <item>GASTRO MEDIA j.d.o.o. TINJAN</item>
    </derivirana_varijabla>
  </DomainObject.Predmet.SudioniciListNaziv>
  <DomainObject.Predmet.SudioniciListAdressOIB>
    <izvorni_sadrzaj>
      <item>FINANCIJSKA AGENCIJA, RC RIJEKA, PODRUŽNICA PULA, PULA, OIB 85821130368, Giardni 5,52100 Pula</item>
      <item>GASTRO MEDIA j.d.o.o. TINJAN, OIB 59908646647, Rajki 39 A,52444 Tinjan</item>
    </izvorni_sadrzaj>
    <derivirana_varijabla naziv="DomainObject.Predmet.SudioniciListAdressOIB_1">
      <item>FINANCIJSKA AGENCIJA, RC RIJEKA, PODRUŽNICA PULA, PULA, OIB 85821130368, Giardni 5,52100 Pula</item>
      <item>GASTRO MEDIA j.d.o.o. TINJAN, OIB 59908646647, Rajki 39 A,52444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59908646647</item>
    </izvorni_sadrzaj>
    <derivirana_varijabla naziv="DomainObject.Predmet.SudioniciListNazivOIB_1">
      <item>, OIB 85821130368</item>
      <item>, OIB 59908646647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3349</properties:Characters>
  <properties:Lines>98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2016-07-08T12:37:00Z</dcterms:created>
  <dc:creator>Jasmina Matika</dc:creator>
  <cp:lastModifiedBy>Jasmina Matika</cp:lastModifiedBy>
  <cp:lastPrinted>2016-09-02T06:35:00Z</cp:lastPrinted>
  <dcterms:modified xmlns:xsi="http://www.w3.org/2001/XMLSchema-instance" xsi:type="dcterms:W3CDTF">2016-09-02T06:35:00Z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