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83b3" w14:paraId="71d83b3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FD5E44">
        <w:rPr>
          <w:b/>
        </w:rPr>
        <w:t>426</w:t>
      </w:r>
      <w:r>
        <w:rPr>
          <w:b/>
        </w:rPr>
        <w:t>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FD5E44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FD5E44">
        <w:rPr>
          <w:sz w:val="22"/>
          <w:szCs w:val="22"/>
        </w:rPr>
        <w:t xml:space="preserve">SILEX SEDES j.d.o.o., Dubrovnik, Uz Posat 3, OIB: 90404943231, </w:t>
      </w:r>
      <w:r w:rsidRPr="00F14A92">
        <w:t>dana</w:t>
      </w:r>
      <w:r w:rsidR="00583F5B" w:rsidRPr="00F14A92">
        <w:t xml:space="preserve"> </w:t>
      </w:r>
      <w:r w:rsidR="0022156B">
        <w:t>20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FD5E44">
        <w:rPr>
          <w:sz w:val="22"/>
          <w:szCs w:val="22"/>
        </w:rPr>
        <w:t xml:space="preserve">SILEX SEDES j.d.o.o., Dubrovnik, Uz Posat 3, OIB: 90404943231, 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</w:t>
      </w:r>
      <w:r w:rsidR="00FD5E44">
        <w:t>426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2146F5">
        <w:t>15</w:t>
      </w:r>
      <w:r w:rsidR="007D1373">
        <w:t xml:space="preserve">. </w:t>
      </w:r>
      <w:r w:rsidR="002146F5">
        <w:t>lipnja 201</w:t>
      </w:r>
      <w:r w:rsidR="002D78E4" w:rsidRPr="00F14A92">
        <w:t>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FD5E44">
        <w:rPr>
          <w:sz w:val="22"/>
          <w:szCs w:val="22"/>
        </w:rPr>
        <w:t>SILEX SEDES j.d.o.o., Dubrovnik, Uz Posat 3, OIB: 90404943231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</w:t>
      </w:r>
      <w:r w:rsidR="00CF4F6D">
        <w:t>426</w:t>
      </w:r>
      <w:r w:rsidR="008C23BA">
        <w:t>/</w:t>
      </w:r>
      <w:r w:rsidR="002D78E4" w:rsidRPr="00F14A92">
        <w:t xml:space="preserve">16 od </w:t>
      </w:r>
      <w:r w:rsidR="002146F5">
        <w:t>16</w:t>
      </w:r>
      <w:r w:rsidR="007D1373">
        <w:t xml:space="preserve">. </w:t>
      </w:r>
      <w:r w:rsidR="002146F5">
        <w:t xml:space="preserve">kolovoza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2146F5">
        <w:t>683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2146F5">
        <w:t xml:space="preserve"> 22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2146F5">
        <w:t>683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146F5" w:rsidP="002146F5" w:rsidR="002146F5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22156B">
        <w:rPr>
          <w:b/>
        </w:rPr>
        <w:t>20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4F4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FD5E44">
          <w:t>426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146F5"/>
    <w:rsid w:val="0022156B"/>
    <w:rsid w:val="002D78E4"/>
    <w:rsid w:val="00357C43"/>
    <w:rsid w:val="00407841"/>
    <w:rsid w:val="00443432"/>
    <w:rsid w:val="004778A7"/>
    <w:rsid w:val="004A2886"/>
    <w:rsid w:val="00550A50"/>
    <w:rsid w:val="00583F5B"/>
    <w:rsid w:val="005C12B7"/>
    <w:rsid w:val="0065181B"/>
    <w:rsid w:val="006B2287"/>
    <w:rsid w:val="006E55D9"/>
    <w:rsid w:val="00781725"/>
    <w:rsid w:val="007D1373"/>
    <w:rsid w:val="008C23BA"/>
    <w:rsid w:val="0092591E"/>
    <w:rsid w:val="00963C59"/>
    <w:rsid w:val="009D5071"/>
    <w:rsid w:val="00A04C7F"/>
    <w:rsid w:val="00A126EF"/>
    <w:rsid w:val="00A43549"/>
    <w:rsid w:val="00AC50D3"/>
    <w:rsid w:val="00AD3E9E"/>
    <w:rsid w:val="00C25D2F"/>
    <w:rsid w:val="00C36BE0"/>
    <w:rsid w:val="00CC5486"/>
    <w:rsid w:val="00CF4F6D"/>
    <w:rsid w:val="00E0120F"/>
    <w:rsid w:val="00E65EDA"/>
    <w:rsid w:val="00E9602B"/>
    <w:rsid w:val="00EA5C88"/>
    <w:rsid w:val="00F14A92"/>
    <w:rsid w:val="00F674F4"/>
    <w:rsid w:val="00FD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4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4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4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4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7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4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4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4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4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St-1426/2016</izvorni_sadrzaj>
    <derivirana_varijabla naziv="DomainObject.Predmet.OznakaBroj_1">St-1426/2016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SILEX SEDES j.d.o.o. za trgovinu, turizam i usluge</izvorni_sadrzaj>
    <derivirana_varijabla naziv="DomainObject.Predmet.ProtustrankaFormated_1">  SILEX SEDES j.d.o.o. za trgovinu, turizam i usluge</derivirana_varijabla>
  </DomainObject.Predmet.ProtustrankaFormated>
  <DomainObject.Predmet.ProtustrankaFormatedOIB>
    <izvorni_sadrzaj>  SILEX SEDES j.d.o.o. za trgovinu, turizam i usluge, OIB 90404943231</izvorni_sadrzaj>
    <derivirana_varijabla naziv="DomainObject.Predmet.ProtustrankaFormatedOIB_1">  SILEX SEDES j.d.o.o. za trgovinu, turizam i usluge, OIB 90404943231</derivirana_varijabla>
  </DomainObject.Predmet.ProtustrankaFormatedOIB>
  <DomainObject.Predmet.ProtustrankaFormatedWithAdress>
    <izvorni_sadrzaj> SILEX SEDES j.d.o.o. za trgovinu, turizam i usluge, Uz Posat 3, 20000 Dubrovnik</izvorni_sadrzaj>
    <derivirana_varijabla naziv="DomainObject.Predmet.ProtustrankaFormatedWithAdress_1"> SILEX SEDES j.d.o.o. za trgovinu, turizam i usluge, Uz Posat 3, 20000 Dubrovnik</derivirana_varijabla>
  </DomainObject.Predmet.ProtustrankaFormatedWithAdress>
  <DomainObject.Predmet.ProtustrankaFormatedWithAdressOIB>
    <izvorni_sadrzaj> SILEX SEDES j.d.o.o. za trgovinu, turizam i usluge, OIB 90404943231, Uz Posat 3, 20000 Dubrovnik</izvorni_sadrzaj>
    <derivirana_varijabla naziv="DomainObject.Predmet.ProtustrankaFormatedWithAdressOIB_1"> SILEX SEDES j.d.o.o. za trgovinu, turizam i usluge, OIB 90404943231, Uz Posat 3, 20000 Dubrovnik</derivirana_varijabla>
  </DomainObject.Predmet.ProtustrankaFormatedWithAdressOIB>
  <DomainObject.Predmet.ProtustrankaWithAdress>
    <izvorni_sadrzaj>SILEX SEDES j.d.o.o. za trgovinu, turizam i usluge Uz Posat 3, 20000 Dubrovnik</izvorni_sadrzaj>
    <derivirana_varijabla naziv="DomainObject.Predmet.ProtustrankaWithAdress_1">SILEX SEDES j.d.o.o. za trgovinu, turizam i usluge Uz Posat 3, 20000 Dubrovnik</derivirana_varijabla>
  </DomainObject.Predmet.ProtustrankaWithAdress>
  <DomainObject.Predmet.ProtustrankaWithAdressOIB>
    <izvorni_sadrzaj>SILEX SEDES j.d.o.o. za trgovinu, turizam i usluge, OIB 90404943231, Uz Posat 3, 20000 Dubrovnik</izvorni_sadrzaj>
    <derivirana_varijabla naziv="DomainObject.Predmet.ProtustrankaWithAdressOIB_1">SILEX SEDES j.d.o.o. za trgovinu, turizam i usluge, OIB 90404943231, Uz Posat 3, 20000 Dubrovnik</derivirana_varijabla>
  </DomainObject.Predmet.ProtustrankaWithAdressOIB>
  <DomainObject.Predmet.ProtustrankaNazivFormated>
    <izvorni_sadrzaj>SILEX SEDES j.d.o.o. za trgovinu, turizam i usluge</izvorni_sadrzaj>
    <derivirana_varijabla naziv="DomainObject.Predmet.ProtustrankaNazivFormated_1">SILEX SEDES j.d.o.o. za trgovinu, turizam i usluge</derivirana_varijabla>
  </DomainObject.Predmet.ProtustrankaNazivFormated>
  <DomainObject.Predmet.ProtustrankaNazivFormatedOIB>
    <izvorni_sadrzaj>SILEX SEDES j.d.o.o. za trgovinu, turizam i usluge, OIB 90404943231</izvorni_sadrzaj>
    <derivirana_varijabla naziv="DomainObject.Predmet.ProtustrankaNazivFormatedOIB_1">SILEX SEDES j.d.o.o. za trgovinu, turizam i usluge, OIB 90404943231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66100.35</izvorni_sadrzaj>
    <derivirana_varijabla naziv="DomainObject.Predmet.TrenutnaVrijednost_1">66100.35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SILEX SEDES j.d.o.o. za trgovinu, turizam i usluge</item>
    </izvorni_sadrzaj>
    <derivirana_varijabla naziv="DomainObject.Predmet.ProtuStrankaListFormated_1">
      <item>SILEX SEDES j.d.o.o. za trgovinu, turizam i usluge</item>
    </derivirana_varijabla>
  </DomainObject.Predmet.ProtuStrankaListFormated>
  <DomainObject.Predmet.ProtuStrankaListFormatedOIB>
    <izvorni_sadrzaj>
      <item>SILEX SEDES j.d.o.o. za trgovinu, turizam i usluge, OIB 90404943231</item>
    </izvorni_sadrzaj>
    <derivirana_varijabla naziv="DomainObject.Predmet.ProtuStrankaListFormatedOIB_1">
      <item>SILEX SEDES j.d.o.o. za trgovinu, turizam i usluge, OIB 90404943231</item>
    </derivirana_varijabla>
  </DomainObject.Predmet.ProtuStrankaListFormatedOIB>
  <DomainObject.Predmet.ProtuStrankaListFormatedWithAdress>
    <izvorni_sadrzaj>
      <item>SILEX SEDES j.d.o.o. za trgovinu, turizam i usluge, Uz Posat 3, 20000 Dubrovnik</item>
    </izvorni_sadrzaj>
    <derivirana_varijabla naziv="DomainObject.Predmet.ProtuStrankaListFormatedWithAdress_1">
      <item>SILEX SEDES j.d.o.o. za trgovinu, turizam i usluge, Uz Posat 3, 20000 Dubrovnik</item>
    </derivirana_varijabla>
  </DomainObject.Predmet.ProtuStrankaListFormatedWithAdress>
  <DomainObject.Predmet.ProtuStrankaListFormatedWithAdressOIB>
    <izvorni_sadrzaj>
      <item>SILEX SEDES j.d.o.o. za trgovinu, turizam i usluge, OIB 90404943231, Uz Posat 3, 20000 Dubrovnik</item>
    </izvorni_sadrzaj>
    <derivirana_varijabla naziv="DomainObject.Predmet.ProtuStrankaListFormatedWithAdressOIB_1">
      <item>SILEX SEDES j.d.o.o. za trgovinu, turizam i usluge, OIB 90404943231, Uz Posat 3, 20000 Dubrovnik</item>
    </derivirana_varijabla>
  </DomainObject.Predmet.ProtuStrankaListFormatedWithAdressOIB>
  <DomainObject.Predmet.ProtuStrankaListNazivFormated>
    <izvorni_sadrzaj>
      <item>SILEX SEDES j.d.o.o. za trgovinu, turizam i usluge</item>
    </izvorni_sadrzaj>
    <derivirana_varijabla naziv="DomainObject.Predmet.ProtuStrankaListNazivFormated_1">
      <item>SILEX SEDES j.d.o.o. za trgovinu, turizam i usluge</item>
    </derivirana_varijabla>
  </DomainObject.Predmet.ProtuStrankaListNazivFormated>
  <DomainObject.Predmet.ProtuStrankaListNazivFormatedOIB>
    <izvorni_sadrzaj>
      <item>SILEX SEDES j.d.o.o. za trgovinu, turizam i usluge, OIB 90404943231</item>
    </izvorni_sadrzaj>
    <derivirana_varijabla naziv="DomainObject.Predmet.ProtuStrankaListNazivFormatedOIB_1">
      <item>SILEX SEDES j.d.o.o. za trgovinu, turizam i usluge, OIB 90404943231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SILEX SEDES j.d.o.o. za trgovinu, turizam i usluge</izvorni_sadrzaj>
    <derivirana_varijabla naziv="DomainObject.Predmet.ProtustrankaIDrugi_1">SILEX SEDES j.d.o.o.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SILEX SEDES j.d.o.o. za trgovinu, turizam i usluge, OIB 90404943231, Uz Posat 3, 20000 Dubrovnik</izvorni_sadrzaj>
    <derivirana_varijabla naziv="DomainObject.Predmet.ProtustrankaIDrugiAdressOIB_1">SILEX SEDES j.d.o.o. za trgovinu, turizam i usluge, OIB 90404943231, Uz Posat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SILEX SEDES j.d.o.o. za trgovinu, turizam i usluge</item>
    </izvorni_sadrzaj>
    <derivirana_varijabla naziv="DomainObject.Predmet.SudioniciListNaziv_1">
      <item>FINA, RC Split, Podružnica Dubrovnik</item>
      <item>SILEX SEDES j.d.o.o.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SILEX SEDES j.d.o.o. za trgovinu, turizam i usluge, OIB 90404943231, Uz Posat 3,20000 Dubrovnik</item>
    </izvorni_sadrzaj>
    <derivirana_varijabla naziv="DomainObject.Predmet.SudioniciListAdressOIB_1">
      <item>FINA, RC Split, Podružnica Dubrovnik, OIB 85821130368, Vukovarska 2,20000 Dubrovnik</item>
      <item>SILEX SEDES j.d.o.o. za trgovinu, turizam i usluge, OIB 90404943231, Uz Posat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90404943231</item>
    </izvorni_sadrzaj>
    <derivirana_varijabla naziv="DomainObject.Predmet.SudioniciListNazivOIB_1">
      <item>, OIB 85821130368</item>
      <item>, OIB 90404943231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3555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2017-01-17T10:54:00Z</dcterms:created>
  <dc:creator>Diana Butigan Granić</dc:creator>
  <cp:lastModifiedBy>Mara Marčinko</cp:lastModifiedBy>
  <cp:lastPrinted>2016-09-09T08:23:00Z</cp:lastPrinted>
  <dcterms:modified xmlns:xsi="http://www.w3.org/2001/XMLSchema-instance" xsi:type="dcterms:W3CDTF">2017-01-20T08:45:00Z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