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6667" w14:paraId="b406667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347580">
        <w:rPr>
          <w:rFonts w:hAnsi="Times New Roman" w:ascii="Times New Roman"/>
          <w:sz w:val="24"/>
          <w:szCs w:val="24"/>
        </w:rPr>
        <w:t>913/16-</w:t>
      </w:r>
      <w:r>
        <w:rPr>
          <w:rFonts w:hAnsi="Times New Roman" w:ascii="Times New Roman"/>
          <w:sz w:val="24"/>
          <w:szCs w:val="24"/>
        </w:rPr>
        <w:t>15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3475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3475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predmetu predlagatelja </w:t>
      </w:r>
      <w:r w:rsidR="00347580" w:rsidRPr="00347580">
        <w:rPr>
          <w:rFonts w:hAnsi="Times New Roman" w:ascii="Times New Roman"/>
          <w:sz w:val="24"/>
          <w:szCs w:val="24"/>
        </w:rPr>
        <w:t xml:space="preserve">Financijska agencija Regionalni centar Osijek, za otvaranje stečajnog  postupka nad dužnikom </w:t>
      </w:r>
      <w:r w:rsidR="00347580" w:rsidRPr="00347580">
        <w:rPr>
          <w:rFonts w:hAnsi="Times New Roman" w:ascii="Times New Roman"/>
          <w:b/>
          <w:sz w:val="24"/>
          <w:szCs w:val="24"/>
        </w:rPr>
        <w:t>Z.DRVO d.o.o. Zmajevac, Planina 170, 31307 Zmajevac, OIB: 85605645976, MBS: 030104920</w:t>
      </w:r>
      <w:r w:rsidRPr="00347580">
        <w:rPr>
          <w:rFonts w:hAnsi="Times New Roman" w:ascii="Times New Roman"/>
          <w:b/>
          <w:sz w:val="24"/>
          <w:szCs w:val="24"/>
        </w:rPr>
        <w:t xml:space="preserve">, </w:t>
      </w:r>
      <w:r w:rsidRPr="00347580">
        <w:rPr>
          <w:rFonts w:hAnsi="Times New Roman" w:ascii="Times New Roman"/>
          <w:sz w:val="24"/>
          <w:szCs w:val="24"/>
        </w:rPr>
        <w:t xml:space="preserve">dana </w:t>
      </w:r>
      <w:r w:rsidR="00347580">
        <w:rPr>
          <w:rFonts w:hAnsi="Times New Roman" w:ascii="Times New Roman"/>
          <w:sz w:val="24"/>
          <w:szCs w:val="24"/>
        </w:rPr>
        <w:t>23. siječnja 2017. g.,</w:t>
      </w:r>
    </w:p>
    <w:p w:rsidRDefault="00347580" w:rsidP="00347580" w:rsidR="00F427F2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347580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3475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347580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347580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68716B" w:rsidR="00A10D32" w:rsidRPr="0068716B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Stečajnom</w:t>
      </w:r>
      <w:r w:rsidR="002C0D19" w:rsidRPr="00CB48F2">
        <w:rPr>
          <w:rFonts w:hAnsi="Times New Roman" w:ascii="Times New Roman"/>
          <w:sz w:val="24"/>
          <w:szCs w:val="24"/>
        </w:rPr>
        <w:t xml:space="preserve"> upravitelj</w:t>
      </w:r>
      <w:r w:rsidRPr="00CB48F2">
        <w:rPr>
          <w:rFonts w:hAnsi="Times New Roman" w:ascii="Times New Roman"/>
          <w:sz w:val="24"/>
          <w:szCs w:val="24"/>
        </w:rPr>
        <w:t xml:space="preserve">u </w:t>
      </w:r>
      <w:r w:rsidR="00036901" w:rsidRPr="00036901">
        <w:rPr>
          <w:rFonts w:hAnsi="Times New Roman" w:ascii="Times New Roman"/>
          <w:b/>
          <w:sz w:val="24"/>
          <w:szCs w:val="24"/>
        </w:rPr>
        <w:t>Zoranu Subotić iz B. Manastira</w:t>
      </w:r>
      <w:r w:rsidR="00036901" w:rsidRPr="00CB48F2">
        <w:rPr>
          <w:rFonts w:hAnsi="Times New Roman" w:ascii="Times New Roman"/>
          <w:sz w:val="24"/>
          <w:szCs w:val="24"/>
        </w:rPr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</w:t>
      </w:r>
      <w:r w:rsidR="0068716B">
        <w:rPr>
          <w:rFonts w:hAnsi="Times New Roman" w:ascii="Times New Roman"/>
          <w:sz w:val="24"/>
          <w:szCs w:val="24"/>
        </w:rPr>
        <w:t xml:space="preserve"> </w:t>
      </w:r>
      <w:r w:rsidR="00347580" w:rsidRPr="00347580">
        <w:rPr>
          <w:rFonts w:hAnsi="Times New Roman" w:ascii="Times New Roman"/>
          <w:b/>
          <w:sz w:val="24"/>
          <w:szCs w:val="24"/>
        </w:rPr>
        <w:t>Z.DRVO d.o.o. Zmajevac, Planina 170, 31307 Zmajevac, OIB: 85605645976, MBS: 030104920</w:t>
      </w:r>
      <w:r w:rsidR="00347580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68716B">
        <w:rPr>
          <w:rFonts w:hAnsi="Times New Roman" w:ascii="Times New Roman"/>
          <w:sz w:val="24"/>
          <w:szCs w:val="24"/>
        </w:rPr>
        <w:t xml:space="preserve">u iznosu od </w:t>
      </w:r>
      <w:r w:rsidR="00347580">
        <w:rPr>
          <w:rFonts w:hAnsi="Times New Roman" w:ascii="Times New Roman"/>
          <w:sz w:val="24"/>
          <w:szCs w:val="24"/>
        </w:rPr>
        <w:t>10.000</w:t>
      </w:r>
      <w:r w:rsidR="00A10D32" w:rsidRPr="0068716B">
        <w:rPr>
          <w:rFonts w:hAnsi="Times New Roman" w:ascii="Times New Roman"/>
          <w:sz w:val="24"/>
          <w:szCs w:val="24"/>
        </w:rPr>
        <w:t>,00 kn</w:t>
      </w:r>
      <w:r w:rsidR="00036901" w:rsidRPr="0068716B">
        <w:rPr>
          <w:rFonts w:hAnsi="Times New Roman" w:ascii="Times New Roman"/>
          <w:sz w:val="24"/>
          <w:szCs w:val="24"/>
        </w:rPr>
        <w:t xml:space="preserve"> bruto</w:t>
      </w:r>
      <w:r w:rsidR="00A10D32" w:rsidRPr="0068716B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68716B" w:rsidP="0068716B" w:rsidR="00CB48F2" w:rsidRPr="0068716B">
      <w:pPr>
        <w:pStyle w:val="Bezproreda10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iznose iz točke 1. i 2. ovog rješenja sa žiro računa stečajnog dužnika</w:t>
      </w:r>
      <w:r w:rsidRPr="00952912">
        <w:rPr>
          <w:rFonts w:hAnsi="Times New Roman" w:ascii="Times New Roman"/>
          <w:sz w:val="24"/>
          <w:szCs w:val="24"/>
        </w:rPr>
        <w:t>.</w:t>
      </w:r>
    </w:p>
    <w:p w:rsidRDefault="00CB48F2" w:rsidP="00CB48F2" w:rsidR="00CB48F2" w:rsidRPr="00036901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347580">
        <w:t>913/16</w:t>
      </w:r>
      <w:r w:rsidR="00CB48F2">
        <w:t xml:space="preserve"> od </w:t>
      </w:r>
      <w:r w:rsidR="00347580">
        <w:t>22. rujna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347580" w:rsidRPr="00347580">
        <w:rPr>
          <w:b/>
        </w:rPr>
        <w:t>Z.DRVO d.o.o. Zmajevac, Planina 170, 31307 Zmajevac, OIB: 85605645976, MBS: 030104920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036901">
        <w:t>Zoran Subotić iz B. Manastira.</w:t>
      </w:r>
    </w:p>
    <w:p w:rsidRDefault="008F7595" w:rsidP="009E1001" w:rsidR="008F7595">
      <w:pPr>
        <w:pStyle w:val="Tijeloteksta"/>
        <w:ind w:firstLine="708"/>
      </w:pPr>
    </w:p>
    <w:p w:rsidRDefault="00347580" w:rsidP="009E1001" w:rsidR="00347580">
      <w:pPr>
        <w:pStyle w:val="Tijeloteksta"/>
        <w:ind w:firstLine="708"/>
      </w:pPr>
    </w:p>
    <w:p w:rsidRDefault="00347580" w:rsidP="009E1001" w:rsidR="00347580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4B6AE1" w:rsidP="00036901" w:rsidR="004B6AE1">
      <w:pPr>
        <w:pStyle w:val="Tijeloteksta"/>
      </w:pPr>
    </w:p>
    <w:p w:rsidRDefault="00347580" w:rsidP="00347580" w:rsidR="00347580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913/16-15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47580">
        <w:rPr>
          <w:rFonts w:hAnsi="Times New Roman" w:ascii="Times New Roman"/>
          <w:sz w:val="24"/>
          <w:szCs w:val="24"/>
        </w:rPr>
        <w:t>16.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347580">
        <w:rPr>
          <w:rFonts w:hAnsi="Times New Roman" w:ascii="Times New Roman"/>
          <w:sz w:val="24"/>
          <w:szCs w:val="24"/>
        </w:rPr>
        <w:t xml:space="preserve"> na ročištu od 16. studenog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347580">
        <w:rPr>
          <w:rFonts w:hAnsi="Times New Roman" w:ascii="Times New Roman"/>
          <w:sz w:val="24"/>
          <w:szCs w:val="24"/>
        </w:rPr>
        <w:t>10.000,00</w:t>
      </w:r>
      <w:r>
        <w:rPr>
          <w:rFonts w:hAnsi="Times New Roman" w:ascii="Times New Roman"/>
          <w:sz w:val="24"/>
          <w:szCs w:val="24"/>
        </w:rPr>
        <w:t xml:space="preserve">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47580">
        <w:rPr>
          <w:rFonts w:hAnsi="Times New Roman" w:ascii="Times New Roman"/>
          <w:sz w:val="24"/>
          <w:szCs w:val="24"/>
        </w:rPr>
        <w:t>23. siječnja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036901">
        <w:rPr>
          <w:rFonts w:hAnsi="Times New Roman" w:ascii="Times New Roman"/>
          <w:sz w:val="24"/>
          <w:szCs w:val="24"/>
        </w:rPr>
        <w:t>Zoran Subotić</w:t>
      </w:r>
    </w:p>
    <w:p w:rsidRDefault="00347580" w:rsidP="003B450C" w:rsidR="00F427F2" w:rsidRPr="0034758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3D1" w:rsidP="00F427F2" w:rsidR="000853D1">
      <w:pPr>
        <w:spacing w:lineRule="auto" w:line="240" w:after="0"/>
      </w:pPr>
      <w:r>
        <w:separator/>
      </w:r>
    </w:p>
  </w:endnote>
  <w:endnote w:id="0" w:type="continuationSeparator">
    <w:p w:rsidRDefault="000853D1" w:rsidP="00F427F2" w:rsidR="000853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3D1" w:rsidP="00F427F2" w:rsidR="000853D1">
      <w:pPr>
        <w:spacing w:lineRule="auto" w:line="240" w:after="0"/>
      </w:pPr>
      <w:r>
        <w:separator/>
      </w:r>
    </w:p>
  </w:footnote>
  <w:footnote w:id="0" w:type="continuationSeparator">
    <w:p w:rsidRDefault="000853D1" w:rsidP="00F427F2" w:rsidR="000853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77FF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853D1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477FF"/>
    <w:rsid w:val="00573829"/>
    <w:rsid w:val="00593C2F"/>
    <w:rsid w:val="00594D7A"/>
    <w:rsid w:val="005A583D"/>
    <w:rsid w:val="005E4C89"/>
    <w:rsid w:val="00604F26"/>
    <w:rsid w:val="0063768B"/>
    <w:rsid w:val="0066718C"/>
    <w:rsid w:val="00682389"/>
    <w:rsid w:val="0068716B"/>
    <w:rsid w:val="00697B15"/>
    <w:rsid w:val="0071464C"/>
    <w:rsid w:val="00752475"/>
    <w:rsid w:val="00760EDA"/>
    <w:rsid w:val="007B43BB"/>
    <w:rsid w:val="007B7E29"/>
    <w:rsid w:val="007F0A8A"/>
    <w:rsid w:val="00802CC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7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7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7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7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78357-BFA1-4102-B28D-8E7F44B2F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465</properties:Words>
  <properties:Characters>2500</properties:Characters>
  <properties:Lines>125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2017-01-23T09:23:00Z</dcterms:created>
  <dc:creator>Blanka</dc:creator>
  <cp:lastModifiedBy>Danijela Sekulić</cp:lastModifiedBy>
  <cp:lastPrinted>2017-01-23T09:23:00Z</cp:lastPrinted>
  <dcterms:modified xmlns:xsi="http://www.w3.org/2001/XMLSchema-instance" xsi:type="dcterms:W3CDTF">2017-01-23T09:24:00Z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