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98bf" w14:paraId="4fa98bf" w:rsidRDefault="003F5890" w:rsidP="003F5890" w:rsidR="003F589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890" w:rsidP="003F5890" w:rsidR="003F5890" w:rsidRPr="00746C4B">
      <w:r w:rsidRPr="00746C4B">
        <w:t>REPUBLIKA HRVATSKA</w:t>
      </w:r>
    </w:p>
    <w:p w:rsidRDefault="003F5890" w:rsidP="003F5890" w:rsidR="003F5890" w:rsidRPr="00746C4B">
      <w:r w:rsidRPr="00746C4B">
        <w:t xml:space="preserve">TRGOVAČKI SUD U ZAGREBU                       </w:t>
      </w:r>
      <w:r>
        <w:t xml:space="preserve">                           </w:t>
      </w:r>
    </w:p>
    <w:p w:rsidRDefault="003F5890" w:rsidP="003F5890" w:rsidR="003F5890" w:rsidRPr="00746C4B">
      <w:proofErr w:type="spellStart"/>
      <w:r w:rsidRPr="00746C4B">
        <w:t>Amruševa</w:t>
      </w:r>
      <w:proofErr w:type="spellEnd"/>
      <w:r w:rsidRPr="00746C4B">
        <w:t xml:space="preserve"> 2/II</w:t>
      </w:r>
    </w:p>
    <w:p w:rsidRDefault="003F5890" w:rsidP="003F5890" w:rsidR="003F5890" w:rsidRPr="00746C4B">
      <w:pPr>
        <w:jc w:val="center"/>
      </w:pPr>
      <w:r w:rsidRPr="00746C4B">
        <w:t>REPUBLIKA HRVATSKA</w:t>
      </w:r>
    </w:p>
    <w:p w:rsidRDefault="003F5890" w:rsidP="003F5890" w:rsidR="003F5890" w:rsidRPr="00746C4B">
      <w:pPr>
        <w:jc w:val="center"/>
      </w:pPr>
      <w:r w:rsidRPr="00746C4B">
        <w:t>R J E Š E NJ E</w:t>
      </w:r>
    </w:p>
    <w:p w:rsidRDefault="003F5890" w:rsidP="003F5890" w:rsidR="003F5890" w:rsidRPr="00473165"/>
    <w:p w:rsidRDefault="009B72EB" w:rsidP="009B72EB" w:rsidR="009B72EB">
      <w:pPr>
        <w:jc w:val="both"/>
        <w:rPr>
          <w:lang w:val="pt-BR"/>
        </w:rPr>
      </w:pPr>
      <w:r w:rsidRPr="00BE2BB6">
        <w:rPr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7D3334">
        <w:rPr>
          <w:lang w:val="pt-BR"/>
        </w:rPr>
        <w:t>FIBER DISK d.o.o.</w:t>
      </w:r>
      <w:r>
        <w:rPr>
          <w:lang w:val="pt-BR"/>
        </w:rPr>
        <w:t xml:space="preserve">, </w:t>
      </w:r>
      <w:r w:rsidRPr="007D3334">
        <w:rPr>
          <w:lang w:val="pt-BR"/>
        </w:rPr>
        <w:t>Zagreb (Grad Zagreb)</w:t>
      </w:r>
      <w:r>
        <w:rPr>
          <w:lang w:val="pt-BR"/>
        </w:rPr>
        <w:t xml:space="preserve">, </w:t>
      </w:r>
      <w:r w:rsidRPr="007D3334">
        <w:rPr>
          <w:lang w:val="pt-BR"/>
        </w:rPr>
        <w:t>Hrvatskog proljeća 28</w:t>
      </w:r>
      <w:r>
        <w:rPr>
          <w:lang w:val="pt-BR"/>
        </w:rPr>
        <w:t>, OIB:</w:t>
      </w:r>
      <w:r w:rsidRPr="00830169">
        <w:t xml:space="preserve"> </w:t>
      </w:r>
      <w:r w:rsidRPr="00830169">
        <w:rPr>
          <w:lang w:val="pt-BR"/>
        </w:rPr>
        <w:t>99832546136</w:t>
      </w:r>
      <w:r w:rsidR="00C74048">
        <w:rPr>
          <w:lang w:val="pt-BR"/>
        </w:rPr>
        <w:t>, dana 15</w:t>
      </w:r>
      <w:r>
        <w:rPr>
          <w:lang w:val="pt-BR"/>
        </w:rPr>
        <w:t>.</w:t>
      </w:r>
      <w:r w:rsidR="00C74048">
        <w:rPr>
          <w:lang w:val="pt-BR"/>
        </w:rPr>
        <w:t xml:space="preserve"> lipnja</w:t>
      </w:r>
      <w:r>
        <w:rPr>
          <w:lang w:val="pt-BR"/>
        </w:rPr>
        <w:t xml:space="preserve"> 2016. godine, </w:t>
      </w:r>
    </w:p>
    <w:p w:rsidRDefault="001F6AE0" w:rsidP="001F6AE0" w:rsidR="001F6AE0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9B72EB" w:rsidRPr="007D3334">
        <w:rPr>
          <w:lang w:val="pt-BR"/>
        </w:rPr>
        <w:t>FIBER DISK d.o.o.</w:t>
      </w:r>
      <w:r w:rsidR="009B72EB">
        <w:rPr>
          <w:lang w:val="pt-BR"/>
        </w:rPr>
        <w:t xml:space="preserve">, </w:t>
      </w:r>
      <w:r w:rsidR="009B72EB" w:rsidRPr="007D3334">
        <w:rPr>
          <w:lang w:val="pt-BR"/>
        </w:rPr>
        <w:t>Zagreb (Grad Zagreb)</w:t>
      </w:r>
      <w:r w:rsidR="009B72EB">
        <w:rPr>
          <w:lang w:val="pt-BR"/>
        </w:rPr>
        <w:t xml:space="preserve">, </w:t>
      </w:r>
      <w:r w:rsidR="009B72EB" w:rsidRPr="007D3334">
        <w:rPr>
          <w:lang w:val="pt-BR"/>
        </w:rPr>
        <w:t>Hrvatskog proljeća 28</w:t>
      </w:r>
      <w:r w:rsidR="009B72EB">
        <w:rPr>
          <w:lang w:val="pt-BR"/>
        </w:rPr>
        <w:t>, OIB:</w:t>
      </w:r>
      <w:r w:rsidR="009B72EB" w:rsidRPr="00830169">
        <w:t xml:space="preserve"> </w:t>
      </w:r>
      <w:r w:rsidR="009B72EB" w:rsidRPr="00830169">
        <w:rPr>
          <w:lang w:val="pt-BR"/>
        </w:rPr>
        <w:t>99832546136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>
        <w:t>50.000,00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9B72EB">
        <w:t>4963</w:t>
      </w:r>
      <w:r>
        <w:t>-15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9B72EB" w:rsidP="009B72EB" w:rsidR="009B72EB" w:rsidRPr="007C0FBE">
      <w:pPr>
        <w:ind w:firstLine="709"/>
        <w:jc w:val="both"/>
      </w:pPr>
      <w:r w:rsidRPr="007C0FBE">
        <w:t xml:space="preserve">Financijska agencija, Regionalni centar Zagreb, podnijela je ovom sudu dana </w:t>
      </w:r>
      <w:r>
        <w:t>16. studenoga</w:t>
      </w:r>
      <w:r w:rsidRPr="007C0FBE">
        <w:t xml:space="preserve"> 201</w:t>
      </w:r>
      <w:r>
        <w:t>5</w:t>
      </w:r>
      <w:r w:rsidRPr="007C0FBE">
        <w:t>. prijedlog za otvaranje stečajnog postupka nad dužnikom.</w:t>
      </w:r>
    </w:p>
    <w:p w:rsidRDefault="009B72EB" w:rsidP="009B72EB" w:rsidR="009B72EB" w:rsidRPr="007C0FBE">
      <w:pPr>
        <w:ind w:firstLine="709"/>
        <w:jc w:val="both"/>
      </w:pPr>
    </w:p>
    <w:p w:rsidRDefault="009B72EB" w:rsidP="009B72EB" w:rsidR="009B72EB">
      <w:pPr>
        <w:ind w:firstLine="709"/>
        <w:jc w:val="both"/>
      </w:pPr>
      <w:r w:rsidRPr="007C0FBE">
        <w:t>Prijedlog je p</w:t>
      </w:r>
      <w:r>
        <w:t>odnesen na temelju odredbe čl. 49.st.2.</w:t>
      </w:r>
      <w:r w:rsidRPr="007C0FBE">
        <w:t xml:space="preserve"> Zakona o financijskom poslovanju i </w:t>
      </w:r>
      <w:proofErr w:type="spellStart"/>
      <w:r w:rsidRPr="007C0FBE">
        <w:t>predstečajnoj</w:t>
      </w:r>
      <w:proofErr w:type="spellEnd"/>
      <w:r w:rsidRPr="007C0FBE">
        <w:t xml:space="preserve"> nagodbi („Narodne novine“ broj 108/12 i 144/12, dalje ZFPN) jer je rješenjem od </w:t>
      </w:r>
      <w:r>
        <w:t>19. listopada</w:t>
      </w:r>
      <w:r w:rsidRPr="007C0FBE">
        <w:t xml:space="preserve"> 201</w:t>
      </w:r>
      <w:r>
        <w:t>5</w:t>
      </w:r>
      <w:r w:rsidRPr="007C0FBE">
        <w:t xml:space="preserve">. poslovni broj </w:t>
      </w:r>
      <w:proofErr w:type="spellStart"/>
      <w:r w:rsidRPr="007C0FBE">
        <w:t>ur</w:t>
      </w:r>
      <w:proofErr w:type="spellEnd"/>
      <w:r w:rsidRPr="007C0FBE">
        <w:t>. br. 04-06-1</w:t>
      </w:r>
      <w:r>
        <w:t>5</w:t>
      </w:r>
      <w:r w:rsidRPr="007C0FBE">
        <w:t>-</w:t>
      </w:r>
      <w:r>
        <w:t xml:space="preserve">8567-3,  </w:t>
      </w:r>
      <w:r w:rsidRPr="007C0FBE">
        <w:t xml:space="preserve">nagodbeno vijeće </w:t>
      </w:r>
      <w:r>
        <w:t xml:space="preserve">odbacilo prijedlog za sklapanjem </w:t>
      </w:r>
      <w:proofErr w:type="spellStart"/>
      <w:r>
        <w:t>predstečajne</w:t>
      </w:r>
      <w:proofErr w:type="spellEnd"/>
      <w:r>
        <w:t xml:space="preserve"> nagodbe.</w:t>
      </w:r>
    </w:p>
    <w:p w:rsidRDefault="009B72EB" w:rsidP="009B72EB" w:rsidR="009B72EB">
      <w:pPr>
        <w:ind w:firstLine="709"/>
        <w:jc w:val="both"/>
      </w:pPr>
    </w:p>
    <w:p w:rsidRDefault="009B72EB" w:rsidP="009B72EB" w:rsidR="009B72EB" w:rsidRPr="007C0FBE">
      <w:pPr>
        <w:ind w:firstLine="709"/>
        <w:jc w:val="both"/>
      </w:pPr>
      <w:r w:rsidRPr="007C0FBE">
        <w:t>Financijska agencija je uz prijedlog za otvaranje stečajnog postupka nad</w:t>
      </w:r>
      <w:r>
        <w:t xml:space="preserve"> dužnikom dostavila: potvrdu od 19. listopada 2015.</w:t>
      </w:r>
      <w:r w:rsidRPr="007C0FBE">
        <w:t xml:space="preserve">, rješenje o </w:t>
      </w:r>
      <w:r>
        <w:t>odbačaju od 19. listopada 2015.</w:t>
      </w:r>
      <w:r w:rsidRPr="007C0FBE">
        <w:t xml:space="preserve"> te spis </w:t>
      </w:r>
      <w:proofErr w:type="spellStart"/>
      <w:r w:rsidRPr="007C0FBE">
        <w:t>predstečajne</w:t>
      </w:r>
      <w:proofErr w:type="spellEnd"/>
      <w:r w:rsidRPr="007C0FBE">
        <w:t xml:space="preserve"> nagodbe. </w:t>
      </w:r>
    </w:p>
    <w:p w:rsidRDefault="009B72EB" w:rsidP="009B72EB" w:rsidR="009B72EB" w:rsidRPr="007C0FBE">
      <w:pPr>
        <w:ind w:firstLine="709"/>
        <w:jc w:val="both"/>
      </w:pPr>
    </w:p>
    <w:p w:rsidRDefault="009B72EB" w:rsidP="009B72EB" w:rsidR="009B72EB" w:rsidRPr="007C0FBE">
      <w:pPr>
        <w:ind w:firstLine="709"/>
        <w:jc w:val="both"/>
      </w:pPr>
      <w:r w:rsidRPr="007C0FBE"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t>42. st</w:t>
        </w:r>
      </w:smartTag>
      <w:r w:rsidRPr="007C0FBE"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1F6AE0" w:rsidP="0098030D" w:rsidR="001F6AE0">
      <w:pPr>
        <w:ind w:firstLine="709"/>
        <w:jc w:val="both"/>
      </w:pPr>
    </w:p>
    <w:p w:rsidRDefault="0098030D" w:rsidP="0098030D" w:rsidR="0098030D">
      <w:pPr>
        <w:ind w:firstLine="709"/>
        <w:jc w:val="both"/>
      </w:pPr>
      <w:r w:rsidRPr="005E6979">
        <w:t xml:space="preserve">Rješenjem od </w:t>
      </w:r>
      <w:r w:rsidR="009B72EB">
        <w:t>5</w:t>
      </w:r>
      <w:r>
        <w:t>.</w:t>
      </w:r>
      <w:r w:rsidR="007F6DB2">
        <w:t xml:space="preserve"> svibnja</w:t>
      </w:r>
      <w:r w:rsidRPr="005E6979">
        <w:t xml:space="preserve"> 201</w:t>
      </w:r>
      <w:r w:rsidR="007F6DB2">
        <w:t>6</w:t>
      </w:r>
      <w:r w:rsidRPr="005E6979">
        <w:t xml:space="preserve">. </w:t>
      </w:r>
      <w:r w:rsidR="007F6DB2">
        <w:t>pokrenuo</w:t>
      </w:r>
      <w:r w:rsidRPr="005E6979">
        <w:t xml:space="preserve"> postupak radi utvrđenja uvjeta za otvaranje stečajnog postupka (prethodni postupak).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1F6AE0">
      <w:pPr>
        <w:ind w:firstLine="720"/>
        <w:jc w:val="both"/>
      </w:pPr>
      <w:r>
        <w:lastRenderedPageBreak/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3F5890">
        <w:t xml:space="preserve"> dana 15. lipnja 2016. godine</w:t>
      </w:r>
      <w:r w:rsidR="0098030D" w:rsidRPr="005E6979">
        <w:t xml:space="preserve"> </w:t>
      </w:r>
      <w:r>
        <w:t xml:space="preserve">pristupio </w:t>
      </w:r>
      <w:r w:rsidR="005F4A3E">
        <w:t xml:space="preserve">je </w:t>
      </w:r>
      <w:r>
        <w:t>uredno pozvani dužnik</w:t>
      </w:r>
      <w:r w:rsidR="0098030D" w:rsidRPr="005E6979">
        <w:t>.</w:t>
      </w:r>
      <w:r>
        <w:t xml:space="preserve"> </w:t>
      </w:r>
      <w:r w:rsidR="0098030D" w:rsidRPr="005E6979">
        <w:t xml:space="preserve"> </w:t>
      </w:r>
      <w:r w:rsidR="005F4A3E">
        <w:t>Isti se nije protivio prijedlogu za otvaranjem stečajnog postupka.</w:t>
      </w:r>
      <w:r w:rsidR="003F5890">
        <w:t xml:space="preserve"> </w:t>
      </w:r>
    </w:p>
    <w:p w:rsidRDefault="009B72EB" w:rsidP="0098030D" w:rsidR="009B72EB" w:rsidRPr="005E6979">
      <w:pPr>
        <w:ind w:firstLine="720"/>
        <w:jc w:val="both"/>
      </w:pPr>
    </w:p>
    <w:p w:rsidRDefault="00A44B01" w:rsidP="009B72EB" w:rsidR="009B72EB">
      <w:pPr>
        <w:ind w:firstLine="708"/>
        <w:jc w:val="both"/>
      </w:pPr>
      <w:r>
        <w:t xml:space="preserve">Ročište radi raspravo o pretpostavkama za otvaranje stečajnog postupka održano je zajedno sa ročištem radi očitovanja o prijedlogu, temeljem odredbe članka 128.st.5. SZ-a. </w:t>
      </w:r>
      <w:r w:rsidR="009B72EB">
        <w:t>Na ročištu je pročitan podnesak zakonskog zastupnika od 3.5.2016. iz kojeg je vidljivo kako predloženi stečajni dužnik nema imovine odnosno imovina dužnika nije dostatna za pokriće troškova stečajnog postupka.</w:t>
      </w:r>
    </w:p>
    <w:p w:rsidRDefault="009B72EB" w:rsidP="003A0BB1" w:rsidR="003A0BB1">
      <w:pPr>
        <w:jc w:val="both"/>
        <w:rPr>
          <w:lang w:val="pl-PL"/>
        </w:rPr>
      </w:pPr>
      <w:r>
        <w:rPr>
          <w:lang w:val="pl-PL"/>
        </w:rPr>
        <w:tab/>
      </w: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98030D" w:rsidP="0098030D" w:rsidR="0098030D">
      <w:pPr>
        <w:ind w:firstLine="720"/>
        <w:jc w:val="both"/>
      </w:pPr>
      <w:r>
        <w:t xml:space="preserve">U smislu citirane odredbe članka 132. stavak 1. SZ-a 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prema </w:t>
      </w:r>
      <w:r w:rsidR="00A7452B">
        <w:t xml:space="preserve">podnesku od 24.5.2016., </w:t>
      </w:r>
      <w:r>
        <w:t xml:space="preserve">izviješću o financijsko – gospodarskom stanju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pStyle w:val="Tijeloteksta"/>
      </w:pPr>
      <w:r w:rsidRPr="00B11FC7">
        <w:rPr>
          <w:i/>
        </w:rPr>
        <w:tab/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>u, 1</w:t>
      </w:r>
      <w:r w:rsidR="003A0BB1">
        <w:t>5</w:t>
      </w:r>
      <w:r>
        <w:t>.</w:t>
      </w:r>
      <w:r w:rsidR="00E21980">
        <w:t xml:space="preserve"> lipnja </w:t>
      </w:r>
      <w:r>
        <w:t>201</w:t>
      </w:r>
      <w:r w:rsidR="00E21980">
        <w:t>6</w:t>
      </w:r>
      <w:r>
        <w:t>.</w:t>
      </w:r>
      <w:r w:rsidRPr="00E56243">
        <w:t xml:space="preserve">                     </w:t>
      </w:r>
    </w:p>
    <w:p w:rsidRDefault="00C95F99" w:rsidP="00597BE1" w:rsidR="00C95F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B30EE" w:rsidP="00E91121" w:rsidR="001B30E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B30EE" w:rsidP="00E91121" w:rsidR="001B30E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B30EE" w:rsidP="00E91121" w:rsidR="001B30E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B30EE" w:rsidP="00E91121" w:rsidR="001B30E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B30EE" w:rsidP="00E91121" w:rsidR="001B30E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95F99" w:rsidP="007E737C" w:rsidR="00C95F9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pPr>
        <w:jc w:val="right"/>
      </w:pPr>
    </w:p>
    <w:p w:rsidRDefault="00C274FB" w:rsidP="0098030D" w:rsidR="00C274FB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98030D" w:rsidP="0098030D" w:rsidR="0098030D">
      <w:pPr>
        <w:jc w:val="both"/>
      </w:pPr>
    </w:p>
    <w:p w:rsidRDefault="001B30EE" w:rsidP="0098030D" w:rsidR="001B30EE"/>
    <w:p w:rsidRDefault="001B30EE" w:rsidP="0098030D" w:rsidR="001B30EE"/>
    <w:p w:rsidRDefault="001B30EE" w:rsidP="0098030D" w:rsidR="001B30EE"/>
    <w:p w:rsidRDefault="00E50374" w:rsidR="00E50374"/>
    <w:sectPr w:rsidR="00E5037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C90729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9B72EB">
      <w:t>4963</w:t>
    </w:r>
    <w:r>
      <w:t>/2015</w:t>
    </w:r>
    <w:r w:rsidR="001B30EE">
      <w:t>-9</w:t>
    </w:r>
  </w:p>
  <w:p w:rsidRDefault="007F0186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1B30EE"/>
    <w:rsid w:val="001F6AE0"/>
    <w:rsid w:val="003A0BB1"/>
    <w:rsid w:val="003F5890"/>
    <w:rsid w:val="005D44E8"/>
    <w:rsid w:val="005F4A3E"/>
    <w:rsid w:val="007D120C"/>
    <w:rsid w:val="007E737C"/>
    <w:rsid w:val="007F0186"/>
    <w:rsid w:val="007F6DB2"/>
    <w:rsid w:val="0098030D"/>
    <w:rsid w:val="009B72EB"/>
    <w:rsid w:val="00A44B01"/>
    <w:rsid w:val="00A7452B"/>
    <w:rsid w:val="00C274FB"/>
    <w:rsid w:val="00C74048"/>
    <w:rsid w:val="00C95F99"/>
    <w:rsid w:val="00E21980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1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1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1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1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1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1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1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1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4963</izvorni_sadrzaj>
    <derivirana_varijabla naziv="DomainObject.Predmet.Broj_1">4963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St-4963/2015</izvorni_sadrzaj>
    <derivirana_varijabla naziv="DomainObject.Predmet.OznakaBroj_1">St-4963/2015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FIBER DISK d.o.o.</izvorni_sadrzaj>
    <derivirana_varijabla naziv="DomainObject.Predmet.ProtustrankaFormated_1">  FIBER DISK d.o.o.</derivirana_varijabla>
  </DomainObject.Predmet.ProtustrankaFormated>
  <DomainObject.Predmet.ProtustrankaFormatedOIB>
    <izvorni_sadrzaj>  FIBER DISK d.o.o., OIB 99832546136</izvorni_sadrzaj>
    <derivirana_varijabla naziv="DomainObject.Predmet.ProtustrankaFormatedOIB_1">  FIBER DISK d.o.o., OIB 99832546136</derivirana_varijabla>
  </DomainObject.Predmet.ProtustrankaFormatedOIB>
  <DomainObject.Predmet.ProtustrankaFormatedWithAdress>
    <izvorni_sadrzaj> FIBER DISK d.o.o., Hrvatskog proljeća 28, 10000 Zagreb</izvorni_sadrzaj>
    <derivirana_varijabla naziv="DomainObject.Predmet.ProtustrankaFormatedWithAdress_1"> FIBER DISK d.o.o., Hrvatskog proljeća 28, 10000 Zagreb</derivirana_varijabla>
  </DomainObject.Predmet.ProtustrankaFormatedWithAdress>
  <DomainObject.Predmet.ProtustrankaFormatedWithAdressOIB>
    <izvorni_sadrzaj> FIBER DISK d.o.o., OIB 99832546136, Hrvatskog proljeća 28, 10000 Zagreb</izvorni_sadrzaj>
    <derivirana_varijabla naziv="DomainObject.Predmet.ProtustrankaFormatedWithAdressOIB_1"> FIBER DISK d.o.o., OIB 99832546136, Hrvatskog proljeća 28, 10000 Zagreb</derivirana_varijabla>
  </DomainObject.Predmet.ProtustrankaFormatedWithAdressOIB>
  <DomainObject.Predmet.ProtustrankaWithAdress>
    <izvorni_sadrzaj>FIBER DISK d.o.o. Hrvatskog proljeća 28, 10000 Zagreb</izvorni_sadrzaj>
    <derivirana_varijabla naziv="DomainObject.Predmet.ProtustrankaWithAdress_1">FIBER DISK d.o.o. Hrvatskog proljeća 28, 10000 Zagreb</derivirana_varijabla>
  </DomainObject.Predmet.ProtustrankaWithAdress>
  <DomainObject.Predmet.ProtustrankaWithAdressOIB>
    <izvorni_sadrzaj>FIBER DISK d.o.o., OIB 99832546136, Hrvatskog proljeća 28, 10000 Zagreb</izvorni_sadrzaj>
    <derivirana_varijabla naziv="DomainObject.Predmet.ProtustrankaWithAdressOIB_1">FIBER DISK d.o.o., OIB 99832546136, Hrvatskog proljeća 28, 10000 Zagreb</derivirana_varijabla>
  </DomainObject.Predmet.ProtustrankaWithAdressOIB>
  <DomainObject.Predmet.ProtustrankaNazivFormated>
    <izvorni_sadrzaj>FIBER DISK d.o.o.</izvorni_sadrzaj>
    <derivirana_varijabla naziv="DomainObject.Predmet.ProtustrankaNazivFormated_1">FIBER DISK d.o.o.</derivirana_varijabla>
  </DomainObject.Predmet.ProtustrankaNazivFormated>
  <DomainObject.Predmet.ProtustrankaNazivFormatedOIB>
    <izvorni_sadrzaj>FIBER DISK d.o.o., OIB 99832546136</izvorni_sadrzaj>
    <derivirana_varijabla naziv="DomainObject.Predmet.ProtustrankaNazivFormatedOIB_1">FIBER DISK d.o.o., OIB 99832546136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FIBER DISK d.o.o.</item>
    </izvorni_sadrzaj>
    <derivirana_varijabla naziv="DomainObject.Predmet.ProtuStrankaListFormated_1">
      <item>FIBER DISK d.o.o.</item>
    </derivirana_varijabla>
  </DomainObject.Predmet.ProtuStrankaListFormated>
  <DomainObject.Predmet.ProtuStrankaListFormatedOIB>
    <izvorni_sadrzaj>
      <item>FIBER DISK d.o.o., OIB 99832546136</item>
    </izvorni_sadrzaj>
    <derivirana_varijabla naziv="DomainObject.Predmet.ProtuStrankaListFormatedOIB_1">
      <item>FIBER DISK d.o.o., OIB 99832546136</item>
    </derivirana_varijabla>
  </DomainObject.Predmet.ProtuStrankaListFormatedOIB>
  <DomainObject.Predmet.ProtuStrankaListFormatedWithAdress>
    <izvorni_sadrzaj>
      <item>FIBER DISK d.o.o., Hrvatskog proljeća 28, 10000 Zagreb</item>
    </izvorni_sadrzaj>
    <derivirana_varijabla naziv="DomainObject.Predmet.ProtuStrankaListFormatedWithAdress_1">
      <item>FIBER DISK d.o.o., Hrvatskog proljeća 28, 10000 Zagreb</item>
    </derivirana_varijabla>
  </DomainObject.Predmet.ProtuStrankaListFormatedWithAdress>
  <DomainObject.Predmet.ProtuStrankaListFormatedWithAdressOIB>
    <izvorni_sadrzaj>
      <item>FIBER DISK d.o.o., OIB 99832546136, Hrvatskog proljeća 28, 10000 Zagreb</item>
    </izvorni_sadrzaj>
    <derivirana_varijabla naziv="DomainObject.Predmet.ProtuStrankaListFormatedWithAdressOIB_1">
      <item>FIBER DISK d.o.o., OIB 99832546136, Hrvatskog proljeća 28, 10000 Zagreb</item>
    </derivirana_varijabla>
  </DomainObject.Predmet.ProtuStrankaListFormatedWithAdressOIB>
  <DomainObject.Predmet.ProtuStrankaListNazivFormated>
    <izvorni_sadrzaj>
      <item>FIBER DISK d.o.o.</item>
    </izvorni_sadrzaj>
    <derivirana_varijabla naziv="DomainObject.Predmet.ProtuStrankaListNazivFormated_1">
      <item>FIBER DISK d.o.o.</item>
    </derivirana_varijabla>
  </DomainObject.Predmet.ProtuStrankaListNazivFormated>
  <DomainObject.Predmet.ProtuStrankaListNazivFormatedOIB>
    <izvorni_sadrzaj>
      <item>FIBER DISK d.o.o., OIB 99832546136</item>
    </izvorni_sadrzaj>
    <derivirana_varijabla naziv="DomainObject.Predmet.ProtuStrankaListNazivFormatedOIB_1">
      <item>FIBER DISK d.o.o., OIB 99832546136</item>
    </derivirana_varijabla>
  </DomainObject.Predmet.ProtuStrankaListNazivFormatedOIB>
  <DomainObject.Predmet.OstaliListFormated>
    <izvorni_sadrzaj>
      <item>Vedran Orešković</item>
      <item>Pavao Mrkonjić</item>
    </izvorni_sadrzaj>
    <derivirana_varijabla naziv="DomainObject.Predmet.OstaliListFormated_1">
      <item>Vedran Orešković</item>
      <item>Pavao Mrkonjić</item>
    </derivirana_varijabla>
  </DomainObject.Predmet.OstaliListFormated>
  <DomainObject.Predmet.OstaliListFormatedOIB>
    <izvorni_sadrzaj>
      <item>Vedran Orešković, OIB 98904308137</item>
      <item>Pavao Mrkonjić, OIB 50443048410</item>
    </izvorni_sadrzaj>
    <derivirana_varijabla naziv="DomainObject.Predmet.OstaliListFormatedOIB_1">
      <item>Vedran Orešković, OIB 98904308137</item>
      <item>Pavao Mrkonjić, OIB 50443048410</item>
    </derivirana_varijabla>
  </DomainObject.Predmet.OstaliListFormatedOIB>
  <DomainObject.Predmet.OstaliListFormatedWithAdress>
    <izvorni_sadrzaj>
      <item>Vedran Orešković, Ulica Hrvatskog Proljeća 28, 10000 Zagreb</item>
      <item>Pavao Mrkonjić, Ante Topić Mimare 24, 10000 Zagreb</item>
    </izvorni_sadrzaj>
    <derivirana_varijabla naziv="DomainObject.Predmet.OstaliListFormatedWithAdress_1">
      <item>Vedran Orešković, Ulica Hrvatskog Proljeća 28, 10000 Zagreb</item>
      <item>Pavao Mrkonjić, Ante Topić Mimare 24, 10000 Zagreb</item>
    </derivirana_varijabla>
  </DomainObject.Predmet.OstaliListFormatedWithAdress>
  <DomainObject.Predmet.OstaliListFormatedWithAdressOIB>
    <izvorni_sadrzaj>
      <item>Vedran Orešković, OIB 98904308137, Ulica Hrvatskog Proljeća 28, 10000 Zagreb</item>
      <item>Pavao Mrkonjić, OIB 50443048410, Ante Topić Mimare 24, 10000 Zagreb</item>
    </izvorni_sadrzaj>
    <derivirana_varijabla naziv="DomainObject.Predmet.OstaliListFormatedWithAdressOIB_1">
      <item>Vedran Orešković, OIB 98904308137, Ulica Hrvatskog Proljeća 28, 10000 Zagreb</item>
      <item>Pavao Mrkonjić, OIB 50443048410, Ante Topić Mimare 24, 10000 Zagreb</item>
    </derivirana_varijabla>
  </DomainObject.Predmet.OstaliListFormatedWithAdressOIB>
  <DomainObject.Predmet.OstaliListNazivFormated>
    <izvorni_sadrzaj>
      <item>Vedran Orešković</item>
      <item>Pavao Mrkonjić</item>
    </izvorni_sadrzaj>
    <derivirana_varijabla naziv="DomainObject.Predmet.OstaliListNazivFormated_1">
      <item>Vedran Orešković</item>
      <item>Pavao Mrkonjić</item>
    </derivirana_varijabla>
  </DomainObject.Predmet.OstaliListNazivFormated>
  <DomainObject.Predmet.OstaliListNazivFormatedOIB>
    <izvorni_sadrzaj>
      <item>Vedran Orešković, OIB 98904308137</item>
      <item>Pavao Mrkonjić, OIB 50443048410</item>
    </izvorni_sadrzaj>
    <derivirana_varijabla naziv="DomainObject.Predmet.OstaliListNazivFormatedOIB_1">
      <item>Vedran Orešković, OIB 98904308137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FIBER DISK d.o.o.</izvorni_sadrzaj>
    <derivirana_varijabla naziv="DomainObject.Predmet.ProtustrankaIDrugi_1">FIBER DISK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FIBER DISK d.o.o., OIB 99832546136, Hrvatskog proljeća 28, 10000 Zagreb</izvorni_sadrzaj>
    <derivirana_varijabla naziv="DomainObject.Predmet.ProtustrankaIDrugiAdressOIB_1">FIBER DISK d.o.o., OIB 99832546136, Hrvatskog proljeća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FIBER DISK d.o.o.</item>
      <item>Vedran Orešković</item>
      <item>Pavao Mrkonjić</item>
    </izvorni_sadrzaj>
    <derivirana_varijabla naziv="DomainObject.Predmet.SudioniciListNaziv_1">
      <item>FINA Regionalni centar Zagreb</item>
      <item>FIBER DISK d.o.o.</item>
      <item>Vedran Orešković</item>
      <item>Pavao Mrkonjić</item>
    </derivirana_varijabla>
  </DomainObject.Predmet.SudioniciListNaziv>
  <DomainObject.Predmet.SudioniciListAdressOIB>
    <izvorni_sadrzaj>
      <item>FINA Regionalni centar Zagreb, OIB 85821130368, Ilica 307,10000 Zagreb</item>
      <item>FIBER DISK d.o.o., OIB 99832546136, Hrvatskog proljeća 28,10000 Zagreb</item>
      <item>Vedran Orešković, OIB 98904308137, Ulica Hrvatskog Proljeća 28,10000 Zagreb</item>
      <item>Pavao Mrkonjić, OIB 50443048410, Ante Topić Mimare 24,10000 Zagreb</item>
    </izvorni_sadrzaj>
    <derivirana_varijabla naziv="DomainObject.Predmet.SudioniciListAdressOIB_1">
      <item>FINA Regionalni centar Zagreb, OIB 85821130368, Ilica 307,10000 Zagreb</item>
      <item>FIBER DISK d.o.o., OIB 99832546136, Hrvatskog proljeća 28,10000 Zagreb</item>
      <item>Vedran Orešković, OIB 98904308137, Ulica Hrvatskog Proljeća 28,10000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99832546136</item>
      <item>, OIB 98904308137</item>
      <item>, OIB 50443048410</item>
    </izvorni_sadrzaj>
    <derivirana_varijabla naziv="DomainObject.Predmet.SudioniciListNazivOIB_1">
      <item>, OIB 85821130368</item>
      <item>, OIB 99832546136</item>
      <item>, OIB 98904308137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4027</properties:Characters>
  <properties:Lines>98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2016-06-15T11:29:00Z</dcterms:created>
  <dc:creator>Nikola Ribarić</dc:creator>
  <cp:lastModifiedBy>Jadranka Zelić</cp:lastModifiedBy>
  <cp:lastPrinted>2016-06-15T12:02:00Z</cp:lastPrinted>
  <dcterms:modified xmlns:xsi="http://www.w3.org/2001/XMLSchema-instance" xsi:type="dcterms:W3CDTF">2016-06-15T12:04:00Z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