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1026A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b63f6d1" w14:paraId="b63f6d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17282F">
        <w:rPr>
          <w:lang w:val="pt-BR"/>
        </w:rPr>
        <w:t>8319</w:t>
      </w:r>
      <w:r w:rsidR="009868BF">
        <w:rPr>
          <w:lang w:val="pt-BR"/>
        </w:rPr>
        <w:t>/1</w:t>
      </w:r>
      <w:r w:rsidR="0017282F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7C70F0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3624DB" w:rsidRPr="003624DB">
        <w:rPr>
          <w:bCs/>
        </w:rPr>
        <w:t xml:space="preserve">Trgovački sud u Zagrebu, po sucu Gordanu Zubaku, u stečajnom postupku nad dužnikom </w:t>
      </w:r>
      <w:r w:rsidR="0017282F" w:rsidRPr="0017282F">
        <w:rPr>
          <w:bCs/>
          <w:lang w:val="pt-BR"/>
        </w:rPr>
        <w:t>ASTRAEA d.o.o. u stečaju, Sisak, Silvija Strahimira Kranjčevića 11, OIB: 02599873429</w:t>
      </w:r>
      <w:r w:rsidR="004C4841">
        <w:rPr>
          <w:lang w:val="pt-BR"/>
        </w:rPr>
        <w:t xml:space="preserve">, </w:t>
      </w:r>
      <w:r w:rsidR="005A397E">
        <w:t>5</w:t>
      </w:r>
      <w:r w:rsidR="007C70F0">
        <w:t>. srpnja</w:t>
      </w:r>
      <w:r w:rsidR="003624DB">
        <w:t xml:space="preserve"> 2017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 xml:space="preserve">U stečajnom postupku nad dužnikom </w:t>
      </w:r>
      <w:r w:rsidRPr="007C70F0">
        <w:rPr>
          <w:bCs/>
          <w:lang w:val="pt-BR"/>
        </w:rPr>
        <w:t>ASTRAEA d.o.o. u stečaju, Sisak, Silvija Strahimira Kranjčevića 11, OIB: 02599873429</w:t>
      </w:r>
      <w:r w:rsidRPr="007C70F0">
        <w:t>, stečajni upravitelj nije dužan platiti predujam za pokriće troškova prodaje elektroničkom javnom dražbom, prije nego što je predmet prodaje unovčen.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>Stečajni upravitelj će odmah po unovčenju predmeta prodaje platiti troškove provedbe prodaje elektroničkom javnom dražbom.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center"/>
      </w:pPr>
      <w:r w:rsidRPr="007C70F0">
        <w:t>Obrazloženje</w:t>
      </w: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ind w:firstLine="708"/>
        <w:jc w:val="both"/>
      </w:pPr>
      <w:r w:rsidRPr="007C70F0">
        <w:t>Rješenjem ovog suda određena je prodaja imovine stečajnog dužnika, te je zaključkom o prodaji određeno da će se nekretnina stečajnog dužnika prodavati elektroničkom javnom dražbom koju će provesti Financijska agencija (dalje: FINA).</w:t>
      </w:r>
    </w:p>
    <w:p w:rsidRDefault="007C70F0" w:rsidP="007C70F0" w:rsidR="007C70F0" w:rsidRPr="007C70F0">
      <w:pPr>
        <w:jc w:val="both"/>
      </w:pPr>
    </w:p>
    <w:p w:rsidRDefault="007C70F0" w:rsidP="007C70F0" w:rsidR="007C70F0">
      <w:pPr>
        <w:ind w:firstLine="708"/>
        <w:jc w:val="both"/>
      </w:pPr>
      <w:r w:rsidRPr="007C70F0">
        <w:t>FINA u smislu čl. 9. st. 1. Pravilnima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7C70F0" w:rsidP="007C70F0" w:rsidR="007C70F0">
      <w:pPr>
        <w:ind w:firstLine="708"/>
        <w:jc w:val="both"/>
      </w:pPr>
    </w:p>
    <w:p w:rsidRDefault="007C70F0" w:rsidP="007C70F0" w:rsidR="007C70F0">
      <w:pPr>
        <w:ind w:firstLine="708"/>
        <w:jc w:val="both"/>
      </w:pPr>
      <w:r>
        <w:t>Podneskom od 27. lipnja 2017. stečajni upravitelj obavijestio je sud kako stečajni dužnik ne raspolaže novčanim sredstvima kojima bi uplatio predujam za pokriće troškova provedbe prodaje elektroničkom javnom dražbom.</w:t>
      </w:r>
    </w:p>
    <w:p w:rsidRDefault="007C70F0" w:rsidP="007C70F0" w:rsidR="007C70F0">
      <w:pPr>
        <w:ind w:firstLine="708"/>
        <w:jc w:val="both"/>
      </w:pPr>
    </w:p>
    <w:p w:rsidRDefault="007C70F0" w:rsidP="005A397E" w:rsidR="007C70F0" w:rsidRPr="007C70F0">
      <w:pPr>
        <w:ind w:firstLine="708"/>
        <w:jc w:val="both"/>
      </w:pPr>
      <w:r>
        <w:t>Slijedom navedenog, sud je riješio kao u izreci.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5A397E">
        <w:t>5</w:t>
      </w:r>
      <w:r w:rsidR="007C70F0">
        <w:t>. srpnja</w:t>
      </w:r>
      <w:r>
        <w:t xml:space="preserve"> </w:t>
      </w:r>
      <w:r w:rsidR="00DC7D12">
        <w:t>201</w:t>
      </w:r>
      <w:r w:rsidR="00F2428B">
        <w:t>7</w:t>
      </w:r>
      <w:r w:rsidR="001A1120">
        <w:t>.</w:t>
      </w:r>
    </w:p>
    <w:p w:rsidRDefault="005A397E" w:rsidP="005A397E" w:rsidR="005A397E">
      <w:pPr>
        <w:pStyle w:val="Tijeloteksta"/>
        <w:ind w:firstLine="612" w:left="5760"/>
        <w:jc w:val="center"/>
        <w:rPr>
          <w:rFonts w:cs="Times New Roman" w:hAnsi="Times New Roman" w:ascii="Times New Roman"/>
        </w:rPr>
      </w:pPr>
      <w:r>
        <w:t xml:space="preserve">  </w:t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>
        <w:rPr>
          <w:rFonts w:cs="Times New Roman" w:hAnsi="Times New Roman" w:ascii="Times New Roman"/>
        </w:rPr>
        <w:t xml:space="preserve">  </w:t>
      </w:r>
    </w:p>
    <w:p w:rsidRDefault="005A397E" w:rsidP="005A397E" w:rsidR="001F2EEE" w:rsidRPr="00B43C8C">
      <w:pPr>
        <w:pStyle w:val="Tijeloteksta"/>
        <w:ind w:firstLine="612" w:left="5760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5A397E" w:rsidR="00620B7F" w:rsidRPr="005A397E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5A397E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A397E" w:rsidP="00974456" w:rsidR="005A397E">
      <w:pPr>
        <w:jc w:val="both"/>
      </w:pPr>
    </w:p>
    <w:p w:rsidRDefault="005A397E" w:rsidP="00974456" w:rsidR="005A397E">
      <w:pPr>
        <w:jc w:val="both"/>
      </w:pPr>
    </w:p>
    <w:p w:rsidRDefault="005A397E" w:rsidP="00974456" w:rsidR="005A397E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7C70F0" w:rsidP="00974456" w:rsidR="00DC7D12">
      <w:pPr>
        <w:jc w:val="both"/>
      </w:pPr>
      <w:r w:rsidRPr="007C70F0">
        <w:t>Protiv ovog rješenja dopuštena je žalba. Žalba se podnosi ovom sudu u tri primjerka na Visoki trgovački sud RH u roku 8 dana od dana dostave rješenja</w:t>
      </w:r>
      <w:r>
        <w:t>.</w:t>
      </w:r>
    </w:p>
    <w:p w:rsidRDefault="001F2EEE" w:rsidR="001F2EEE"/>
    <w:p w:rsidRDefault="005A397E" w:rsidR="005A397E"/>
    <w:p w:rsidRDefault="005A397E" w:rsidR="005A397E"/>
    <w:p w:rsidRDefault="005A397E" w:rsidR="005A397E"/>
    <w:p w:rsidRDefault="005A397E" w:rsidP="00BA7734" w:rsidR="005A397E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5A397E" w:rsidP="00BA7734" w:rsidR="005A397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5A397E" w:rsidR="001026AD" w:rsidRPr="001A1120">
      <w:headerReference w:type="even" r:id="rId11"/>
      <w:headerReference w:type="default" r:id="rId12"/>
      <w:pgSz w:h="16838" w:w="11906"/>
      <w:pgMar w:gutter="0" w:footer="709" w:header="709" w:left="1985" w:bottom="709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9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7282F">
      <w:rPr>
        <w:lang w:val="pt-BR"/>
      </w:rPr>
      <w:t>8319/15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73FDC"/>
    <w:rsid w:val="00592CB5"/>
    <w:rsid w:val="005A397E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oslobađanje stečajnog dužnika od obveze plaćanja predujma za dražbu pred Finom</izvorni_sadrzaj>
    <derivirana_varijabla naziv="DomainObject.Primjedba_1">oslobađanje stečajnog dužnika od obveze plaćanja predujma za dražbu pred Finom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02599873429</item>
      <item>, OIB 92697107612</item>
      <item>, OIB 14036333877</item>
      <item>, OIB 15489081131</item>
    </izvorni_sadrzaj>
    <derivirana_varijabla naziv="DomainObject.Predmet.SudioniciListNazivOIB_1">
      <item>, OIB 85821130368</item>
      <item>, OIB 02599873429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EF3C1-C746-47C0-897D-8F543CAC81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266</properties:Words>
  <properties:Characters>1529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2017-07-03T13:42:00Z</dcterms:created>
  <dc:creator>BISERKA CALIC</dc:creator>
  <cp:lastModifiedBy>Katica Franjić</cp:lastModifiedBy>
  <cp:lastPrinted>2017-07-05T11:30:00Z</cp:lastPrinted>
  <dcterms:modified xmlns:xsi="http://www.w3.org/2001/XMLSchema-instance" xsi:type="dcterms:W3CDTF">2017-07-05T11:31:00Z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