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5be4" w14:paraId="16f5be4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8926BD">
        <w:rPr>
          <w:rFonts w:hAnsi="Times New Roman" w:ascii="Times New Roman"/>
        </w:rPr>
        <w:t>251</w:t>
      </w:r>
      <w:r w:rsidR="00771331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3C1177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8926BD" w:rsidR="00926C2A" w:rsidRPr="004272F9">
      <w:pPr>
        <w:jc w:val="right"/>
        <w:rPr>
          <w:rFonts w:hAnsi="Times New Roman" w:ascii="Times New Roman"/>
        </w:rPr>
      </w:pPr>
      <w:r w:rsidRPr="00D12E1A">
        <w:rPr>
          <w:rFonts w:hAnsi="Times New Roman" w:ascii="Times New Roman"/>
        </w:rPr>
        <w:t>E-SUN j.d.o.o</w:t>
      </w:r>
      <w:r>
        <w:rPr>
          <w:rFonts w:hAnsi="Times New Roman" w:ascii="Times New Roman"/>
        </w:rPr>
        <w:t>.</w:t>
      </w:r>
    </w:p>
    <w:p w:rsidRDefault="008926BD" w:rsidP="00771331" w:rsidR="008926BD">
      <w:pPr>
        <w:jc w:val="right"/>
        <w:rPr>
          <w:rFonts w:hAnsi="Times New Roman" w:ascii="Times New Roman"/>
        </w:rPr>
      </w:pPr>
      <w:r w:rsidRPr="00D12E1A">
        <w:rPr>
          <w:rFonts w:hAnsi="Times New Roman" w:ascii="Times New Roman"/>
        </w:rPr>
        <w:t>Žakanje, Žakanje 64</w:t>
      </w:r>
      <w:r w:rsidR="00771331">
        <w:rPr>
          <w:rFonts w:hAnsi="Times New Roman" w:ascii="Times New Roman"/>
        </w:rPr>
        <w:t xml:space="preserve">     </w:t>
      </w:r>
    </w:p>
    <w:p w:rsidRDefault="00771331" w:rsidP="00771331" w:rsidR="00A558B8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8926BD" w:rsidR="007713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MIROSLAV KAJIN</w:t>
      </w:r>
    </w:p>
    <w:p w:rsidRDefault="008926BD" w:rsidP="008926BD" w:rsidR="008926BD">
      <w:pPr>
        <w:jc w:val="right"/>
        <w:rPr>
          <w:rFonts w:hAnsi="Times New Roman" w:ascii="Times New Roman"/>
        </w:rPr>
      </w:pPr>
      <w:r w:rsidRPr="00D12E1A">
        <w:rPr>
          <w:rFonts w:hAnsi="Times New Roman" w:ascii="Times New Roman"/>
        </w:rPr>
        <w:t>Žakanje, Žakanje 64</w:t>
      </w:r>
      <w:r>
        <w:rPr>
          <w:rFonts w:hAnsi="Times New Roman" w:ascii="Times New Roman"/>
        </w:rPr>
        <w:t xml:space="preserve">     </w:t>
      </w:r>
    </w:p>
    <w:p w:rsidRDefault="006E6A71" w:rsidR="006E6A71">
      <w:pPr>
        <w:jc w:val="right"/>
        <w:rPr>
          <w:rFonts w:hAnsi="Times New Roman" w:ascii="Times New Roman"/>
        </w:rPr>
      </w:pP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FINANCIJSKA AGENCIJA</w:t>
      </w:r>
    </w:p>
    <w:p w:rsidRDefault="008926BD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 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771331" w:rsidR="005B6D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926BD" w:rsidRPr="00D12E1A">
        <w:rPr>
          <w:rFonts w:hAnsi="Times New Roman" w:ascii="Times New Roman"/>
        </w:rPr>
        <w:t>E-SUN j.d.o.o., Žakanje, Žakanje 64, OIB 53916312453</w:t>
      </w:r>
    </w:p>
    <w:p w:rsidRDefault="008926BD" w:rsidP="00771331" w:rsidR="008926BD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E6A71">
        <w:rPr>
          <w:rFonts w:hAnsi="Times New Roman" w:ascii="Times New Roman"/>
          <w:b/>
        </w:rPr>
        <w:t>30</w:t>
      </w:r>
      <w:r w:rsidR="00C07BB9">
        <w:rPr>
          <w:rFonts w:hAnsi="Times New Roman" w:ascii="Times New Roman"/>
          <w:b/>
        </w:rPr>
        <w:t xml:space="preserve">. </w:t>
      </w:r>
      <w:r w:rsidR="00771331">
        <w:rPr>
          <w:rFonts w:hAnsi="Times New Roman" w:ascii="Times New Roman"/>
          <w:b/>
        </w:rPr>
        <w:t>siječnja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926BD">
        <w:rPr>
          <w:rFonts w:hAnsi="Times New Roman" w:ascii="Times New Roman"/>
          <w:b/>
        </w:rPr>
        <w:t>10,20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</w:t>
      </w:r>
      <w:r w:rsidR="00771331">
        <w:rPr>
          <w:rFonts w:hAnsi="Times New Roman" w:ascii="Times New Roman"/>
        </w:rPr>
        <w:t xml:space="preserve">drugi kat, </w:t>
      </w:r>
      <w:r>
        <w:rPr>
          <w:rFonts w:hAnsi="Times New Roman" w:ascii="Times New Roman"/>
        </w:rPr>
        <w:t xml:space="preserve">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366D3">
        <w:rPr>
          <w:rFonts w:hAnsi="Times New Roman" w:ascii="Times New Roman"/>
        </w:rPr>
        <w:t>2</w:t>
      </w:r>
      <w:r w:rsidR="006E6A71">
        <w:rPr>
          <w:rFonts w:hAnsi="Times New Roman" w:ascii="Times New Roman"/>
        </w:rPr>
        <w:t>5</w:t>
      </w:r>
      <w:r w:rsidR="002C76FE">
        <w:rPr>
          <w:rFonts w:hAnsi="Times New Roman" w:ascii="Times New Roman"/>
        </w:rPr>
        <w:t xml:space="preserve">. </w:t>
      </w:r>
      <w:r w:rsidR="00771331">
        <w:rPr>
          <w:rFonts w:hAnsi="Times New Roman" w:ascii="Times New Roman"/>
        </w:rPr>
        <w:t>listopada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83AA4"/>
    <w:rsid w:val="003C03EE"/>
    <w:rsid w:val="003C1177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B6D28"/>
    <w:rsid w:val="005C1061"/>
    <w:rsid w:val="00622D07"/>
    <w:rsid w:val="00637508"/>
    <w:rsid w:val="006C6DAE"/>
    <w:rsid w:val="006D14C1"/>
    <w:rsid w:val="006E6A71"/>
    <w:rsid w:val="007552FD"/>
    <w:rsid w:val="00771331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926BD"/>
    <w:rsid w:val="008C5126"/>
    <w:rsid w:val="009242C8"/>
    <w:rsid w:val="00926C2A"/>
    <w:rsid w:val="00947496"/>
    <w:rsid w:val="00965B17"/>
    <w:rsid w:val="00967CE3"/>
    <w:rsid w:val="009A61D4"/>
    <w:rsid w:val="009E082B"/>
    <w:rsid w:val="00A05F6F"/>
    <w:rsid w:val="00A24458"/>
    <w:rsid w:val="00A53ADA"/>
    <w:rsid w:val="00A53F55"/>
    <w:rsid w:val="00A558B8"/>
    <w:rsid w:val="00A77D5C"/>
    <w:rsid w:val="00A96748"/>
    <w:rsid w:val="00AA046F"/>
    <w:rsid w:val="00AE4B21"/>
    <w:rsid w:val="00B12760"/>
    <w:rsid w:val="00B366D3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468AA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8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6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8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E-SUN j.d.o.o. zastupanog po punomoćniku Miroslav Kajin</izvorni_sadrzaj>
    <derivirana_varijabla naziv="DomainObject.Predmet.ProtustrankaFormated_1">  E-SUN j.d.o.o. zastupanog po punomoćniku Miroslav Kajin</derivirana_varijabla>
  </DomainObject.Predmet.ProtustrankaFormated>
  <DomainObject.Predmet.ProtustrankaFormatedOIB>
    <izvorni_sadrzaj>  E-SUN j.d.o.o., OIB 53916312453 zastupanog po punomoćniku Miroslav Kajin</izvorni_sadrzaj>
    <derivirana_varijabla naziv="DomainObject.Predmet.ProtustrankaFormatedOIB_1">  E-SUN j.d.o.o., OIB 53916312453 zastupanog po punomoćniku Miroslav Kajin</derivirana_varijabla>
  </DomainObject.Predmet.ProtustrankaFormatedOIB>
  <DomainObject.Predmet.ProtustrankaFormatedWithAdress>
    <izvorni_sadrzaj> E-SUN j.d.o.o., Žakanje 64, 47276 Žakanje zastupanog po punomoćniku Miroslav Kajin</izvorni_sadrzaj>
    <derivirana_varijabla naziv="DomainObject.Predmet.ProtustrankaFormatedWithAdress_1"> E-SUN j.d.o.o., Žakanje 64, 47276 Žakanje zastupanog po punomoćniku Miroslav Kajin</derivirana_varijabla>
  </DomainObject.Predmet.ProtustrankaFormatedWithAdress>
  <DomainObject.Predmet.ProtustrankaFormatedWithAdressOIB>
    <izvorni_sadrzaj> E-SUN j.d.o.o., OIB 53916312453, Žakanje 64, 47276 Žakanje zastupanog po punomoćniku Miroslav Kajin</izvorni_sadrzaj>
    <derivirana_varijabla naziv="DomainObject.Predmet.ProtustrankaFormatedWithAdressOIB_1"> E-SUN j.d.o.o., OIB 53916312453, Žakanje 64, 47276 Žakanje zastupanog po punomoćniku Miroslav Kajin</derivirana_varijabla>
  </DomainObject.Predmet.ProtustrankaFormatedWithAdressOIB>
  <DomainObject.Predmet.ProtustrankaWithAdress>
    <izvorni_sadrzaj>E-SUN j.d.o.o. Žakanje 64, 47276 Žakanje</izvorni_sadrzaj>
    <derivirana_varijabla naziv="DomainObject.Predmet.ProtustrankaWithAdress_1">E-SUN j.d.o.o. Žakanje 64, 47276 Žakanje</derivirana_varijabla>
  </DomainObject.Predmet.ProtustrankaWithAdress>
  <DomainObject.Predmet.ProtustrankaWithAdressOIB>
    <izvorni_sadrzaj>E-SUN j.d.o.o., OIB 53916312453, Žakanje 64, 47276 Žakanje</izvorni_sadrzaj>
    <derivirana_varijabla naziv="DomainObject.Predmet.ProtustrankaWithAdressOIB_1">E-SUN j.d.o.o., OIB 53916312453, Žakanje 64, 47276 Žakanje</derivirana_varijabla>
  </DomainObject.Predmet.ProtustrankaWithAdressOIB>
  <DomainObject.Predmet.ProtustrankaNazivFormated>
    <izvorni_sadrzaj>E-SUN j.d.o.o.</izvorni_sadrzaj>
    <derivirana_varijabla naziv="DomainObject.Predmet.ProtustrankaNazivFormated_1">E-SUN j.d.o.o.</derivirana_varijabla>
  </DomainObject.Predmet.ProtustrankaNazivFormated>
  <DomainObject.Predmet.ProtustrankaNazivFormatedOIB>
    <izvorni_sadrzaj>E-SUN j.d.o.o., OIB 53916312453</izvorni_sadrzaj>
    <derivirana_varijabla naziv="DomainObject.Predmet.ProtustrankaNazivFormatedOIB_1">E-SUN j.d.o.o., OIB 53916312453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E-SUN j.d.o.o. zastupanog po punomoćniku Miroslav Kajin</item>
    </izvorni_sadrzaj>
    <derivirana_varijabla naziv="DomainObject.Predmet.ProtuStrankaListFormated_1">
      <item>E-SUN j.d.o.o. zastupanog po punomoćniku Miroslav Kajin</item>
    </derivirana_varijabla>
  </DomainObject.Predmet.ProtuStrankaListFormated>
  <DomainObject.Predmet.ProtuStrankaListFormatedOIB>
    <izvorni_sadrzaj>
      <item>E-SUN j.d.o.o., OIB 53916312453 zastupanog po punomoćniku Miroslav Kajin</item>
    </izvorni_sadrzaj>
    <derivirana_varijabla naziv="DomainObject.Predmet.ProtuStrankaListFormatedOIB_1">
      <item>E-SUN j.d.o.o., OIB 53916312453 zastupanog po punomoćniku Miroslav Kajin</item>
    </derivirana_varijabla>
  </DomainObject.Predmet.ProtuStrankaListFormatedOIB>
  <DomainObject.Predmet.ProtuStrankaListFormatedWithAdress>
    <izvorni_sadrzaj>
      <item>E-SUN j.d.o.o., Žakanje 64, 47276 Žakanje zastupanog po punomoćniku Miroslav Kajin</item>
    </izvorni_sadrzaj>
    <derivirana_varijabla naziv="DomainObject.Predmet.ProtuStrankaListFormatedWithAdress_1">
      <item>E-SUN j.d.o.o., Žakanje 64, 47276 Žakanje zastupanog po punomoćniku Miroslav Kajin</item>
    </derivirana_varijabla>
  </DomainObject.Predmet.ProtuStrankaListFormatedWithAdress>
  <DomainObject.Predmet.ProtuStrankaListFormatedWithAdressOIB>
    <izvorni_sadrzaj>
      <item>E-SUN j.d.o.o., OIB 53916312453, Žakanje 64, 47276 Žakanje zastupanog po punomoćniku Miroslav Kajin</item>
    </izvorni_sadrzaj>
    <derivirana_varijabla naziv="DomainObject.Predmet.ProtuStrankaListFormatedWithAdressOIB_1">
      <item>E-SUN j.d.o.o., OIB 53916312453, Žakanje 64, 47276 Žakanje zastupanog po punomoćniku Miroslav Kajin</item>
    </derivirana_varijabla>
  </DomainObject.Predmet.ProtuStrankaListFormatedWithAdressOIB>
  <DomainObject.Predmet.ProtuStrankaListNazivFormated>
    <izvorni_sadrzaj>
      <item>E-SUN j.d.o.o.</item>
    </izvorni_sadrzaj>
    <derivirana_varijabla naziv="DomainObject.Predmet.ProtuStrankaListNazivFormated_1">
      <item>E-SUN j.d.o.o.</item>
    </derivirana_varijabla>
  </DomainObject.Predmet.ProtuStrankaListNazivFormated>
  <DomainObject.Predmet.ProtuStrankaListNazivFormatedOIB>
    <izvorni_sadrzaj>
      <item>E-SUN j.d.o.o., OIB 53916312453</item>
    </izvorni_sadrzaj>
    <derivirana_varijabla naziv="DomainObject.Predmet.ProtuStrankaListNazivFormatedOIB_1">
      <item>E-SUN j.d.o.o., OIB 53916312453</item>
    </derivirana_varijabla>
  </DomainObject.Predmet.ProtuStrankaListNazivFormatedOIB>
  <DomainObject.Predmet.OstaliListFormated>
    <izvorni_sadrzaj>
      <item>Miroslav Kajin punomoćnik sudionika u postupku E-SUN j.d.o.o.</item>
    </izvorni_sadrzaj>
    <derivirana_varijabla naziv="DomainObject.Predmet.OstaliListFormated_1">
      <item>Miroslav Kajin punomoćnik sudionika u postupku E-SUN j.d.o.o.</item>
    </derivirana_varijabla>
  </DomainObject.Predmet.OstaliListFormated>
  <DomainObject.Predmet.OstaliListFormatedOIB>
    <izvorni_sadrzaj>
      <item>Miroslav Kajin, OIB 02104950680 punomoćnik sudionika u postupku E-SUN j.d.o.o.</item>
    </izvorni_sadrzaj>
    <derivirana_varijabla naziv="DomainObject.Predmet.OstaliListFormatedOIB_1">
      <item>Miroslav Kajin, OIB 02104950680 punomoćnik sudionika u postupku E-SUN j.d.o.o.</item>
    </derivirana_varijabla>
  </DomainObject.Predmet.OstaliListFormatedOIB>
  <DomainObject.Predmet.OstaliListFormatedWithAdress>
    <izvorni_sadrzaj>
      <item>Miroslav Kajin, Žakanje 64, 47276 Žakanje punomoćnik sudionika u postupku E-SUN j.d.o.o.</item>
    </izvorni_sadrzaj>
    <derivirana_varijabla naziv="DomainObject.Predmet.OstaliListFormatedWithAdress_1">
      <item>Miroslav Kajin, Žakanje 64, 47276 Žakanje punomoćnik sudionika u postupku E-SUN j.d.o.o.</item>
    </derivirana_varijabla>
  </DomainObject.Predmet.OstaliListFormatedWithAdress>
  <DomainObject.Predmet.OstaliListFormatedWithAdressOIB>
    <izvorni_sadrzaj>
      <item>Miroslav Kajin, OIB 02104950680, Žakanje 64, 47276 Žakanje punomoćnik sudionika u postupku E-SUN j.d.o.o.</item>
    </izvorni_sadrzaj>
    <derivirana_varijabla naziv="DomainObject.Predmet.OstaliListFormatedWithAdressOIB_1">
      <item>Miroslav Kajin, OIB 02104950680, Žakanje 64, 47276 Žakanje punomoćnik sudionika u postupku E-SUN j.d.o.o.</item>
    </derivirana_varijabla>
  </DomainObject.Predmet.OstaliListFormatedWithAdressOIB>
  <DomainObject.Predmet.OstaliListNazivFormated>
    <izvorni_sadrzaj>
      <item>Miroslav Kajin</item>
    </izvorni_sadrzaj>
    <derivirana_varijabla naziv="DomainObject.Predmet.OstaliListNazivFormated_1">
      <item>Miroslav Kajin</item>
    </derivirana_varijabla>
  </DomainObject.Predmet.OstaliListNazivFormated>
  <DomainObject.Predmet.OstaliListNazivFormatedOIB>
    <izvorni_sadrzaj>
      <item>Miroslav Kajin, OIB 02104950680</item>
    </izvorni_sadrzaj>
    <derivirana_varijabla naziv="DomainObject.Predmet.OstaliListNazivFormatedOIB_1">
      <item>Miroslav Kajin, OIB 02104950680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E-SUN j.d.o.o.</izvorni_sadrzaj>
    <derivirana_varijabla naziv="DomainObject.Predmet.ProtustrankaIDrugi_1">E-SUN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E-SUN j.d.o.o., OIB 53916312453, Žakanje 64, 47276 Žakanje</izvorni_sadrzaj>
    <derivirana_varijabla naziv="DomainObject.Predmet.ProtustrankaIDrugiAdressOIB_1">E-SUN j.d.o.o., OIB 53916312453,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E-SUN j.d.o.o.</item>
      <item>Miroslav Kajin</item>
    </izvorni_sadrzaj>
    <derivirana_varijabla naziv="DomainObject.Predmet.SudioniciListNaziv_1">
      <item>FINA regionalni centar Zagreb, podružnica Karlovac</item>
      <item>E-SUN j.d.o.o.</item>
      <item>Miroslav Kajin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izvorni_sadrzaj>
    <derivirana_varijabla naziv="DomainObject.Predmet.SudioniciListAdressOIB_1"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53916312453</item>
      <item>, OIB 02104950680</item>
    </izvorni_sadrzaj>
    <derivirana_varijabla naziv="DomainObject.Predmet.SudioniciListNazivOIB_1">
      <item>, OIB 85821130368</item>
      <item>, OIB 53916312453</item>
      <item>, OIB 02104950680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81A08-E598-4A14-8E9C-7979A23C2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559</properties:Characters>
  <properties:Lines>32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2017-10-26T08:40:00Z</dcterms:created>
  <dc:creator>stecaj</dc:creator>
  <cp:lastModifiedBy>Gordana Grčić</cp:lastModifiedBy>
  <cp:lastPrinted>2017-10-26T08:40:00Z</cp:lastPrinted>
  <dcterms:modified xmlns:xsi="http://www.w3.org/2001/XMLSchema-instance" xsi:type="dcterms:W3CDTF">2017-10-26T08:40:00Z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