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0f09" w14:paraId="5c80f09" w:rsidRDefault="00C504EF" w:rsidP="004C7981" w:rsidR="00C504EF">
      <w:pPr>
        <w:jc w:val="right"/>
        <w15:collapsed w:val="false"/>
      </w:pPr>
    </w:p>
    <w:p w:rsidRDefault="00AA5237" w:rsidP="004C7981" w:rsidR="004C7981" w:rsidRPr="00AB42D5">
      <w:pPr>
        <w:jc w:val="right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56729">
        <w:t>384</w:t>
      </w:r>
      <w:r w:rsidR="002F20D0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6B677E">
        <w:t>, OIB 85821130368</w:t>
      </w:r>
      <w:r w:rsidR="00745C8F">
        <w:t xml:space="preserve"> od </w:t>
      </w:r>
      <w:r w:rsidR="00D56729">
        <w:t>2</w:t>
      </w:r>
      <w:r w:rsidR="005E6FD0">
        <w:t xml:space="preserve">. </w:t>
      </w:r>
      <w:r w:rsidR="003F63E4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56729">
        <w:t>KULTURNO-UMJETNIČKO DRUŠTVO "ZRMANJA", Obrovac, Jadranska 1., OIB 56667298582</w:t>
      </w:r>
      <w:r w:rsidR="002A6E5F" w:rsidRPr="00AB42D5">
        <w:t xml:space="preserve">, </w:t>
      </w:r>
      <w:r w:rsidR="00AA5237" w:rsidRPr="008C3132">
        <w:t xml:space="preserve">dana </w:t>
      </w:r>
      <w:r w:rsidR="006B677E">
        <w:t>21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6B677E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56729">
        <w:t>KULTURNO-UMJETNIČKO DRUŠTVO "ZRMANJA", Obrovac, Jadranska 1., OIB 56667298582</w:t>
      </w:r>
      <w:r w:rsidR="009E40E0">
        <w:t xml:space="preserve"> </w:t>
      </w:r>
      <w:r w:rsidR="00AB42D5">
        <w:t xml:space="preserve">s danom </w:t>
      </w:r>
      <w:r w:rsidR="006B677E">
        <w:t>21</w:t>
      </w:r>
      <w:r w:rsidR="00AB42D5">
        <w:t xml:space="preserve">. ožujka 2016. u </w:t>
      </w:r>
      <w:r w:rsidR="006B677E">
        <w:t>9,10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6B677E">
        <w:t>Ante Gabelica iz Splita, Ruđera Boškovića 7/125., OIB 68765596631.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56729">
        <w:t>KULTURNO-UMJETNIČKO DRUŠTVO "ZRMANJA", Obrovac, Jadranska 1., OIB 56667298582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6B677E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</w:t>
      </w:r>
      <w:r w:rsidR="00AB42D5">
        <w:lastRenderedPageBreak/>
        <w:t xml:space="preserve">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D56729">
        <w:t>2</w:t>
      </w:r>
      <w:r w:rsidR="005E6FD0">
        <w:t xml:space="preserve">. </w:t>
      </w:r>
      <w:r w:rsidR="003F63E4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D56729">
        <w:t>1. rujna</w:t>
      </w:r>
      <w:r w:rsidR="005158F5">
        <w:t xml:space="preserve">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D56729">
        <w:t>1506</w:t>
      </w:r>
      <w:r w:rsidR="00C45A25">
        <w:t xml:space="preserve"> </w:t>
      </w:r>
      <w:r w:rsidRPr="00B604B0">
        <w:t xml:space="preserve">dana u ukupnom iznosu od </w:t>
      </w:r>
      <w:r w:rsidR="00D56729">
        <w:t>6.828,09</w:t>
      </w:r>
      <w:r w:rsidR="00C45A25">
        <w:t xml:space="preserve"> </w:t>
      </w:r>
      <w:r w:rsidR="006B677E">
        <w:t xml:space="preserve">kuna, da nema zaposlenih, ima otvoren račun kod OTP banke Hrvatska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6B677E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</w:t>
      </w:r>
      <w:bookmarkStart w:name="_GoBack" w:id="0"/>
      <w:bookmarkEnd w:id="0"/>
      <w:r>
        <w:t xml:space="preserve">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6B677E">
        <w:tab/>
      </w:r>
      <w:r w:rsidR="006B677E">
        <w:tab/>
      </w:r>
      <w:r w:rsidR="006B677E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6B677E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6B677E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3BB" w:rsidR="00B613BB">
      <w:r>
        <w:separator/>
      </w:r>
    </w:p>
  </w:endnote>
  <w:endnote w:id="0" w:type="continuationSeparator">
    <w:p w:rsidRDefault="00B613BB" w:rsidR="00B6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3BB" w:rsidR="00B613BB">
      <w:r>
        <w:separator/>
      </w:r>
    </w:p>
  </w:footnote>
  <w:footnote w:id="0" w:type="continuationSeparator">
    <w:p w:rsidRDefault="00B613BB" w:rsidR="00B61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D56729">
      <w:t>384</w:t>
    </w:r>
    <w:r w:rsidR="002F20D0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776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B677E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E40E0"/>
    <w:rsid w:val="00A01095"/>
    <w:rsid w:val="00A07502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613BB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1757"/>
    <w:rsid w:val="00D36588"/>
    <w:rsid w:val="00D42256"/>
    <w:rsid w:val="00D51E7B"/>
    <w:rsid w:val="00D52276"/>
    <w:rsid w:val="00D56729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St-384/2015-5</izvorni_sadrzaj>
    <derivirana_varijabla naziv="DomainObject.Oznaka_1">St-384/2015-5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Kulturno-umjetničko društvo "Zrmanja", Obrovac</izvorni_sadrzaj>
    <derivirana_varijabla naziv="DomainObject.Predmet.ProtustrankaFormated_1">  Kulturno-umjetničko društvo "Zrmanja", Obrovac</derivirana_varijabla>
  </DomainObject.Predmet.ProtustrankaFormated>
  <DomainObject.Predmet.ProtustrankaFormatedOIB>
    <izvorni_sadrzaj>  Kulturno-umjetničko društvo "Zrmanja", Obrovac, OIB 56667298582</izvorni_sadrzaj>
    <derivirana_varijabla naziv="DomainObject.Predmet.ProtustrankaFormatedOIB_1">  Kulturno-umjetničko društvo "Zrmanja", Obrovac, OIB 56667298582</derivirana_varijabla>
  </DomainObject.Predmet.ProtustrankaFormatedOIB>
  <DomainObject.Predmet.ProtustrankaFormatedWithAdress>
    <izvorni_sadrzaj> Kulturno-umjetničko društvo "Zrmanja", Obrovac, Jadranska 1, 23450 Obrovac</izvorni_sadrzaj>
    <derivirana_varijabla naziv="DomainObject.Predmet.ProtustrankaFormatedWithAdress_1"> Kulturno-umjetničko društvo "Zrmanja", Obrovac, Jadranska 1, 23450 Obrovac</derivirana_varijabla>
  </DomainObject.Predmet.ProtustrankaFormatedWithAdress>
  <DomainObject.Predmet.ProtustrankaFormatedWithAdressOIB>
    <izvorni_sadrzaj> Kulturno-umjetničko društvo "Zrmanja", Obrovac, OIB 56667298582, Jadranska 1, 23450 Obrovac</izvorni_sadrzaj>
    <derivirana_varijabla naziv="DomainObject.Predmet.ProtustrankaFormatedWithAdressOIB_1"> Kulturno-umjetničko društvo "Zrmanja", Obrovac, OIB 56667298582, Jadranska 1, 23450 Obrovac</derivirana_varijabla>
  </DomainObject.Predmet.ProtustrankaFormatedWithAdressOIB>
  <DomainObject.Predmet.ProtustrankaWithAdress>
    <izvorni_sadrzaj>Kulturno-umjetničko društvo "Zrmanja", Obrovac Jadranska 1, 23450 Obrovac</izvorni_sadrzaj>
    <derivirana_varijabla naziv="DomainObject.Predmet.ProtustrankaWithAdress_1">Kulturno-umjetničko društvo "Zrmanja", Obrovac Jadranska 1, 23450 Obrovac</derivirana_varijabla>
  </DomainObject.Predmet.ProtustrankaWithAdress>
  <DomainObject.Predmet.ProtustrankaWithAdressOIB>
    <izvorni_sadrzaj>Kulturno-umjetničko društvo "Zrmanja", Obrovac, OIB 56667298582, Jadranska 1, 23450 Obrovac</izvorni_sadrzaj>
    <derivirana_varijabla naziv="DomainObject.Predmet.ProtustrankaWithAdressOIB_1">Kulturno-umjetničko društvo "Zrmanja", Obrovac, OIB 56667298582, Jadranska 1, 23450 Obrovac</derivirana_varijabla>
  </DomainObject.Predmet.ProtustrankaWithAdressOIB>
  <DomainObject.Predmet.ProtustrankaNazivFormated>
    <izvorni_sadrzaj>Kulturno-umjetničko društvo "Zrmanja", Obrovac</izvorni_sadrzaj>
    <derivirana_varijabla naziv="DomainObject.Predmet.ProtustrankaNazivFormated_1">Kulturno-umjetničko društvo "Zrmanja", Obrovac</derivirana_varijabla>
  </DomainObject.Predmet.ProtustrankaNazivFormated>
  <DomainObject.Predmet.ProtustrankaNazivFormatedOIB>
    <izvorni_sadrzaj>Kulturno-umjetničko društvo "Zrmanja", Obrovac, OIB 56667298582</izvorni_sadrzaj>
    <derivirana_varijabla naziv="DomainObject.Predmet.ProtustrankaNazivFormatedOIB_1">Kulturno-umjetničko društvo "Zrmanja", Obrovac, OIB 56667298582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6828.09</izvorni_sadrzaj>
    <derivirana_varijabla naziv="DomainObject.Predmet.TrenutnaVrijednost_1">6828.09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Kulturno-umjetničko društvo "Zrmanja", Obrovac</item>
    </izvorni_sadrzaj>
    <derivirana_varijabla naziv="DomainObject.Predmet.ProtuStrankaListFormated_1">
      <item>Kulturno-umjetničko društvo "Zrmanja", Obrovac</item>
    </derivirana_varijabla>
  </DomainObject.Predmet.ProtuStrankaListFormated>
  <DomainObject.Predmet.ProtuStrankaListFormatedOIB>
    <izvorni_sadrzaj>
      <item>Kulturno-umjetničko društvo "Zrmanja", Obrovac, OIB 56667298582</item>
    </izvorni_sadrzaj>
    <derivirana_varijabla naziv="DomainObject.Predmet.ProtuStrankaListFormatedOIB_1">
      <item>Kulturno-umjetničko društvo "Zrmanja", Obrovac, OIB 56667298582</item>
    </derivirana_varijabla>
  </DomainObject.Predmet.ProtuStrankaListFormatedOIB>
  <DomainObject.Predmet.ProtuStrankaListFormatedWithAdress>
    <izvorni_sadrzaj>
      <item>Kulturno-umjetničko društvo "Zrmanja", Obrovac, Jadranska 1, 23450 Obrovac</item>
    </izvorni_sadrzaj>
    <derivirana_varijabla naziv="DomainObject.Predmet.ProtuStrankaListFormatedWithAdress_1">
      <item>Kulturno-umjetničko društvo "Zrmanja", Obrovac, Jadranska 1, 23450 Obrovac</item>
    </derivirana_varijabla>
  </DomainObject.Predmet.ProtuStrankaListFormatedWithAdress>
  <DomainObject.Predmet.ProtuStrankaListFormatedWithAdressOIB>
    <izvorni_sadrzaj>
      <item>Kulturno-umjetničko društvo "Zrmanja", Obrovac, OIB 56667298582, Jadranska 1, 23450 Obrovac</item>
    </izvorni_sadrzaj>
    <derivirana_varijabla naziv="DomainObject.Predmet.ProtuStrankaListFormatedWithAdressOIB_1">
      <item>Kulturno-umjetničko društvo "Zrmanja", Obrovac, OIB 56667298582, Jadranska 1, 23450 Obrovac</item>
    </derivirana_varijabla>
  </DomainObject.Predmet.ProtuStrankaListFormatedWithAdressOIB>
  <DomainObject.Predmet.ProtuStrankaListNazivFormated>
    <izvorni_sadrzaj>
      <item>Kulturno-umjetničko društvo "Zrmanja", Obrovac</item>
    </izvorni_sadrzaj>
    <derivirana_varijabla naziv="DomainObject.Predmet.ProtuStrankaListNazivFormated_1">
      <item>Kulturno-umjetničko društvo "Zrmanja", Obrovac</item>
    </derivirana_varijabla>
  </DomainObject.Predmet.ProtuStrankaListNazivFormated>
  <DomainObject.Predmet.ProtuStrankaListNazivFormatedOIB>
    <izvorni_sadrzaj>
      <item>Kulturno-umjetničko društvo "Zrmanja", Obrovac, OIB 56667298582</item>
    </izvorni_sadrzaj>
    <derivirana_varijabla naziv="DomainObject.Predmet.ProtuStrankaListNazivFormatedOIB_1">
      <item>Kulturno-umjetničko društvo "Zrmanja", Obrovac, OIB 56667298582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St-384/2015-5</izvorni_sadrzaj>
    <derivirana_varijabla naziv="DomainObject.PoslovniBrojDokumenta_1">St-384/2015-5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Kulturno-umjetničko društvo "Zrmanja", Obrovac</izvorni_sadrzaj>
    <derivirana_varijabla naziv="DomainObject.Predmet.ProtustrankaIDrugi_1">Kulturno-umjetničko društvo "Zrmanja", Obrovac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Kulturno-umjetničko društvo "Zrmanja", Obrovac, OIB 56667298582, Jadranska 1, 23450 Obrovac</izvorni_sadrzaj>
    <derivirana_varijabla naziv="DomainObject.Predmet.ProtustrankaIDrugiAdressOIB_1">Kulturno-umjetničko društvo "Zrmanja", Obrovac, OIB 56667298582,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St-384/2015-5</izvorni_sadrzaj>
    <derivirana_varijabla naziv="DomainObject.Predmet.OdlukaRjesenje.Oznaka_1">St-384/2015-5</derivirana_varijabla>
  </DomainObject.Predmet.OdlukaRjesenje.Oznaka>
  <DomainObject.Predmet.SudioniciListNaziv>
    <izvorni_sadrzaj>
      <item>Financijska agencija</item>
      <item>Kulturno-umjetničko društvo "Zrmanja", Obrovac</item>
    </izvorni_sadrzaj>
    <derivirana_varijabla naziv="DomainObject.Predmet.SudioniciListNaziv_1">
      <item>Financijska agencija</item>
      <item>Kulturno-umjetničko društvo "Zrmanja", Obrovac</item>
    </derivirana_varijabla>
  </DomainObject.Predmet.SudioniciListNaziv>
  <DomainObject.Predmet.SudioniciListAdressOIB>
    <izvorni_sadrzaj>
      <item>Financijska agencija, OIB 85821130368, Ivana Danila 4,23000 Zadar</item>
      <item>Kulturno-umjetničko društvo "Zrmanja", Obrovac, OIB 56667298582, Jadranska 1,23450 Obrovac</item>
    </izvorni_sadrzaj>
    <derivirana_varijabla naziv="DomainObject.Predmet.SudioniciListAdressOIB_1">
      <item>Financijska agencija, OIB 85821130368, Ivana Danila 4,23000 Zadar</item>
      <item>Kulturno-umjetničko društvo "Zrmanja", Obrovac, OIB 56667298582,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56667298582</item>
    </izvorni_sadrzaj>
    <derivirana_varijabla naziv="DomainObject.Predmet.SudioniciListNazivOIB_1">
      <item>, OIB 85821130368</item>
      <item>, OIB 56667298582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4758</properties:Characters>
  <properties:Lines>125</properties:Lines>
  <properties:Paragraphs>41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2016-03-14T07:24:00Z</dcterms:created>
  <dc:creator>Administrator</dc:creator>
  <cp:lastModifiedBy>Vedrana Raspović</cp:lastModifiedBy>
  <cp:lastPrinted>2016-03-21T08:25:00Z</cp:lastPrinted>
  <dcterms:modified xmlns:xsi="http://www.w3.org/2001/XMLSchema-instance" xsi:type="dcterms:W3CDTF">2016-03-21T08:27:00Z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