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ddc6" w14:paraId="e81ddc6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E5395E">
        <w:t>5927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E5395E">
        <w:t>NAUTICA TURIST d.o.o.</w:t>
      </w:r>
      <w:r w:rsidR="005471EB">
        <w:t>,</w:t>
      </w:r>
      <w:r w:rsidR="00AC4528" w:rsidRPr="005632E0">
        <w:t xml:space="preserve"> </w:t>
      </w:r>
      <w:r w:rsidR="00E5395E">
        <w:t>Zagreb</w:t>
      </w:r>
      <w:r w:rsidR="007646DF">
        <w:t>,</w:t>
      </w:r>
      <w:r w:rsidR="002A4AC4">
        <w:t xml:space="preserve"> </w:t>
      </w:r>
      <w:r w:rsidR="00E5395E">
        <w:t>Milice Mihičić 1a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CD572B">
        <w:t>12545026878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CD572B">
        <w:t>1.158.705,54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E5395E">
      <w:rPr>
        <w:b/>
      </w:rPr>
      <w:t>5927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13A40"/>
    <w:rsid w:val="00325398"/>
    <w:rsid w:val="0038246E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B337A"/>
    <w:rsid w:val="004F3962"/>
    <w:rsid w:val="0053446F"/>
    <w:rsid w:val="005471EB"/>
    <w:rsid w:val="005632E0"/>
    <w:rsid w:val="00572798"/>
    <w:rsid w:val="00590AEF"/>
    <w:rsid w:val="00591994"/>
    <w:rsid w:val="005A0039"/>
    <w:rsid w:val="005B499F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7646DF"/>
    <w:rsid w:val="007675DF"/>
    <w:rsid w:val="00774A47"/>
    <w:rsid w:val="00795AB9"/>
    <w:rsid w:val="007B5AFD"/>
    <w:rsid w:val="007C1E2A"/>
    <w:rsid w:val="007D5A5D"/>
    <w:rsid w:val="007F25D9"/>
    <w:rsid w:val="007F42DB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A13D8"/>
    <w:rsid w:val="00BE4CEE"/>
    <w:rsid w:val="00BE567D"/>
    <w:rsid w:val="00C158BD"/>
    <w:rsid w:val="00C836B9"/>
    <w:rsid w:val="00C958E9"/>
    <w:rsid w:val="00CD0611"/>
    <w:rsid w:val="00CD572B"/>
    <w:rsid w:val="00CE7362"/>
    <w:rsid w:val="00D01B78"/>
    <w:rsid w:val="00D66226"/>
    <w:rsid w:val="00D7156B"/>
    <w:rsid w:val="00D91DFD"/>
    <w:rsid w:val="00DD43AA"/>
    <w:rsid w:val="00DE5A76"/>
    <w:rsid w:val="00E05F21"/>
    <w:rsid w:val="00E25D3F"/>
    <w:rsid w:val="00E3304E"/>
    <w:rsid w:val="00E4210D"/>
    <w:rsid w:val="00E42A83"/>
    <w:rsid w:val="00E5395E"/>
    <w:rsid w:val="00E64ACF"/>
    <w:rsid w:val="00E80EEE"/>
    <w:rsid w:val="00EC3302"/>
    <w:rsid w:val="00ED6AA8"/>
    <w:rsid w:val="00F02221"/>
    <w:rsid w:val="00F034D3"/>
    <w:rsid w:val="00F34D5A"/>
    <w:rsid w:val="00F400FE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75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5DF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5DF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5DF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5DF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675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5DF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5DF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5DF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5DF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5927</izvorni_sadrzaj>
    <derivirana_varijabla naziv="DomainObject.Predmet.Broj_1">5927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St-5927/2015</izvorni_sadrzaj>
    <derivirana_varijabla naziv="DomainObject.Predmet.OznakaBroj_1">St-5927/2015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NAUTICA TURIST d.o.o. zastupanog po punomoćniku Zlatko Čukelj</izvorni_sadrzaj>
    <derivirana_varijabla naziv="DomainObject.Predmet.ProtustrankaFormated_1">  NAUTICA TURIST d.o.o. zastupanog po punomoćniku Zlatko Čukelj</derivirana_varijabla>
  </DomainObject.Predmet.ProtustrankaFormated>
  <DomainObject.Predmet.ProtustrankaFormatedOIB>
    <izvorni_sadrzaj>  NAUTICA TURIST d.o.o., OIB 12545026878 zastupanog po punomoćniku Zlatko Čukelj</izvorni_sadrzaj>
    <derivirana_varijabla naziv="DomainObject.Predmet.ProtustrankaFormatedOIB_1">  NAUTICA TURIST d.o.o., OIB 12545026878 zastupanog po punomoćniku Zlatko Čukelj</derivirana_varijabla>
  </DomainObject.Predmet.ProtustrankaFormatedOIB>
  <DomainObject.Predmet.ProtustrankaFormatedWithAdress>
    <izvorni_sadrzaj> NAUTICA TURIST d.o.o., Milice Mihičić 1/a, 10000 Zagreb zastupanog po punomoćniku Zlatko Čukelj</izvorni_sadrzaj>
    <derivirana_varijabla naziv="DomainObject.Predmet.ProtustrankaFormatedWithAdress_1"> NAUTICA TURIST d.o.o., Milice Mihičić 1/a, 10000 Zagreb zastupanog po punomoćniku Zlatko Čukelj</derivirana_varijabla>
  </DomainObject.Predmet.ProtustrankaFormatedWithAdress>
  <DomainObject.Predmet.ProtustrankaFormatedWithAdressOIB>
    <izvorni_sadrzaj> NAUTICA TURIST d.o.o., OIB 12545026878, Milice Mihičić 1/a, 10000 Zagreb zastupanog po punomoćniku Zlatko Čukelj</izvorni_sadrzaj>
    <derivirana_varijabla naziv="DomainObject.Predmet.ProtustrankaFormatedWithAdressOIB_1"> NAUTICA TURIST d.o.o., OIB 12545026878, Milice Mihičić 1/a, 10000 Zagreb zastupanog po punomoćniku Zlatko Čukelj</derivirana_varijabla>
  </DomainObject.Predmet.ProtustrankaFormatedWithAdressOIB>
  <DomainObject.Predmet.ProtustrankaWithAdress>
    <izvorni_sadrzaj>NAUTICA TURIST d.o.o. Milice Mihičić 1/a, 10000 Zagreb</izvorni_sadrzaj>
    <derivirana_varijabla naziv="DomainObject.Predmet.ProtustrankaWithAdress_1">NAUTICA TURIST d.o.o. Milice Mihičić 1/a, 10000 Zagreb</derivirana_varijabla>
  </DomainObject.Predmet.ProtustrankaWithAdress>
  <DomainObject.Predmet.ProtustrankaWithAdressOIB>
    <izvorni_sadrzaj>NAUTICA TURIST d.o.o., OIB 12545026878, Milice Mihičić 1/a, 10000 Zagreb</izvorni_sadrzaj>
    <derivirana_varijabla naziv="DomainObject.Predmet.ProtustrankaWithAdressOIB_1">NAUTICA TURIST d.o.o., OIB 12545026878, Milice Mihičić 1/a, 10000 Zagreb</derivirana_varijabla>
  </DomainObject.Predmet.ProtustrankaWithAdressOIB>
  <DomainObject.Predmet.ProtustrankaNazivFormated>
    <izvorni_sadrzaj>NAUTICA TURIST d.o.o.</izvorni_sadrzaj>
    <derivirana_varijabla naziv="DomainObject.Predmet.ProtustrankaNazivFormated_1">NAUTICA TURIST d.o.o.</derivirana_varijabla>
  </DomainObject.Predmet.ProtustrankaNazivFormated>
  <DomainObject.Predmet.ProtustrankaNazivFormatedOIB>
    <izvorni_sadrzaj>NAUTICA TURIST d.o.o., OIB 12545026878</izvorni_sadrzaj>
    <derivirana_varijabla naziv="DomainObject.Predmet.ProtustrankaNazivFormatedOIB_1">NAUTICA TURIST d.o.o., OIB 12545026878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NAUTICA TURIST d.o.o. zastupanog po punomoćniku Zlatko Čukelj</item>
    </izvorni_sadrzaj>
    <derivirana_varijabla naziv="DomainObject.Predmet.ProtuStrankaListFormated_1">
      <item>NAUTICA TURIST d.o.o. zastupanog po punomoćniku Zlatko Čukelj</item>
    </derivirana_varijabla>
  </DomainObject.Predmet.ProtuStrankaListFormated>
  <DomainObject.Predmet.ProtuStrankaListFormatedOIB>
    <izvorni_sadrzaj>
      <item>NAUTICA TURIST d.o.o., OIB 12545026878 zastupanog po punomoćniku Zlatko Čukelj</item>
    </izvorni_sadrzaj>
    <derivirana_varijabla naziv="DomainObject.Predmet.ProtuStrankaListFormatedOIB_1">
      <item>NAUTICA TURIST d.o.o., OIB 12545026878 zastupanog po punomoćniku Zlatko Čukelj</item>
    </derivirana_varijabla>
  </DomainObject.Predmet.ProtuStrankaListFormatedOIB>
  <DomainObject.Predmet.ProtuStrankaListFormatedWithAdress>
    <izvorni_sadrzaj>
      <item>NAUTICA TURIST d.o.o., Milice Mihičić 1/a, 10000 Zagreb zastupanog po punomoćniku Zlatko Čukelj</item>
    </izvorni_sadrzaj>
    <derivirana_varijabla naziv="DomainObject.Predmet.ProtuStrankaListFormatedWithAdress_1">
      <item>NAUTICA TURIST d.o.o., Milice Mihičić 1/a, 10000 Zagreb zastupanog po punomoćniku Zlatko Čukelj</item>
    </derivirana_varijabla>
  </DomainObject.Predmet.ProtuStrankaListFormatedWithAdress>
  <DomainObject.Predmet.ProtuStrankaListFormatedWithAdressOIB>
    <izvorni_sadrzaj>
      <item>NAUTICA TURIST d.o.o., OIB 12545026878, Milice Mihičić 1/a, 10000 Zagreb zastupanog po punomoćniku Zlatko Čukelj</item>
    </izvorni_sadrzaj>
    <derivirana_varijabla naziv="DomainObject.Predmet.ProtuStrankaListFormatedWithAdressOIB_1">
      <item>NAUTICA TURIST d.o.o., OIB 12545026878, Milice Mihičić 1/a, 10000 Zagreb zastupanog po punomoćniku Zlatko Čukelj</item>
    </derivirana_varijabla>
  </DomainObject.Predmet.ProtuStrankaListFormatedWithAdressOIB>
  <DomainObject.Predmet.ProtuStrankaListNazivFormated>
    <izvorni_sadrzaj>
      <item>NAUTICA TURIST d.o.o.</item>
    </izvorni_sadrzaj>
    <derivirana_varijabla naziv="DomainObject.Predmet.ProtuStrankaListNazivFormated_1">
      <item>NAUTICA TURIST d.o.o.</item>
    </derivirana_varijabla>
  </DomainObject.Predmet.ProtuStrankaListNazivFormated>
  <DomainObject.Predmet.ProtuStrankaListNazivFormatedOIB>
    <izvorni_sadrzaj>
      <item>NAUTICA TURIST d.o.o., OIB 12545026878</item>
    </izvorni_sadrzaj>
    <derivirana_varijabla naziv="DomainObject.Predmet.ProtuStrankaListNazivFormatedOIB_1">
      <item>NAUTICA TURIST d.o.o., OIB 12545026878</item>
    </derivirana_varijabla>
  </DomainObject.Predmet.ProtuStrankaListNazivFormatedOIB>
  <DomainObject.Predmet.OstaliListFormated>
    <izvorni_sadrzaj>
      <item>Zlatko Čukelj punomoćnik sudionika u postupku NAUTICA TURIST d.o.o.</item>
    </izvorni_sadrzaj>
    <derivirana_varijabla naziv="DomainObject.Predmet.OstaliListFormated_1">
      <item>Zlatko Čukelj punomoćnik sudionika u postupku NAUTICA TURIST d.o.o.</item>
    </derivirana_varijabla>
  </DomainObject.Predmet.OstaliListFormated>
  <DomainObject.Predmet.OstaliListFormatedOIB>
    <izvorni_sadrzaj>
      <item>Zlatko Čukelj, OIB 42652452378 punomoćnik sudionika u postupku NAUTICA TURIST d.o.o.</item>
    </izvorni_sadrzaj>
    <derivirana_varijabla naziv="DomainObject.Predmet.OstaliListFormatedOIB_1">
      <item>Zlatko Čukelj, OIB 42652452378 punomoćnik sudionika u postupku NAUTICA TURIST d.o.o.</item>
    </derivirana_varijabla>
  </DomainObject.Predmet.OstaliListFormatedOIB>
  <DomainObject.Predmet.OstaliListFormatedWithAdress>
    <izvorni_sadrzaj>
      <item>Zlatko Čukelj, Milice Mihičić 2, 10000 Zagreb punomoćnik sudionika u postupku NAUTICA TURIST d.o.o.</item>
    </izvorni_sadrzaj>
    <derivirana_varijabla naziv="DomainObject.Predmet.OstaliListFormatedWithAdress_1">
      <item>Zlatko Čukelj, Milice Mihičić 2, 10000 Zagreb punomoćnik sudionika u postupku NAUTICA TURIST d.o.o.</item>
    </derivirana_varijabla>
  </DomainObject.Predmet.OstaliListFormatedWithAdress>
  <DomainObject.Predmet.OstaliListFormatedWithAdressOIB>
    <izvorni_sadrzaj>
      <item>Zlatko Čukelj, OIB 42652452378, Milice Mihičić 2, 10000 Zagreb punomoćnik sudionika u postupku NAUTICA TURIST d.o.o.</item>
    </izvorni_sadrzaj>
    <derivirana_varijabla naziv="DomainObject.Predmet.OstaliListFormatedWithAdressOIB_1">
      <item>Zlatko Čukelj, OIB 42652452378, Milice Mihičić 2, 10000 Zagreb punomoćnik sudionika u postupku NAUTICA TURIST d.o.o.</item>
    </derivirana_varijabla>
  </DomainObject.Predmet.OstaliListFormatedWithAdressOIB>
  <DomainObject.Predmet.OstaliListNazivFormated>
    <izvorni_sadrzaj>
      <item>Zlatko Čukelj</item>
    </izvorni_sadrzaj>
    <derivirana_varijabla naziv="DomainObject.Predmet.OstaliListNazivFormated_1">
      <item>Zlatko Čukelj</item>
    </derivirana_varijabla>
  </DomainObject.Predmet.OstaliListNazivFormated>
  <DomainObject.Predmet.OstaliListNazivFormatedOIB>
    <izvorni_sadrzaj>
      <item>Zlatko Čukelj, OIB 42652452378</item>
    </izvorni_sadrzaj>
    <derivirana_varijabla naziv="DomainObject.Predmet.OstaliListNazivFormatedOIB_1">
      <item>Zlatko Čukelj, OIB 42652452378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NAUTICA TURIST d.o.o.</izvorni_sadrzaj>
    <derivirana_varijabla naziv="DomainObject.Predmet.ProtustrankaIDrugi_1">NAUTICA TURIST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NAUTICA TURIST d.o.o., OIB 12545026878, Milice Mihičić 1/a, 10000 Zagreb</izvorni_sadrzaj>
    <derivirana_varijabla naziv="DomainObject.Predmet.ProtustrankaIDrugiAdressOIB_1">NAUTICA TURIST d.o.o., OIB 12545026878, Milice Mihičić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NAUTICA TURIST d.o.o.</item>
      <item>FINA Regionalni centar Zagreb</item>
      <item>Zlatko Čukelj</item>
    </izvorni_sadrzaj>
    <derivirana_varijabla naziv="DomainObject.Predmet.SudioniciListNaziv_1">
      <item>NAUTICA TURIST d.o.o.</item>
      <item>FINA Regionalni centar Zagreb</item>
      <item>Zlatko Čukelj</item>
    </derivirana_varijabla>
  </DomainObject.Predmet.SudioniciListNaziv>
  <DomainObject.Predmet.SudioniciListAdressOIB>
    <izvorni_sadrzaj>
      <item>NAUTICA TURIST d.o.o., OIB 12545026878, Milice Mihičić 1/a,10000 Zagreb</item>
      <item>FINA Regionalni centar Zagreb, OIB 85821130368, Trg svibanjskih žrtava 1995. 1,10000 Zagreb</item>
      <item>Zlatko Čukelj, OIB 42652452378, Milice Mihičić 2,10000 Zagreb</item>
    </izvorni_sadrzaj>
    <derivirana_varijabla naziv="DomainObject.Predmet.SudioniciListAdressOIB_1">
      <item>NAUTICA TURIST d.o.o., OIB 12545026878, Milice Mihičić 1/a,10000 Zagreb</item>
      <item>FINA Regionalni centar Zagreb, OIB 85821130368, Trg svibanjskih žrtava 1995. 1,10000 Zagreb</item>
      <item>Zlatko Čukelj, OIB 42652452378, Milice Mihičić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12545026878</item>
      <item>, OIB 85821130368</item>
      <item>, OIB 42652452378</item>
    </izvorni_sadrzaj>
    <derivirana_varijabla naziv="DomainObject.Predmet.SudioniciListNazivOIB_1">
      <item>, OIB 12545026878</item>
      <item>, OIB 85821130368</item>
      <item>, OIB 42652452378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1412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2016-10-17T10:56:00Z</dcterms:created>
  <dc:creator>ilukac</dc:creator>
  <cp:lastModifiedBy>Ksenija Hršak</cp:lastModifiedBy>
  <cp:lastPrinted>2016-10-17T09:38:00Z</cp:lastPrinted>
  <dcterms:modified xmlns:xsi="http://www.w3.org/2001/XMLSchema-instance" xsi:type="dcterms:W3CDTF">2016-10-17T10:58:00Z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