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85326" w14:paraId="c285326" w:rsidRDefault="00900D8B" w:rsidP="00900D8B" w:rsidR="00900D8B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720096">
        <w:rPr>
          <w:b/>
        </w:rPr>
        <w:tab/>
      </w:r>
      <w:r w:rsidR="00720096">
        <w:rPr>
          <w:b/>
        </w:rPr>
        <w:tab/>
      </w:r>
      <w:r w:rsidR="00720096">
        <w:rPr>
          <w:b/>
        </w:rPr>
        <w:tab/>
      </w:r>
      <w:r w:rsidR="00720096">
        <w:rPr>
          <w:b/>
        </w:rPr>
        <w:tab/>
        <w:t xml:space="preserve">      Broj:7/St-2023/2016-37</w:t>
      </w:r>
    </w:p>
    <w:p w:rsidRDefault="00900D8B" w:rsidP="00900D8B" w:rsidR="00900D8B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900D8B" w:rsidP="00900D8B" w:rsidR="00900D8B">
      <w:pPr>
        <w:jc w:val="both"/>
        <w:rPr>
          <w:b/>
        </w:rPr>
      </w:pPr>
      <w:r>
        <w:rPr>
          <w:b/>
        </w:rPr>
        <w:t>TRGOVAČKI SUD U OSIJEKU</w:t>
      </w:r>
    </w:p>
    <w:p w:rsidRDefault="00900D8B" w:rsidP="00900D8B" w:rsidR="00900D8B">
      <w:pPr>
        <w:jc w:val="both"/>
        <w:rPr>
          <w:b/>
        </w:rPr>
      </w:pPr>
      <w:r>
        <w:rPr>
          <w:b/>
        </w:rPr>
        <w:t>STALNA SLUŽBA  U SLAVONSKOM BRODU</w:t>
      </w:r>
    </w:p>
    <w:p w:rsidRDefault="00900D8B" w:rsidP="00900D8B" w:rsidR="00900D8B">
      <w:pPr>
        <w:jc w:val="both"/>
        <w:rPr>
          <w:b/>
        </w:rPr>
      </w:pPr>
      <w:r>
        <w:rPr>
          <w:b/>
        </w:rPr>
        <w:t xml:space="preserve">Trg pobjede 13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</w:t>
      </w:r>
    </w:p>
    <w:p w:rsidRDefault="00900D8B" w:rsidP="00900D8B" w:rsidR="00900D8B">
      <w:pPr>
        <w:jc w:val="both"/>
        <w:rPr>
          <w:b/>
        </w:rPr>
      </w:pPr>
      <w:r>
        <w:rPr>
          <w:b/>
        </w:rPr>
        <w:t>SLAVONSKI BROD</w:t>
      </w:r>
    </w:p>
    <w:p w:rsidRDefault="00900D8B" w:rsidP="00900D8B" w:rsidR="00900D8B">
      <w:pPr>
        <w:jc w:val="both"/>
        <w:rPr>
          <w:b/>
        </w:rPr>
      </w:pPr>
    </w:p>
    <w:p w:rsidRDefault="00900D8B" w:rsidP="00900D8B" w:rsidR="00900D8B">
      <w:pPr>
        <w:jc w:val="both"/>
        <w:rPr>
          <w:b/>
        </w:rPr>
      </w:pPr>
    </w:p>
    <w:p w:rsidRDefault="00900D8B" w:rsidP="00900D8B" w:rsidR="00900D8B">
      <w:pPr>
        <w:jc w:val="center"/>
        <w:rPr>
          <w:b/>
        </w:rPr>
      </w:pPr>
      <w:r>
        <w:rPr>
          <w:b/>
        </w:rPr>
        <w:t>Z A K L J U Č A K</w:t>
      </w:r>
    </w:p>
    <w:p w:rsidRDefault="00900D8B" w:rsidP="00900D8B" w:rsidR="00900D8B">
      <w:pPr>
        <w:jc w:val="both"/>
      </w:pPr>
    </w:p>
    <w:p w:rsidRDefault="00900D8B" w:rsidP="00900D8B" w:rsidR="00900D8B">
      <w:pPr>
        <w:ind w:firstLine="1440"/>
        <w:jc w:val="both"/>
      </w:pPr>
      <w:r>
        <w:t xml:space="preserve"> TRGOVAČKI SUD U OSIJEKU, STALNA SLUŽBA U SLAVONSKOM BRODU, po stečajnoj sutkinji Mirni Vujčić u stečajnom postupku nad stečajnim dužnikom PICEA, d.o.o. za ugostiteljstvo, turizam i trgovinu, skraćena tvrtka: PICEA d.o.o., Slavonski Brod, Krste Frankopana 16, OIB: 93742137277, dana </w:t>
      </w:r>
      <w:r w:rsidR="00367E57">
        <w:t>29. svibnja</w:t>
      </w:r>
      <w:r>
        <w:t xml:space="preserve"> 2018. godine</w:t>
      </w:r>
    </w:p>
    <w:p w:rsidRDefault="00900D8B" w:rsidP="00900D8B" w:rsidR="00900D8B">
      <w:pPr>
        <w:ind w:firstLine="1440"/>
        <w:jc w:val="both"/>
      </w:pPr>
    </w:p>
    <w:p w:rsidRDefault="00900D8B" w:rsidP="00900D8B" w:rsidR="00900D8B">
      <w:pPr>
        <w:jc w:val="center"/>
      </w:pPr>
      <w:r>
        <w:t>z a k l j u č i o     j e</w:t>
      </w:r>
    </w:p>
    <w:p w:rsidRDefault="00900D8B" w:rsidP="00900D8B" w:rsidR="00900D8B">
      <w:pPr>
        <w:ind w:firstLine="1440"/>
        <w:jc w:val="both"/>
      </w:pPr>
    </w:p>
    <w:p w:rsidRDefault="00900D8B" w:rsidP="00900D8B" w:rsidR="00523AE9">
      <w:pPr>
        <w:ind w:firstLine="1440"/>
        <w:jc w:val="both"/>
      </w:pPr>
      <w:r>
        <w:t xml:space="preserve">Nalaže se stečajnom upravitelju Borisu Ljubanović iz Osijeka, Šetalište </w:t>
      </w:r>
      <w:proofErr w:type="spellStart"/>
      <w:r>
        <w:t>kar</w:t>
      </w:r>
      <w:proofErr w:type="spellEnd"/>
      <w:r>
        <w:t xml:space="preserve">. Franje </w:t>
      </w:r>
      <w:proofErr w:type="spellStart"/>
      <w:r>
        <w:t>Šepera</w:t>
      </w:r>
      <w:proofErr w:type="spellEnd"/>
      <w:r>
        <w:t xml:space="preserve"> 8c, OIB 19311655846</w:t>
      </w:r>
      <w:r w:rsidR="00523AE9">
        <w:t xml:space="preserve"> u roku od osam dana od isteka osmog dana od objave ovog zaključka na mrežnoj stranici e-Oglasna ploča sudova dostaviti Izvješće o tijeku stečajnog postupka i stanju stečajne mase na propisanom obrascu i precizno se očitovati da li je poduzeo sve radnje </w:t>
      </w:r>
      <w:r w:rsidR="00367E57">
        <w:t>sukladno skupštinskim</w:t>
      </w:r>
      <w:r w:rsidR="00523AE9">
        <w:t xml:space="preserve"> odlu</w:t>
      </w:r>
      <w:r w:rsidR="00367E57">
        <w:t>kama</w:t>
      </w:r>
      <w:r w:rsidR="00810E0B">
        <w:t xml:space="preserve"> sa I</w:t>
      </w:r>
      <w:r w:rsidR="00523AE9">
        <w:t xml:space="preserve">zvještajnog ročišta </w:t>
      </w:r>
      <w:r w:rsidR="00367E57">
        <w:t>od 19. siječnja 2017. godine.</w:t>
      </w:r>
    </w:p>
    <w:p w:rsidRDefault="00747C78" w:rsidP="00900D8B" w:rsidR="00900D8B">
      <w:pPr>
        <w:ind w:firstLine="1440"/>
        <w:jc w:val="both"/>
      </w:pPr>
      <w:r>
        <w:t>Ponovno se upozorava</w:t>
      </w:r>
      <w:r w:rsidRPr="00B078D1">
        <w:t xml:space="preserve"> stečajni upravitelj na dužnost podnošenja izvješća o</w:t>
      </w:r>
      <w:r>
        <w:t xml:space="preserve"> tijeku stečajnog postupka i </w:t>
      </w:r>
      <w:r w:rsidRPr="00B078D1">
        <w:t>stanju stečajne mase</w:t>
      </w:r>
      <w:r>
        <w:t xml:space="preserve"> u roku propisanom odredbom</w:t>
      </w:r>
      <w:r w:rsidRPr="00B078D1">
        <w:t xml:space="preserve"> čl. </w:t>
      </w:r>
      <w:r>
        <w:t>89. st. 2. Stečajnog zakona ( dalje: SZ, NN 71/15 )</w:t>
      </w:r>
      <w:r w:rsidR="000B7DDB">
        <w:t xml:space="preserve">, te da je svoju dužnost dužan izvršavati savjesno i uredno. </w:t>
      </w:r>
    </w:p>
    <w:p w:rsidRDefault="00900D8B" w:rsidP="00900D8B" w:rsidR="00900D8B">
      <w:pPr>
        <w:ind w:firstLine="1440"/>
        <w:jc w:val="both"/>
      </w:pPr>
    </w:p>
    <w:p w:rsidRDefault="00900D8B" w:rsidP="00900D8B" w:rsidR="00900D8B">
      <w:pPr>
        <w:jc w:val="center"/>
      </w:pPr>
      <w:r>
        <w:t xml:space="preserve">U Slavonskom Brodu, </w:t>
      </w:r>
      <w:r w:rsidR="00367E57">
        <w:t>29. svibnja 2018.</w:t>
      </w:r>
      <w:r>
        <w:t xml:space="preserve"> godine</w:t>
      </w:r>
    </w:p>
    <w:p w:rsidRDefault="00900D8B" w:rsidP="00900D8B" w:rsidR="00900D8B">
      <w:pPr>
        <w:jc w:val="both"/>
      </w:pPr>
    </w:p>
    <w:p w:rsidRDefault="00900D8B" w:rsidP="00900D8B" w:rsidR="00900D8B">
      <w:pPr>
        <w:jc w:val="both"/>
      </w:pPr>
    </w:p>
    <w:p w:rsidRDefault="00900D8B" w:rsidP="00900D8B" w:rsidR="00900D8B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Stečajna sutkinja</w:t>
      </w:r>
    </w:p>
    <w:p w:rsidRDefault="00900D8B" w:rsidP="00900D8B" w:rsidR="00900D8B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Mirna Vujčić</w:t>
      </w:r>
    </w:p>
    <w:p w:rsidRDefault="00900D8B" w:rsidP="00900D8B" w:rsidR="00900D8B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900D8B" w:rsidP="00900D8B" w:rsidR="00900D8B">
      <w:pPr>
        <w:jc w:val="both"/>
      </w:pPr>
      <w:r>
        <w:t xml:space="preserve">                                                                                </w:t>
      </w:r>
    </w:p>
    <w:p w:rsidRDefault="00900D8B" w:rsidP="00900D8B" w:rsidR="00900D8B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POUKA O PRAVNOM LIJEKU:</w:t>
      </w:r>
    </w:p>
    <w:p w:rsidRDefault="00900D8B" w:rsidP="00900D8B" w:rsidR="00900D8B">
      <w:pPr>
        <w:jc w:val="both"/>
        <w:rPr>
          <w:sz w:val="20"/>
          <w:szCs w:val="20"/>
        </w:rPr>
      </w:pPr>
      <w:r>
        <w:rPr>
          <w:sz w:val="20"/>
          <w:szCs w:val="20"/>
        </w:rPr>
        <w:t>Protiv ovog zaključka nije dopušten pravni lijek (čl.11.st.9. Stečajnog zakona).</w:t>
      </w:r>
    </w:p>
    <w:p w:rsidRDefault="00900D8B" w:rsidP="00900D8B" w:rsidR="00900D8B">
      <w:pPr>
        <w:jc w:val="both"/>
      </w:pPr>
    </w:p>
    <w:p w:rsidRDefault="00900D8B" w:rsidP="00900D8B" w:rsidR="00900D8B">
      <w:pPr>
        <w:jc w:val="both"/>
      </w:pPr>
    </w:p>
    <w:p w:rsidRDefault="00900D8B" w:rsidP="00900D8B" w:rsidR="00900D8B">
      <w:pPr>
        <w:jc w:val="both"/>
      </w:pPr>
    </w:p>
    <w:p w:rsidRDefault="00900D8B" w:rsidP="00900D8B" w:rsidR="00900D8B">
      <w:pPr>
        <w:jc w:val="both"/>
      </w:pPr>
      <w:r>
        <w:t>DNA:</w:t>
      </w:r>
    </w:p>
    <w:p w:rsidRDefault="00900D8B" w:rsidP="00900D8B" w:rsidR="00900D8B">
      <w:pPr>
        <w:jc w:val="both"/>
      </w:pPr>
      <w:r>
        <w:t>- Objaviti na mrežnoj stranici e-Oglasna ploča sudova</w:t>
      </w:r>
    </w:p>
    <w:p w:rsidRDefault="00900D8B" w:rsidP="00900D8B" w:rsidR="00900D8B">
      <w:pPr>
        <w:jc w:val="both"/>
      </w:pPr>
      <w:r>
        <w:t>- Dostaviti stečajnom upravitelju</w:t>
      </w:r>
    </w:p>
    <w:p w:rsidRDefault="00900D8B" w:rsidP="00900D8B" w:rsidR="00900D8B"/>
    <w:p w:rsidRDefault="00DB052E" w:rsidR="00DB052E"/>
    <w:sectPr w:rsidR="00DB052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1E3"/>
    <w:rsid w:val="000B7DDB"/>
    <w:rsid w:val="00367E57"/>
    <w:rsid w:val="004E7A3F"/>
    <w:rsid w:val="00523AE9"/>
    <w:rsid w:val="00720096"/>
    <w:rsid w:val="00747C78"/>
    <w:rsid w:val="00810E0B"/>
    <w:rsid w:val="00900D8B"/>
    <w:rsid w:val="00C911E3"/>
    <w:rsid w:val="00DB0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ja-JP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00D8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0D8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0D8B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E7A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7A3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7A3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7A3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7A3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ja-JP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00D8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0D8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0D8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E7A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7A3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7A3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7A3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7A3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3105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2018.</izvorni_sadrzaj>
    <derivirana_varijabla naziv="DomainObject.DatumDonosenjaOdluke_1">29.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2023</izvorni_sadrzaj>
    <derivirana_varijabla naziv="DomainObject.Predmet.Broj_1">2023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3337756.85</izvorni_sadrzaj>
    <derivirana_varijabla naziv="DomainObject.Predmet.InicijalnaVrijednost_1">3337756.85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St-2023/2016</izvorni_sadrzaj>
    <derivirana_varijabla naziv="DomainObject.Predmet.OznakaBroj_1">St-2023/2016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čl.444 st 2</izvorni_sadrzaj>
    <derivirana_varijabla naziv="DomainObject.Predmet.PrimjedbaSuca_1">čl.444 st 2</derivirana_varijabla>
  </DomainObject.Predmet.PrimjedbaSuca>
  <DomainObject.Predmet.ProtustrankaFormated>
    <izvorni_sadrzaj>  PICEA, d.o.o. za ugostiteljstvo, turizam i trgovinu zastupanog po punomoćniku Ivan Boras</izvorni_sadrzaj>
    <derivirana_varijabla naziv="DomainObject.Predmet.ProtustrankaFormated_1">  PICEA, d.o.o. za ugostiteljstvo, turizam i trgovinu zastupanog po punomoćniku Ivan Boras</derivirana_varijabla>
  </DomainObject.Predmet.ProtustrankaFormated>
  <DomainObject.Predmet.ProtustrankaFormatedOIB>
    <izvorni_sadrzaj>  PICEA, d.o.o. za ugostiteljstvo, turizam i trgovinu, OIB 93742137277 zastupanog po punomoćniku Ivan Boras</izvorni_sadrzaj>
    <derivirana_varijabla naziv="DomainObject.Predmet.ProtustrankaFormatedOIB_1">  PICEA, d.o.o. za ugostiteljstvo, turizam i trgovinu, OIB 93742137277 zastupanog po punomoćniku Ivan Boras</derivirana_varijabla>
  </DomainObject.Predmet.ProtustrankaFormatedOIB>
  <DomainObject.Predmet.ProtustrankaFormatedWithAdress>
    <izvorni_sadrzaj> PICEA, d.o.o. za ugostiteljstvo, turizam i trgovinu, Krste Frankopana 16 , 35000 Slavonski Brod zastupanog po punomoćniku Ivan Boras</izvorni_sadrzaj>
    <derivirana_varijabla naziv="DomainObject.Predmet.ProtustrankaFormatedWithAdress_1"> PICEA, d.o.o. za ugostiteljstvo, turizam i trgovinu, Krste Frankopana 16 , 35000 Slavonski Brod zastupanog po punomoćniku Ivan Boras</derivirana_varijabla>
  </DomainObject.Predmet.ProtustrankaFormatedWithAdress>
  <DomainObject.Predmet.ProtustrankaFormatedWithAdressOIB>
    <izvorni_sadrzaj> PICEA, d.o.o. za ugostiteljstvo, turizam i trgovinu, OIB 93742137277, Krste Frankopana 16 , 35000 Slavonski Brod zastupanog po punomoćniku Ivan Boras</izvorni_sadrzaj>
    <derivirana_varijabla naziv="DomainObject.Predmet.ProtustrankaFormatedWithAdressOIB_1"> PICEA, d.o.o. za ugostiteljstvo, turizam i trgovinu, OIB 93742137277, Krste Frankopana 16 , 35000 Slavonski Brod zastupanog po punomoćniku Ivan Boras</derivirana_varijabla>
  </DomainObject.Predmet.ProtustrankaFormatedWithAdressOIB>
  <DomainObject.Predmet.ProtustrankaWithAdress>
    <izvorni_sadrzaj>PICEA, d.o.o. za ugostiteljstvo, turizam i trgovinu Krste Frankopana 16 , 35000 Slavonski Brod</izvorni_sadrzaj>
    <derivirana_varijabla naziv="DomainObject.Predmet.ProtustrankaWithAdress_1">PICEA, d.o.o. za ugostiteljstvo, turizam i trgovinu Krste Frankopana 16 , 35000 Slavonski Brod</derivirana_varijabla>
  </DomainObject.Predmet.ProtustrankaWithAdress>
  <DomainObject.Predmet.ProtustrankaWithAdressOIB>
    <izvorni_sadrzaj>PICEA, d.o.o. za ugostiteljstvo, turizam i trgovinu, OIB 93742137277, Krste Frankopana 16 , 35000 Slavonski Brod</izvorni_sadrzaj>
    <derivirana_varijabla naziv="DomainObject.Predmet.ProtustrankaWithAdressOIB_1">PICEA, d.o.o. za ugostiteljstvo, turizam i trgovinu, OIB 93742137277, Krste Frankopana 16 , 35000 Slavonski Brod</derivirana_varijabla>
  </DomainObject.Predmet.ProtustrankaWithAdressOIB>
  <DomainObject.Predmet.ProtustrankaNazivFormated>
    <izvorni_sadrzaj>PICEA, d.o.o. za ugostiteljstvo, turizam i trgovinu</izvorni_sadrzaj>
    <derivirana_varijabla naziv="DomainObject.Predmet.ProtustrankaNazivFormated_1">PICEA, d.o.o. za ugostiteljstvo, turizam i trgovinu</derivirana_varijabla>
  </DomainObject.Predmet.ProtustrankaNazivFormated>
  <DomainObject.Predmet.ProtustrankaNazivFormatedOIB>
    <izvorni_sadrzaj>PICEA, d.o.o. za ugostiteljstvo, turizam i trgovinu, OIB 93742137277</izvorni_sadrzaj>
    <derivirana_varijabla naziv="DomainObject.Predmet.ProtustrankaNazivFormatedOIB_1">PICEA, d.o.o. za ugostiteljstvo, turizam i trgovinu, OIB 93742137277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Petra Krešimira IV 20, 35000 Slavonski Brod</izvorni_sadrzaj>
    <derivirana_varijabla naziv="DomainObject.Predmet.StrankaFormatedWithAdress_1"> Financijska agencija, Ulica Petra Krešimira IV 20, 35000 Slavonski Brod</derivirana_varijabla>
  </DomainObject.Predmet.StrankaFormatedWithAdress>
  <DomainObject.Predmet.StrankaFormatedWithAdressOIB>
    <izvorni_sadrzaj> Financijska agencija, OIB 85821130368, Ulica Petra Krešimira IV 20, 35000 Slavonski Brod</izvorni_sadrzaj>
    <derivirana_varijabla naziv="DomainObject.Predmet.StrankaFormatedWithAdressOIB_1"> Financijska agencija, OIB 85821130368, Ulica Petra Krešimira IV 20, 35000 Slavonski Brod</derivirana_varijabla>
  </DomainObject.Predmet.StrankaFormatedWithAdressOIB>
  <DomainObject.Predmet.StrankaWithAdress>
    <izvorni_sadrzaj>Financijska agencija Ulica Petra Krešimira IV 20,35000 Slavonski Brod</izvorni_sadrzaj>
    <derivirana_varijabla naziv="DomainObject.Predmet.StrankaWithAdress_1">Financijska agencija Ulica Petra Krešimira IV 20,35000 Slavonski Brod</derivirana_varijabla>
  </DomainObject.Predmet.StrankaWithAdress>
  <DomainObject.Predmet.StrankaWithAdressOIB>
    <izvorni_sadrzaj>Financijska agencija, OIB 85821130368, Ulica Petra Krešimira IV 20,35000 Slavonski Brod</izvorni_sadrzaj>
    <derivirana_varijabla naziv="DomainObject.Predmet.StrankaWithAdressOIB_1">Financijska agencija, OIB 85821130368, Ulica Petra Krešimira IV 20,35000 Slavonski Brod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Petra Krešimira IV 20, 35000 Slavonski Brod</item>
    </izvorni_sadrzaj>
    <derivirana_varijabla naziv="DomainObject.Predmet.StrankaListFormatedWithAdress_1">
      <item>Financijska agencija, Ulica Petra Krešimira IV 20, 35000 Slavonski Brod</item>
    </derivirana_varijabla>
  </DomainObject.Predmet.StrankaListFormatedWithAdress>
  <DomainObject.Predmet.StrankaListFormatedWithAdressOIB>
    <izvorni_sadrzaj>
      <item>Financijska agencija, OIB 85821130368, Ulica Petra Krešimira IV 20, 35000 Slavonski Brod</item>
    </izvorni_sadrzaj>
    <derivirana_varijabla naziv="DomainObject.Predmet.StrankaListFormatedWithAdressOIB_1">
      <item>Financijska agencija, OIB 85821130368, Ulica Petra Krešimira IV 20, 35000 Slavonski Brod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PICEA, d.o.o. za ugostiteljstvo, turizam i trgovinu zastupanog po punomoćniku Ivan Boras</item>
    </izvorni_sadrzaj>
    <derivirana_varijabla naziv="DomainObject.Predmet.ProtuStrankaListFormated_1">
      <item>PICEA, d.o.o. za ugostiteljstvo, turizam i trgovinu zastupanog po punomoćniku Ivan Boras</item>
    </derivirana_varijabla>
  </DomainObject.Predmet.ProtuStrankaListFormated>
  <DomainObject.Predmet.ProtuStrankaListFormatedOIB>
    <izvorni_sadrzaj>
      <item>PICEA, d.o.o. za ugostiteljstvo, turizam i trgovinu, OIB 93742137277 zastupanog po punomoćniku Ivan Boras</item>
    </izvorni_sadrzaj>
    <derivirana_varijabla naziv="DomainObject.Predmet.ProtuStrankaListFormatedOIB_1">
      <item>PICEA, d.o.o. za ugostiteljstvo, turizam i trgovinu, OIB 93742137277 zastupanog po punomoćniku Ivan Boras</item>
    </derivirana_varijabla>
  </DomainObject.Predmet.ProtuStrankaListFormatedOIB>
  <DomainObject.Predmet.ProtuStrankaListFormatedWithAdress>
    <izvorni_sadrzaj>
      <item>PICEA, d.o.o. za ugostiteljstvo, turizam i trgovinu, Krste Frankopana 16 , 35000 Slavonski Brod zastupanog po punomoćniku Ivan Boras</item>
    </izvorni_sadrzaj>
    <derivirana_varijabla naziv="DomainObject.Predmet.ProtuStrankaListFormatedWithAdress_1">
      <item>PICEA, d.o.o. za ugostiteljstvo, turizam i trgovinu, Krste Frankopana 16 , 35000 Slavonski Brod zastupanog po punomoćniku Ivan Boras</item>
    </derivirana_varijabla>
  </DomainObject.Predmet.ProtuStrankaListFormatedWithAdress>
  <DomainObject.Predmet.ProtuStrankaListFormatedWithAdressOIB>
    <izvorni_sadrzaj>
      <item>PICEA, d.o.o. za ugostiteljstvo, turizam i trgovinu, OIB 93742137277, Krste Frankopana 16 , 35000 Slavonski Brod zastupanog po punomoćniku Ivan Boras</item>
    </izvorni_sadrzaj>
    <derivirana_varijabla naziv="DomainObject.Predmet.ProtuStrankaListFormatedWithAdressOIB_1">
      <item>PICEA, d.o.o. za ugostiteljstvo, turizam i trgovinu, OIB 93742137277, Krste Frankopana 16 , 35000 Slavonski Brod zastupanog po punomoćniku Ivan Boras</item>
    </derivirana_varijabla>
  </DomainObject.Predmet.ProtuStrankaListFormatedWithAdressOIB>
  <DomainObject.Predmet.ProtuStrankaListNazivFormated>
    <izvorni_sadrzaj>
      <item>PICEA, d.o.o. za ugostiteljstvo, turizam i trgovinu</item>
    </izvorni_sadrzaj>
    <derivirana_varijabla naziv="DomainObject.Predmet.ProtuStrankaListNazivFormated_1">
      <item>PICEA, d.o.o. za ugostiteljstvo, turizam i trgovinu</item>
    </derivirana_varijabla>
  </DomainObject.Predmet.ProtuStrankaListNazivFormated>
  <DomainObject.Predmet.ProtuStrankaListNazivFormatedOIB>
    <izvorni_sadrzaj>
      <item>PICEA, d.o.o. za ugostiteljstvo, turizam i trgovinu, OIB 93742137277</item>
    </izvorni_sadrzaj>
    <derivirana_varijabla naziv="DomainObject.Predmet.ProtuStrankaListNazivFormatedOIB_1">
      <item>PICEA, d.o.o. za ugostiteljstvo, turizam i trgovinu, OIB 93742137277</item>
    </derivirana_varijabla>
  </DomainObject.Predmet.ProtuStrankaListNazivFormatedOIB>
  <DomainObject.Predmet.OstaliListFormated>
    <izvorni_sadrzaj>
      <item>Ivan Boras punomoćnik sudionika u postupku PICEA, d.o.o. za ugostiteljstvo, turizam i trgovinu</item>
      <item>Alma Opačak</item>
      <item>Juraj Rajić</item>
      <item>Ivan Boras</item>
      <item>Boris Ljubanović</item>
    </izvorni_sadrzaj>
    <derivirana_varijabla naziv="DomainObject.Predmet.OstaliListFormated_1">
      <item>Ivan Boras punomoćnik sudionika u postupku PICEA, d.o.o. za ugostiteljstvo, turizam i trgovinu</item>
      <item>Alma Opačak</item>
      <item>Juraj Rajić</item>
      <item>Ivan Boras</item>
      <item>Boris Ljubanović</item>
    </derivirana_varijabla>
  </DomainObject.Predmet.OstaliListFormated>
  <DomainObject.Predmet.OstaliListFormatedOIB>
    <izvorni_sadrzaj>
      <item>Ivan Boras, OIB 31886756804 punomoćnik sudionika u postupku PICEA, d.o.o. za ugostiteljstvo, turizam i trgovinu</item>
      <item>Alma Opačak</item>
      <item>Juraj Rajić</item>
      <item>Ivan Boras</item>
      <item>Boris Ljubanović, OIB 19311655846</item>
    </izvorni_sadrzaj>
    <derivirana_varijabla naziv="DomainObject.Predmet.OstaliListFormatedOIB_1">
      <item>Ivan Boras, OIB 31886756804 punomoćnik sudionika u postupku PICEA, d.o.o. za ugostiteljstvo, turizam i trgovinu</item>
      <item>Alma Opačak</item>
      <item>Juraj Rajić</item>
      <item>Ivan Boras</item>
      <item>Boris Ljubanović, OIB 19311655846</item>
    </derivirana_varijabla>
  </DomainObject.Predmet.OstaliListFormatedOIB>
  <DomainObject.Predmet.OstaliListFormatedWithAdress>
    <izvorni_sadrzaj>
      <item>Ivan Boras, Krste Frankopana 16, 35000 Slavonski Brod punomoćnik sudionika u postupku PICEA, d.o.o. za ugostiteljstvo, turizam i trgovinu</item>
      <item>Alma Opačak</item>
      <item>Juraj Rajić</item>
      <item>Ivan Boras</item>
      <item>Boris Ljubanović, Šetalište kar.Franje Šepera 8c, 31000 Osijek</item>
    </izvorni_sadrzaj>
    <derivirana_varijabla naziv="DomainObject.Predmet.OstaliListFormatedWithAdress_1">
      <item>Ivan Boras, Krste Frankopana 16, 35000 Slavonski Brod punomoćnik sudionika u postupku PICEA, d.o.o. za ugostiteljstvo, turizam i trgovinu</item>
      <item>Alma Opačak</item>
      <item>Juraj Rajić</item>
      <item>Ivan Boras</item>
      <item>Boris Ljubanović, Šetalište kar.Franje Šepera 8c, 31000 Osijek</item>
    </derivirana_varijabla>
  </DomainObject.Predmet.OstaliListFormatedWithAdress>
  <DomainObject.Predmet.OstaliListFormatedWithAdressOIB>
    <izvorni_sadrzaj>
      <item>Ivan Boras, OIB 31886756804, Krste Frankopana 16, 35000 Slavonski Brod punomoćnik sudionika u postupku PICEA, d.o.o. za ugostiteljstvo, turizam i trgovinu</item>
      <item>Alma Opačak</item>
      <item>Juraj Rajić</item>
      <item>Ivan Boras</item>
      <item>Boris Ljubanović, OIB 19311655846, Šetalište kar.Franje Šepera 8c, 31000 Osijek</item>
    </izvorni_sadrzaj>
    <derivirana_varijabla naziv="DomainObject.Predmet.OstaliListFormatedWithAdressOIB_1">
      <item>Ivan Boras, OIB 31886756804, Krste Frankopana 16, 35000 Slavonski Brod punomoćnik sudionika u postupku PICEA, d.o.o. za ugostiteljstvo, turizam i trgovinu</item>
      <item>Alma Opačak</item>
      <item>Juraj Rajić</item>
      <item>Ivan Boras</item>
      <item>Boris Ljubanović, OIB 19311655846, Šetalište kar.Franje Šepera 8c, 31000 Osijek</item>
    </derivirana_varijabla>
  </DomainObject.Predmet.OstaliListFormatedWithAdressOIB>
  <DomainObject.Predmet.OstaliListNazivFormated>
    <izvorni_sadrzaj>
      <item>Ivan Boras</item>
      <item>Alma Opačak</item>
      <item>Juraj Rajić</item>
      <item>Ivan Boras</item>
      <item>Boris Ljubanović</item>
    </izvorni_sadrzaj>
    <derivirana_varijabla naziv="DomainObject.Predmet.OstaliListNazivFormated_1">
      <item>Ivan Boras</item>
      <item>Alma Opačak</item>
      <item>Juraj Rajić</item>
      <item>Ivan Boras</item>
      <item>Boris Ljubanović</item>
    </derivirana_varijabla>
  </DomainObject.Predmet.OstaliListNazivFormated>
  <DomainObject.Predmet.OstaliListNazivFormatedOIB>
    <izvorni_sadrzaj>
      <item>Ivan Boras, OIB 31886756804</item>
      <item>Alma Opačak</item>
      <item>Juraj Rajić</item>
      <item>Ivan Boras</item>
      <item>Boris Ljubanović, OIB 19311655846</item>
    </izvorni_sadrzaj>
    <derivirana_varijabla naziv="DomainObject.Predmet.OstaliListNazivFormatedOIB_1">
      <item>Ivan Boras, OIB 31886756804</item>
      <item>Alma Opačak</item>
      <item>Juraj Rajić</item>
      <item>Ivan Boras</item>
      <item>Boris Ljubanović, OIB 19311655846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PICEA, d.o.o. za ugostiteljstvo, turizam i trgovinu</izvorni_sadrzaj>
    <derivirana_varijabla naziv="DomainObject.Predmet.ProtustrankaIDrugi_1">PICEA, d.o.o. za ugostiteljstvo, turizam i trgovinu</derivirana_varijabla>
  </DomainObject.Predmet.ProtustrankaIDrugi>
  <DomainObject.Predmet.StrankaIDrugiAdressOIB>
    <izvorni_sadrzaj>Financijska agencija, OIB 85821130368, Ulica Petra Krešimira IV 20, 35000 Slavonski Brod</izvorni_sadrzaj>
    <derivirana_varijabla naziv="DomainObject.Predmet.StrankaIDrugiAdressOIB_1">Financijska agencija, OIB 85821130368, Ulica Petra Krešimira IV 20, 35000 Slavonski Brod</derivirana_varijabla>
  </DomainObject.Predmet.StrankaIDrugiAdressOIB>
  <DomainObject.Predmet.ProtustrankaIDrugiAdressOIB>
    <izvorni_sadrzaj>PICEA, d.o.o. za ugostiteljstvo, turizam i trgovinu, OIB 93742137277, Krste Frankopana 16 , 35000 Slavonski Brod</izvorni_sadrzaj>
    <derivirana_varijabla naziv="DomainObject.Predmet.ProtustrankaIDrugiAdressOIB_1">PICEA, d.o.o. za ugostiteljstvo, turizam i trgovinu, OIB 93742137277, Krste Frankopana 16 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PICEA, d.o.o. za ugostiteljstvo, turizam i trgovinu</item>
      <item>Ivan Boras</item>
      <item>Alma Opačak</item>
      <item>Juraj Rajić</item>
      <item>Ivan Boras</item>
      <item>Boris Ljubanović</item>
    </izvorni_sadrzaj>
    <derivirana_varijabla naziv="DomainObject.Predmet.SudioniciListNaziv_1">
      <item>Financijska agencija</item>
      <item>PICEA, d.o.o. za ugostiteljstvo, turizam i trgovinu</item>
      <item>Ivan Boras</item>
      <item>Alma Opačak</item>
      <item>Juraj Rajić</item>
      <item>Ivan Boras</item>
      <item>Boris Ljubanović</item>
    </derivirana_varijabla>
  </DomainObject.Predmet.SudioniciListNaziv>
  <DomainObject.Predmet.SudioniciListAdressOIB>
    <izvorni_sadrzaj>
      <item>Financijska agencija, OIB 85821130368, Ulica Petra Krešimira IV 20,35000 Slavonski Brod</item>
      <item>PICEA, d.o.o. za ugostiteljstvo, turizam i trgovinu, OIB 93742137277, Krste Frankopana 16 ,35000 Slavonski Brod</item>
      <item>Ivan Boras, OIB 31886756804, Krste Frankopana 16,35000 Slavonski Brod</item>
      <item>Alma Opačak</item>
      <item>Juraj Rajić</item>
      <item>Ivan Boras</item>
      <item>Boris Ljubanović, OIB 19311655846, Šetalište kar.Franje Šepera 8c,31000 Osijek</item>
    </izvorni_sadrzaj>
    <derivirana_varijabla naziv="DomainObject.Predmet.SudioniciListAdressOIB_1">
      <item>Financijska agencija, OIB 85821130368, Ulica Petra Krešimira IV 20,35000 Slavonski Brod</item>
      <item>PICEA, d.o.o. za ugostiteljstvo, turizam i trgovinu, OIB 93742137277, Krste Frankopana 16 ,35000 Slavonski Brod</item>
      <item>Ivan Boras, OIB 31886756804, Krste Frankopana 16,35000 Slavonski Brod</item>
      <item>Alma Opačak</item>
      <item>Juraj Rajić</item>
      <item>Ivan Boras</item>
      <item>Boris Ljubanović, OIB 19311655846, Šetalište kar.Franje Šepera 8c,31000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93742137277</item>
      <item>, OIB 31886756804</item>
      <item>, OIB null</item>
      <item>, OIB null</item>
      <item>, OIB null</item>
      <item>, OIB 19311655846</item>
    </izvorni_sadrzaj>
    <derivirana_varijabla naziv="DomainObject.Predmet.SudioniciListNazivOIB_1">
      <item>, OIB 85821130368</item>
      <item>, OIB 93742137277</item>
      <item>, OIB 31886756804</item>
      <item>, OIB null</item>
      <item>, OIB null</item>
      <item>, OIB null</item>
      <item>, OIB 19311655846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229</properties:Words>
  <properties:Characters>1236</properties:Characters>
  <properties:Lines>44</properties:Lines>
  <properties:Paragraphs>19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2018-05-29T09:27:00Z</dcterms:created>
  <dc:creator>wsadmin</dc:creator>
  <dc:description/>
  <cp:keywords/>
  <cp:lastModifiedBy>wsadmin</cp:lastModifiedBy>
  <cp:lastPrinted>2018-05-29T09:34:00Z</cp:lastPrinted>
  <dcterms:modified xmlns:xsi="http://www.w3.org/2001/XMLSchema-instance" xsi:type="dcterms:W3CDTF">2018-05-29T09:40:00Z</dcterms:modified>
  <cp:revision>10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(St-2023-2016-29.05.2018..docx)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