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8723" w14:paraId="4c08723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DD4F6C">
        <w:rPr>
          <w:rFonts w:hAnsi="Times New Roman" w:ascii="Times New Roman"/>
          <w:szCs w:val="24"/>
          <w:lang w:val="hr-HR"/>
        </w:rPr>
        <w:t>-16</w:t>
      </w:r>
      <w:r w:rsidR="005933AE">
        <w:rPr>
          <w:rFonts w:hAnsi="Times New Roman" w:ascii="Times New Roman"/>
          <w:szCs w:val="24"/>
          <w:lang w:val="hr-HR"/>
        </w:rPr>
        <w:t>52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72E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04235">
      <w:pPr>
        <w:jc w:val="both"/>
        <w:rPr>
          <w:rFonts w:hAnsi="Times New Roman" w:ascii="Times New Roman"/>
          <w:szCs w:val="24"/>
          <w:lang w:val="hr-HR"/>
        </w:rPr>
      </w:pPr>
      <w:r w:rsidRPr="00704235">
        <w:rPr>
          <w:rFonts w:hAnsi="Times New Roman" w:ascii="Times New Roman"/>
          <w:szCs w:val="24"/>
          <w:lang w:val="hr-HR"/>
        </w:rPr>
        <w:tab/>
      </w:r>
      <w:r w:rsidR="00EE69E5" w:rsidRPr="0070423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704235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704235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70423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704235">
        <w:rPr>
          <w:rFonts w:hAnsi="Times New Roman" w:ascii="Times New Roman"/>
          <w:szCs w:val="24"/>
          <w:lang w:val="hr-HR"/>
        </w:rPr>
        <w:t xml:space="preserve"> </w:t>
      </w:r>
      <w:r w:rsidR="00704235" w:rsidRPr="00704235">
        <w:rPr>
          <w:rFonts w:hAnsi="Times New Roman" w:ascii="Times New Roman"/>
        </w:rPr>
        <w:t>STEMART j.d.o.o., Petrinja, Marcela Gorupa 15, OIB: 07453515142</w:t>
      </w:r>
      <w:r w:rsidR="00C31784" w:rsidRPr="00704235">
        <w:rPr>
          <w:rFonts w:hAnsi="Times New Roman" w:ascii="Times New Roman"/>
          <w:szCs w:val="24"/>
        </w:rPr>
        <w:t xml:space="preserve">, MBS: </w:t>
      </w:r>
      <w:r w:rsidR="00704235" w:rsidRPr="00704235">
        <w:rPr>
          <w:rFonts w:hAnsi="Times New Roman" w:ascii="Times New Roman"/>
          <w:szCs w:val="24"/>
        </w:rPr>
        <w:t>080831759</w:t>
      </w:r>
      <w:r w:rsidR="001A5B30" w:rsidRPr="00704235">
        <w:rPr>
          <w:rFonts w:hAnsi="Times New Roman" w:ascii="Times New Roman"/>
          <w:szCs w:val="24"/>
          <w:lang w:val="hr-HR"/>
        </w:rPr>
        <w:t>,</w:t>
      </w:r>
      <w:r w:rsidR="00B6390A" w:rsidRPr="00704235">
        <w:rPr>
          <w:rFonts w:hAnsi="Times New Roman" w:ascii="Times New Roman"/>
          <w:szCs w:val="24"/>
          <w:lang w:val="hr-HR"/>
        </w:rPr>
        <w:t xml:space="preserve"> </w:t>
      </w:r>
      <w:r w:rsidR="001A5B30" w:rsidRPr="00704235">
        <w:rPr>
          <w:rFonts w:hAnsi="Times New Roman" w:ascii="Times New Roman"/>
          <w:szCs w:val="24"/>
          <w:lang w:val="hr-HR"/>
        </w:rPr>
        <w:t xml:space="preserve">dana </w:t>
      </w:r>
      <w:r w:rsidR="00D25578" w:rsidRPr="00704235">
        <w:rPr>
          <w:rFonts w:hAnsi="Times New Roman" w:ascii="Times New Roman"/>
          <w:szCs w:val="24"/>
          <w:lang w:val="hr-HR"/>
        </w:rPr>
        <w:t>1</w:t>
      </w:r>
      <w:r w:rsidR="0044741E" w:rsidRPr="00704235">
        <w:rPr>
          <w:rFonts w:hAnsi="Times New Roman" w:ascii="Times New Roman"/>
          <w:szCs w:val="24"/>
          <w:lang w:val="hr-HR"/>
        </w:rPr>
        <w:t>9</w:t>
      </w:r>
      <w:r w:rsidR="00D25578" w:rsidRPr="00704235">
        <w:rPr>
          <w:rFonts w:hAnsi="Times New Roman" w:ascii="Times New Roman"/>
          <w:szCs w:val="24"/>
          <w:lang w:val="hr-HR"/>
        </w:rPr>
        <w:t>. prosinca</w:t>
      </w:r>
      <w:r w:rsidR="00097339" w:rsidRPr="00704235">
        <w:rPr>
          <w:rFonts w:hAnsi="Times New Roman" w:ascii="Times New Roman"/>
          <w:szCs w:val="24"/>
          <w:lang w:val="hr-HR"/>
        </w:rPr>
        <w:t xml:space="preserve"> </w:t>
      </w:r>
      <w:r w:rsidR="00DB48EC" w:rsidRPr="00704235">
        <w:rPr>
          <w:rFonts w:hAnsi="Times New Roman" w:ascii="Times New Roman"/>
          <w:szCs w:val="24"/>
          <w:lang w:val="hr-HR"/>
        </w:rPr>
        <w:t>201</w:t>
      </w:r>
      <w:r w:rsidR="001A5B30" w:rsidRPr="00704235">
        <w:rPr>
          <w:rFonts w:hAnsi="Times New Roman" w:ascii="Times New Roman"/>
          <w:szCs w:val="24"/>
          <w:lang w:val="hr-HR"/>
        </w:rPr>
        <w:t>8</w:t>
      </w:r>
      <w:r w:rsidR="00EE69E5" w:rsidRPr="0070423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04235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C103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704235" w:rsidRPr="00704235">
        <w:rPr>
          <w:rFonts w:hAnsi="Times New Roman" w:ascii="Times New Roman"/>
        </w:rPr>
        <w:t>STEMART j.d.o.o., Petrinja, Marcela Gorupa 15, OIB: 07453515142</w:t>
      </w:r>
      <w:r w:rsidR="00704235" w:rsidRPr="00704235">
        <w:rPr>
          <w:rFonts w:hAnsi="Times New Roman" w:ascii="Times New Roman"/>
          <w:szCs w:val="24"/>
        </w:rPr>
        <w:t>, MBS: 080831759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44741E">
        <w:rPr>
          <w:rFonts w:hAnsi="Times New Roman" w:ascii="Times New Roman"/>
          <w:szCs w:val="24"/>
        </w:rPr>
        <w:t>19</w:t>
      </w:r>
      <w:r w:rsidR="00D25578">
        <w:rPr>
          <w:rFonts w:hAnsi="Times New Roman" w:ascii="Times New Roman"/>
          <w:szCs w:val="24"/>
        </w:rPr>
        <w:t xml:space="preserve">. prosinca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704235">
        <w:rPr>
          <w:rFonts w:eastAsiaTheme="minorHAnsi" w:hAnsi="Times New Roman" w:ascii="Times New Roman"/>
          <w:szCs w:val="24"/>
          <w:lang w:eastAsia="en-US" w:val="hr-HR"/>
        </w:rPr>
        <w:t xml:space="preserve">SINIŠA RAJNOVIĆ, Virovitica, Milanovac, Sv. Trojstva 87, </w:t>
      </w:r>
      <w:r w:rsidR="00704235" w:rsidRPr="00334F5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704235">
        <w:rPr>
          <w:rFonts w:eastAsiaTheme="minorHAnsi" w:hAnsi="Times New Roman" w:ascii="Times New Roman"/>
          <w:szCs w:val="24"/>
          <w:lang w:eastAsia="en-US" w:val="hr-HR"/>
        </w:rPr>
        <w:t>86217384445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704235" w:rsidRPr="00704235">
        <w:rPr>
          <w:rFonts w:hAnsi="Times New Roman" w:ascii="Times New Roman"/>
        </w:rPr>
        <w:t>STEMART j.d.o.o., Petrinja, Marcela Gorupa 15, OIB: 07453515142</w:t>
      </w:r>
      <w:r w:rsidR="00704235" w:rsidRPr="00704235">
        <w:rPr>
          <w:rFonts w:hAnsi="Times New Roman" w:ascii="Times New Roman"/>
          <w:szCs w:val="24"/>
        </w:rPr>
        <w:t>, MBS: 080831759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44741E">
        <w:rPr>
          <w:rFonts w:hAnsi="Times New Roman" w:ascii="Times New Roman"/>
          <w:szCs w:val="24"/>
          <w:lang w:val="hr-HR"/>
        </w:rPr>
        <w:t>19</w:t>
      </w:r>
      <w:r w:rsidR="00D25578">
        <w:rPr>
          <w:rFonts w:hAnsi="Times New Roman" w:ascii="Times New Roman"/>
          <w:szCs w:val="24"/>
          <w:lang w:val="hr-HR"/>
        </w:rPr>
        <w:t>. prosinca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18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</w:t>
    </w:r>
    <w:r w:rsidR="005933AE">
      <w:rPr>
        <w:rFonts w:hAnsi="Times New Roman" w:ascii="Times New Roman"/>
        <w:lang w:val="hr-HR"/>
      </w:rPr>
      <w:t>52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349C4"/>
    <w:rsid w:val="00046D63"/>
    <w:rsid w:val="00052DC4"/>
    <w:rsid w:val="00072E24"/>
    <w:rsid w:val="00072E70"/>
    <w:rsid w:val="00097339"/>
    <w:rsid w:val="000B1AFC"/>
    <w:rsid w:val="000B609B"/>
    <w:rsid w:val="000C47B3"/>
    <w:rsid w:val="000F6805"/>
    <w:rsid w:val="00103B12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33FD"/>
    <w:rsid w:val="001A1740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20E8"/>
    <w:rsid w:val="0044662D"/>
    <w:rsid w:val="0044741E"/>
    <w:rsid w:val="00461AA6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60C59"/>
    <w:rsid w:val="005933AE"/>
    <w:rsid w:val="005940E9"/>
    <w:rsid w:val="005A4BAB"/>
    <w:rsid w:val="005C1030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04235"/>
    <w:rsid w:val="007145E0"/>
    <w:rsid w:val="00730EAB"/>
    <w:rsid w:val="00734056"/>
    <w:rsid w:val="0074516C"/>
    <w:rsid w:val="00770A9F"/>
    <w:rsid w:val="007721DF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A2AF2"/>
    <w:rsid w:val="008B0A4C"/>
    <w:rsid w:val="008C3B61"/>
    <w:rsid w:val="00921623"/>
    <w:rsid w:val="009569A9"/>
    <w:rsid w:val="009638A7"/>
    <w:rsid w:val="00983C91"/>
    <w:rsid w:val="00997BA9"/>
    <w:rsid w:val="009A6AFA"/>
    <w:rsid w:val="009B45C4"/>
    <w:rsid w:val="009C51F5"/>
    <w:rsid w:val="009D07AB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6CC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25578"/>
    <w:rsid w:val="00D37215"/>
    <w:rsid w:val="00D44D4F"/>
    <w:rsid w:val="00D53290"/>
    <w:rsid w:val="00D55010"/>
    <w:rsid w:val="00D91895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D4F6C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EF09F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1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8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8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8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8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1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8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8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8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8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St-1652/2018</izvorni_sadrzaj>
    <derivirana_varijabla naziv="DomainObject.Predmet.OznakaBroj_1">St-1652/2018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STEMART j.d.o.o. za gradnju zastupanog po punomoćniku DINO BLAŽEVIĆ</izvorni_sadrzaj>
    <derivirana_varijabla naziv="DomainObject.Predmet.ProtustrankaFormated_1">  STEMART j.d.o.o. za gradnju zastupanog po punomoćniku DINO BLAŽEVIĆ</derivirana_varijabla>
  </DomainObject.Predmet.ProtustrankaFormated>
  <DomainObject.Predmet.ProtustrankaFormatedOIB>
    <izvorni_sadrzaj>  STEMART j.d.o.o. za gradnju, OIB 07453515142 zastupanog po punomoćniku DINO BLAŽEVIĆ</izvorni_sadrzaj>
    <derivirana_varijabla naziv="DomainObject.Predmet.ProtustrankaFormatedOIB_1">  STEMART j.d.o.o. za gradnju, OIB 07453515142 zastupanog po punomoćniku DINO BLAŽEVIĆ</derivirana_varijabla>
  </DomainObject.Predmet.ProtustrankaFormatedOIB>
  <DomainObject.Predmet.ProtustrankaFormatedWithAdress>
    <izvorni_sadrzaj> STEMART j.d.o.o. za gradnju, Marcela Gorupa 15, 44250 Petrinja zastupanog po punomoćniku DINO BLAŽEVIĆ</izvorni_sadrzaj>
    <derivirana_varijabla naziv="DomainObject.Predmet.ProtustrankaFormatedWithAdress_1"> STEMART j.d.o.o. za gradnju, Marcela Gorupa 15, 44250 Petrinja zastupanog po punomoćniku DINO BLAŽEVIĆ</derivirana_varijabla>
  </DomainObject.Predmet.ProtustrankaFormatedWithAdress>
  <DomainObject.Predmet.ProtustrankaFormatedWithAdressOIB>
    <izvorni_sadrzaj> STEMART j.d.o.o. za gradnju, OIB 07453515142, Marcela Gorupa 15, 44250 Petrinja zastupanog po punomoćniku DINO BLAŽEVIĆ</izvorni_sadrzaj>
    <derivirana_varijabla naziv="DomainObject.Predmet.ProtustrankaFormatedWithAdressOIB_1"> STEMART j.d.o.o. za gradnju, OIB 07453515142, Marcela Gorupa 15, 44250 Petrinja zastupanog po punomoćniku DINO BLAŽEVIĆ</derivirana_varijabla>
  </DomainObject.Predmet.ProtustrankaFormatedWithAdressOIB>
  <DomainObject.Predmet.ProtustrankaWithAdress>
    <izvorni_sadrzaj>STEMART j.d.o.o. za gradnju Marcela Gorupa 15, 44250 Petrinja</izvorni_sadrzaj>
    <derivirana_varijabla naziv="DomainObject.Predmet.ProtustrankaWithAdress_1">STEMART j.d.o.o. za gradnju Marcela Gorupa 15, 44250 Petrinja</derivirana_varijabla>
  </DomainObject.Predmet.ProtustrankaWithAdress>
  <DomainObject.Predmet.ProtustrankaWithAdressOIB>
    <izvorni_sadrzaj>STEMART j.d.o.o. za gradnju, OIB 07453515142, Marcela Gorupa 15, 44250 Petrinja</izvorni_sadrzaj>
    <derivirana_varijabla naziv="DomainObject.Predmet.ProtustrankaWithAdressOIB_1">STEMART j.d.o.o. za gradnju, OIB 07453515142, Marcela Gorupa 15, 44250 Petrinja</derivirana_varijabla>
  </DomainObject.Predmet.ProtustrankaWithAdressOIB>
  <DomainObject.Predmet.ProtustrankaNazivFormated>
    <izvorni_sadrzaj>STEMART j.d.o.o. za gradnju</izvorni_sadrzaj>
    <derivirana_varijabla naziv="DomainObject.Predmet.ProtustrankaNazivFormated_1">STEMART j.d.o.o. za gradnju</derivirana_varijabla>
  </DomainObject.Predmet.ProtustrankaNazivFormated>
  <DomainObject.Predmet.ProtustrankaNazivFormatedOIB>
    <izvorni_sadrzaj>STEMART j.d.o.o. za gradnju, OIB 07453515142</izvorni_sadrzaj>
    <derivirana_varijabla naziv="DomainObject.Predmet.ProtustrankaNazivFormatedOIB_1">STEMART j.d.o.o. za gradnju, OIB 07453515142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STEMART j.d.o.o. za gradnju zastupanog po punomoćniku DINO BLAŽEVIĆ</item>
    </izvorni_sadrzaj>
    <derivirana_varijabla naziv="DomainObject.Predmet.ProtuStrankaListFormated_1">
      <item>STEMART j.d.o.o. za gradnju zastupanog po punomoćniku DINO BLAŽEVIĆ</item>
    </derivirana_varijabla>
  </DomainObject.Predmet.ProtuStrankaListFormated>
  <DomainObject.Predmet.ProtuStrankaListFormatedOIB>
    <izvorni_sadrzaj>
      <item>STEMART j.d.o.o. za gradnju, OIB 07453515142 zastupanog po punomoćniku DINO BLAŽEVIĆ</item>
    </izvorni_sadrzaj>
    <derivirana_varijabla naziv="DomainObject.Predmet.ProtuStrankaListFormatedOIB_1">
      <item>STEMART j.d.o.o. za gradnju, OIB 07453515142 zastupanog po punomoćniku DINO BLAŽEVIĆ</item>
    </derivirana_varijabla>
  </DomainObject.Predmet.ProtuStrankaListFormatedOIB>
  <DomainObject.Predmet.ProtuStrankaListFormatedWithAdress>
    <izvorni_sadrzaj>
      <item>STEMART j.d.o.o. za gradnju, Marcela Gorupa 15, 44250 Petrinja zastupanog po punomoćniku DINO BLAŽEVIĆ</item>
    </izvorni_sadrzaj>
    <derivirana_varijabla naziv="DomainObject.Predmet.ProtuStrankaListFormatedWithAdress_1">
      <item>STEMART j.d.o.o. za gradnju, Marcela Gorupa 15, 44250 Petrinja zastupanog po punomoćniku DINO BLAŽEVIĆ</item>
    </derivirana_varijabla>
  </DomainObject.Predmet.ProtuStrankaListFormatedWithAdress>
  <DomainObject.Predmet.ProtuStrankaListFormatedWithAdressOIB>
    <izvorni_sadrzaj>
      <item>STEMART j.d.o.o. za gradnju, OIB 07453515142, Marcela Gorupa 15, 44250 Petrinja zastupanog po punomoćniku DINO BLAŽEVIĆ</item>
    </izvorni_sadrzaj>
    <derivirana_varijabla naziv="DomainObject.Predmet.ProtuStrankaListFormatedWithAdressOIB_1">
      <item>STEMART j.d.o.o. za gradnju, OIB 07453515142, Marcela Gorupa 15, 44250 Petrinja zastupanog po punomoćniku DINO BLAŽEVIĆ</item>
    </derivirana_varijabla>
  </DomainObject.Predmet.ProtuStrankaListFormatedWithAdressOIB>
  <DomainObject.Predmet.ProtuStrankaListNazivFormated>
    <izvorni_sadrzaj>
      <item>STEMART j.d.o.o. za gradnju</item>
    </izvorni_sadrzaj>
    <derivirana_varijabla naziv="DomainObject.Predmet.ProtuStrankaListNazivFormated_1">
      <item>STEMART j.d.o.o. za gradnju</item>
    </derivirana_varijabla>
  </DomainObject.Predmet.ProtuStrankaListNazivFormated>
  <DomainObject.Predmet.ProtuStrankaListNazivFormatedOIB>
    <izvorni_sadrzaj>
      <item>STEMART j.d.o.o. za gradnju, OIB 07453515142</item>
    </izvorni_sadrzaj>
    <derivirana_varijabla naziv="DomainObject.Predmet.ProtuStrankaListNazivFormatedOIB_1">
      <item>STEMART j.d.o.o. za gradnju, OIB 07453515142</item>
    </derivirana_varijabla>
  </DomainObject.Predmet.ProtuStrankaListNazivFormatedOIB>
  <DomainObject.Predmet.OstaliListFormated>
    <izvorni_sadrzaj>
      <item>DINO BLAŽEVIĆ punomoćnik sudionika u postupku STEMART j.d.o.o. za gradnju</item>
    </izvorni_sadrzaj>
    <derivirana_varijabla naziv="DomainObject.Predmet.OstaliListFormated_1">
      <item>DINO BLAŽEVIĆ punomoćnik sudionika u postupku STEMART j.d.o.o. za gradnju</item>
    </derivirana_varijabla>
  </DomainObject.Predmet.OstaliListFormated>
  <DomainObject.Predmet.OstaliListFormatedOIB>
    <izvorni_sadrzaj>
      <item>DINO BLAŽEVIĆ punomoćnik sudionika u postupku STEMART j.d.o.o. za gradnju</item>
    </izvorni_sadrzaj>
    <derivirana_varijabla naziv="DomainObject.Predmet.OstaliListFormatedOIB_1">
      <item>DINO BLAŽEVIĆ punomoćnik sudionika u postupku STEMART j.d.o.o. za gradnju</item>
    </derivirana_varijabla>
  </DomainObject.Predmet.OstaliListFormatedOIB>
  <DomainObject.Predmet.OstaliListFormatedWithAdress>
    <izvorni_sadrzaj>
      <item>DINO BLAŽEVIĆ, Marcela Gorupa 15, 44250 Petrinja punomoćnik sudionika u postupku STEMART j.d.o.o. za gradnju</item>
    </izvorni_sadrzaj>
    <derivirana_varijabla naziv="DomainObject.Predmet.OstaliListFormatedWithAdress_1">
      <item>DINO BLAŽEVIĆ, Marcela Gorupa 15, 44250 Petrinja punomoćnik sudionika u postupku STEMART j.d.o.o. za gradnju</item>
    </derivirana_varijabla>
  </DomainObject.Predmet.OstaliListFormatedWithAdress>
  <DomainObject.Predmet.OstaliListFormatedWithAdressOIB>
    <izvorni_sadrzaj>
      <item>DINO BLAŽEVIĆ, Marcela Gorupa 15, 44250 Petrinja punomoćnik sudionika u postupku STEMART j.d.o.o. za gradnju</item>
    </izvorni_sadrzaj>
    <derivirana_varijabla naziv="DomainObject.Predmet.OstaliListFormatedWithAdressOIB_1">
      <item>DINO BLAŽEVIĆ, Marcela Gorupa 15, 44250 Petrinja punomoćnik sudionika u postupku STEMART j.d.o.o. za gradnju</item>
    </derivirana_varijabla>
  </DomainObject.Predmet.OstaliListFormatedWithAdressOIB>
  <DomainObject.Predmet.OstaliListNazivFormated>
    <izvorni_sadrzaj>
      <item>DINO BLAŽEVIĆ</item>
    </izvorni_sadrzaj>
    <derivirana_varijabla naziv="DomainObject.Predmet.OstaliListNazivFormated_1">
      <item>DINO BLAŽEVIĆ</item>
    </derivirana_varijabla>
  </DomainObject.Predmet.OstaliListNazivFormated>
  <DomainObject.Predmet.OstaliListNazivFormatedOIB>
    <izvorni_sadrzaj>
      <item>DINO BLAŽEVIĆ</item>
    </izvorni_sadrzaj>
    <derivirana_varijabla naziv="DomainObject.Predmet.OstaliListNazivFormatedOIB_1">
      <item>DINO BLAŽEVIĆ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STEMART j.d.o.o. za gradnju</izvorni_sadrzaj>
    <derivirana_varijabla naziv="DomainObject.Predmet.ProtustrankaIDrugi_1">STEMART j.d.o.o. za gradnju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STEMART j.d.o.o. za gradnju, OIB 07453515142, Marcela Gorupa 15, 44250 Petrinja</izvorni_sadrzaj>
    <derivirana_varijabla naziv="DomainObject.Predmet.ProtustrankaIDrugiAdressOIB_1">STEMART j.d.o.o. za gradnju, OIB 07453515142, Marcela Gorupa 15,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STEMART j.d.o.o. za gradnju</item>
      <item>DINO BLAŽEVIĆ</item>
    </izvorni_sadrzaj>
    <derivirana_varijabla naziv="DomainObject.Predmet.SudioniciListNaziv_1">
      <item>FINA Regionalni centar Zagreb</item>
      <item>STEMART j.d.o.o. za gradnju</item>
      <item>DINO BLAŽEVIĆ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STEMART j.d.o.o. za gradnju, OIB 07453515142, Marcela Gorupa 15,44250 Petrinja</item>
      <item>DINO BLAŽEVIĆ, Marcela Gorupa 15,44250 Petrinja</item>
    </izvorni_sadrzaj>
    <derivirana_varijabla naziv="DomainObject.Predmet.SudioniciListAdressOIB_1">
      <item>FINA Regionalni centar Zagreb, OIB 85821130368, Trg svibanjskih žrtava 1995 br. 1,10000 Zagreb</item>
      <item>STEMART j.d.o.o. za gradnju, OIB 07453515142, Marcela Gorupa 15,44250 Petrinja</item>
      <item>DINO BLAŽEVIĆ, Marcela Gorupa 15,44250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07453515142</item>
      <item>, OIB null</item>
    </izvorni_sadrzaj>
    <derivirana_varijabla naziv="DomainObject.Predmet.SudioniciListNazivOIB_1">
      <item>, OIB 85821130368</item>
      <item>, OIB 07453515142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St-1652/2018-4</izvorni_sadrzaj>
    <derivirana_varijabla naziv="DomainObject.PredzadnjaOdlukaIzPredmeta.Oznaka_1">St-1652/2018-4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28A50-AB13-489B-880F-AA86CDE67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2488</properties:Characters>
  <properties:Lines>72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2018-12-19T08:56:00Z</dcterms:created>
  <dc:creator>Sudsko vijeæe</dc:creator>
  <cp:lastModifiedBy>Nevenka Furić</cp:lastModifiedBy>
  <cp:lastPrinted>2018-12-19T08:59:00Z</cp:lastPrinted>
  <dcterms:modified xmlns:xsi="http://www.w3.org/2001/XMLSchema-instance" xsi:type="dcterms:W3CDTF">2018-12-19T09:58:00Z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(St-1652-18 -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