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c94d6" w14:paraId="3dc94d6" w:rsidRDefault="00AE649C" w:rsidP="00C446BC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C446BC" w:rsidP="00C446BC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446BC" w:rsidP="00C446BC" w:rsidR="00AE649C" w:rsidRPr="00B76F3C">
      <w:pPr>
        <w:pStyle w:val="SudSjedite"/>
      </w:pPr>
      <w:r>
        <w:t xml:space="preserve">                                                                                                     Poslovni broj: 4 St-1179/15-4</w:t>
      </w:r>
      <w:r w:rsidR="00EA1C6D">
        <w:tab/>
      </w:r>
    </w:p>
    <w:p w:rsidRDefault="00C446BC" w:rsidP="00C446BC" w:rsidR="00C446BC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C446BC" w:rsidP="00C446BC" w:rsidR="00C446BC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C446BC" w:rsidP="00C446BC" w:rsidR="00C446BC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C446BC" w:rsidP="00C446BC" w:rsidR="00C446BC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C446BC" w:rsidP="00C446BC" w:rsidR="00C446BC">
      <w:pPr>
        <w:spacing w:after="0"/>
        <w:jc w:val="right"/>
        <w:rPr>
          <w:lang w:eastAsia="hr-HR"/>
        </w:rPr>
      </w:pPr>
    </w:p>
    <w:p w:rsidRDefault="00C446BC" w:rsidP="00C446BC" w:rsidR="00C446BC">
      <w:pPr>
        <w:spacing w:after="0"/>
        <w:jc w:val="right"/>
      </w:pPr>
    </w:p>
    <w:p w:rsidRDefault="00C446BC" w:rsidP="00C446BC" w:rsidR="00C446BC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  RECOLO d.o.o., Varaždin, Anina 11, OIB: 93716140890,  14. siječnja 2016. temeljem čl. 430. Stečajnog zakona („NN“ 71/15, u daljnjem tekstu SZ) objavljuje sljedeći</w:t>
      </w:r>
    </w:p>
    <w:p w:rsidRDefault="00C446BC" w:rsidP="00C446BC" w:rsidR="00C446BC">
      <w:pPr>
        <w:spacing w:after="0"/>
        <w:jc w:val="center"/>
      </w:pPr>
    </w:p>
    <w:p w:rsidRDefault="00C446BC" w:rsidP="00C446BC" w:rsidR="00C446BC">
      <w:pPr>
        <w:spacing w:after="0"/>
        <w:jc w:val="center"/>
      </w:pPr>
      <w:r>
        <w:t>OGLAS</w:t>
      </w:r>
    </w:p>
    <w:p w:rsidRDefault="00C446BC" w:rsidP="00C446BC" w:rsidR="00C446BC">
      <w:pPr>
        <w:spacing w:after="0"/>
      </w:pPr>
    </w:p>
    <w:p w:rsidRDefault="00C446BC" w:rsidP="00C446BC" w:rsidR="00C446BC">
      <w:pPr>
        <w:spacing w:after="0"/>
        <w:jc w:val="both"/>
      </w:pPr>
      <w:r>
        <w:t>1/</w:t>
      </w:r>
      <w:r>
        <w:tab/>
        <w:t>Utvrđuje se da ukupni iznos evidentiranog duga dužnika RECOLO d.o.o., Varaždin, Anina 11, OIB: 93716140890  iznosi 20.475,31 kn.</w:t>
      </w:r>
    </w:p>
    <w:p w:rsidRDefault="00C446BC" w:rsidP="00C446BC" w:rsidR="00C446BC">
      <w:pPr>
        <w:spacing w:after="0"/>
        <w:jc w:val="both"/>
      </w:pPr>
    </w:p>
    <w:p w:rsidRDefault="00C446BC" w:rsidP="00C446BC" w:rsidR="00C446BC">
      <w:pPr>
        <w:spacing w:after="0"/>
        <w:jc w:val="both"/>
      </w:pPr>
      <w:r>
        <w:t>2/</w:t>
      </w:r>
      <w:r>
        <w:tab/>
        <w:t xml:space="preserve"> Poziva se direktor dužnika Branka Makovec iz Hrašćice, Ruđera Boškovića 5, OIB: 06806511182 da u roku od 15 dana od dana objave ovog oglasa na e-oglasnoj ploči suda podnese ovome sudu, pozivom na gornji broj spisa, javnobilježnički ovjerovljeni prokazni popis imovine i obveza dužnika na propisanom obrascu.</w:t>
      </w:r>
    </w:p>
    <w:p w:rsidRDefault="00C446BC" w:rsidP="00C446BC" w:rsidR="00C446BC">
      <w:pPr>
        <w:spacing w:after="0"/>
        <w:jc w:val="both"/>
      </w:pPr>
    </w:p>
    <w:p w:rsidRDefault="00C446BC" w:rsidP="00C446BC" w:rsidR="00C446BC">
      <w:pPr>
        <w:spacing w:after="0"/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C446BC" w:rsidP="00C446BC" w:rsidR="00C446BC">
      <w:pPr>
        <w:spacing w:after="0"/>
      </w:pPr>
    </w:p>
    <w:p w:rsidRDefault="00C446BC" w:rsidP="00C446BC" w:rsidR="00C446BC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C446BC" w:rsidP="00C446BC" w:rsidR="00C446BC">
      <w:pPr>
        <w:spacing w:after="0"/>
        <w:jc w:val="both"/>
        <w:rPr>
          <w:color w:val="000000"/>
        </w:rPr>
      </w:pPr>
      <w:r>
        <w:tab/>
      </w:r>
    </w:p>
    <w:p w:rsidRDefault="00C446BC" w:rsidP="00C446BC" w:rsidR="00C446BC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220117915 otvoren kod Hrvatske poštanske banke. </w:t>
      </w:r>
    </w:p>
    <w:p w:rsidRDefault="00C446BC" w:rsidP="00C446BC" w:rsidR="00C446BC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C446BC" w:rsidP="00C446BC" w:rsidR="00C446BC">
      <w:pPr>
        <w:spacing w:after="0"/>
        <w:jc w:val="both"/>
      </w:pPr>
    </w:p>
    <w:p w:rsidRDefault="00C446BC" w:rsidP="00C446BC" w:rsidR="00C446BC">
      <w:pPr>
        <w:spacing w:after="0"/>
        <w:jc w:val="center"/>
      </w:pPr>
      <w:r>
        <w:t>U Varaždinu, 14. siječnja 2016.</w:t>
      </w:r>
    </w:p>
    <w:p w:rsidRDefault="00C446BC" w:rsidP="00C446BC" w:rsidR="00C446BC">
      <w:pPr>
        <w:spacing w:after="0"/>
        <w:jc w:val="both"/>
      </w:pPr>
    </w:p>
    <w:p w:rsidRDefault="00C446BC" w:rsidP="00C446BC" w:rsidR="00C446BC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C446BC" w:rsidP="00C446BC" w:rsidR="00C446BC">
      <w:pPr>
        <w:spacing w:after="0"/>
      </w:pPr>
    </w:p>
    <w:p w:rsidRDefault="00C446BC" w:rsidP="00C446BC" w:rsidR="00C446BC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CB0EA4" w:rsidP="00C446BC" w:rsidR="00CB0EA4">
      <w:pPr>
        <w:pStyle w:val="Naslovdokumenta"/>
        <w:spacing w:after="0"/>
      </w:pPr>
    </w:p>
    <w:p w:rsidRDefault="0071688E" w:rsidP="00C446BC" w:rsidR="0071688E">
      <w:pPr>
        <w:pStyle w:val="Poetniodjeljak"/>
        <w:spacing w:after="0"/>
      </w:pPr>
    </w:p>
    <w:p w:rsidRDefault="00A21F0D" w:rsidP="00C446BC" w:rsidR="00A21F0D">
      <w:pPr>
        <w:pStyle w:val="NormaleSPIS"/>
        <w:spacing w:after="0"/>
        <w:rPr>
          <w:noProof/>
        </w:rPr>
      </w:pPr>
    </w:p>
    <w:p w:rsidRDefault="00DA0242" w:rsidP="00C446BC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46BC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8689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St-1179/2015-4</izvorni_sadrzaj>
    <derivirana_varijabla naziv="DomainObject.Oznaka_1">St-1179/2015-4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1179</izvorni_sadrzaj>
    <derivirana_varijabla naziv="DomainObject.Predmet.Broj_1">1179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St-1179/2015</izvorni_sadrzaj>
    <derivirana_varijabla naziv="DomainObject.Predmet.OznakaBroj_1">St-1179/2015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RECOLO društvo s ograničenom odgovornošću za trgovinu, proizvodnju i usluge</izvorni_sadrzaj>
    <derivirana_varijabla naziv="DomainObject.Predmet.ProtustrankaFormated_1">  RECOLO društvo s ograničenom odgovornošću za trgovinu, proizvodnju i usluge</derivirana_varijabla>
  </DomainObject.Predmet.ProtustrankaFormated>
  <DomainObject.Predmet.ProtustrankaFormatedOIB>
    <izvorni_sadrzaj>  RECOLO društvo s ograničenom odgovornošću za trgovinu, proizvodnju i usluge, OIB 93716140890</izvorni_sadrzaj>
    <derivirana_varijabla naziv="DomainObject.Predmet.ProtustrankaFormatedOIB_1">  RECOLO društvo s ograničenom odgovornošću za trgovinu, proizvodnju i usluge, OIB 93716140890</derivirana_varijabla>
  </DomainObject.Predmet.ProtustrankaFormatedOIB>
  <DomainObject.Predmet.ProtustrankaFormatedWithAdress>
    <izvorni_sadrzaj> RECOLO društvo s ograničenom odgovornošću za trgovinu, proizvodnju i usluge, Anina 11, 42000 Varaždin</izvorni_sadrzaj>
    <derivirana_varijabla naziv="DomainObject.Predmet.ProtustrankaFormatedWithAdress_1"> RECOLO društvo s ograničenom odgovornošću za trgovinu, proizvodnju i usluge, Anina 11, 42000 Varaždin</derivirana_varijabla>
  </DomainObject.Predmet.ProtustrankaFormatedWithAdress>
  <DomainObject.Predmet.ProtustrankaFormatedWithAdressOIB>
    <izvorni_sadrzaj> RECOLO društvo s ograničenom odgovornošću za trgovinu, proizvodnju i usluge, OIB 93716140890, Anina 11, 42000 Varaždin</izvorni_sadrzaj>
    <derivirana_varijabla naziv="DomainObject.Predmet.ProtustrankaFormatedWithAdressOIB_1"> RECOLO društvo s ograničenom odgovornošću za trgovinu, proizvodnju i usluge, OIB 93716140890, Anina 11, 42000 Varaždin</derivirana_varijabla>
  </DomainObject.Predmet.ProtustrankaFormatedWithAdressOIB>
  <DomainObject.Predmet.ProtustrankaWithAdress>
    <izvorni_sadrzaj>RECOLO društvo s ograničenom odgovornošću za trgovinu, proizvodnju i usluge Anina 11, 42000 Varaždin</izvorni_sadrzaj>
    <derivirana_varijabla naziv="DomainObject.Predmet.ProtustrankaWithAdress_1">RECOLO društvo s ograničenom odgovornošću za trgovinu, proizvodnju i usluge Anina 11, 42000 Varaždin</derivirana_varijabla>
  </DomainObject.Predmet.ProtustrankaWithAdress>
  <DomainObject.Predmet.ProtustrankaWithAdressOIB>
    <izvorni_sadrzaj>RECOLO društvo s ograničenom odgovornošću za trgovinu, proizvodnju i usluge, OIB 93716140890, Anina 11, 42000 Varaždin</izvorni_sadrzaj>
    <derivirana_varijabla naziv="DomainObject.Predmet.ProtustrankaWithAdressOIB_1">RECOLO društvo s ograničenom odgovornošću za trgovinu, proizvodnju i usluge, OIB 93716140890, Anina 11, 42000 Varaždin</derivirana_varijabla>
  </DomainObject.Predmet.ProtustrankaWithAdressOIB>
  <DomainObject.Predmet.ProtustrankaNazivFormated>
    <izvorni_sadrzaj>RECOLO društvo s ograničenom odgovornošću za trgovinu, proizvodnju i usluge</izvorni_sadrzaj>
    <derivirana_varijabla naziv="DomainObject.Predmet.ProtustrankaNazivFormated_1">RECOLO društvo s ograničenom odgovornošću za trgovinu, proizvodnju i usluge</derivirana_varijabla>
  </DomainObject.Predmet.ProtustrankaNazivFormated>
  <DomainObject.Predmet.ProtustrankaNazivFormatedOIB>
    <izvorni_sadrzaj>RECOLO društvo s ograničenom odgovornošću za trgovinu, proizvodnju i usluge, OIB 93716140890</izvorni_sadrzaj>
    <derivirana_varijabla naziv="DomainObject.Predmet.ProtustrankaNazivFormatedOIB_1">RECOLO društvo s ograničenom odgovornošću za trgovinu, proizvodnju i usluge, OIB 93716140890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20475.31</izvorni_sadrzaj>
    <derivirana_varijabla naziv="DomainObject.Predmet.TrenutnaVrijednost_1">20475.31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RECOLO društvo s ograničenom odgovornošću za trgovinu, proizvodnju i usluge</item>
    </izvorni_sadrzaj>
    <derivirana_varijabla naziv="DomainObject.Predmet.ProtuStrankaListFormated_1">
      <item>RECOLO društvo s ograničenom odgovornošću za trgovinu, proizvodnju i usluge</item>
    </derivirana_varijabla>
  </DomainObject.Predmet.ProtuStrankaListFormated>
  <DomainObject.Predmet.ProtuStrankaListFormatedOIB>
    <izvorni_sadrzaj>
      <item>RECOLO društvo s ograničenom odgovornošću za trgovinu, proizvodnju i usluge, OIB 93716140890</item>
    </izvorni_sadrzaj>
    <derivirana_varijabla naziv="DomainObject.Predmet.ProtuStrankaListFormatedOIB_1">
      <item>RECOLO društvo s ograničenom odgovornošću za trgovinu, proizvodnju i usluge, OIB 93716140890</item>
    </derivirana_varijabla>
  </DomainObject.Predmet.ProtuStrankaListFormatedOIB>
  <DomainObject.Predmet.ProtuStrankaListFormatedWithAdress>
    <izvorni_sadrzaj>
      <item>RECOLO društvo s ograničenom odgovornošću za trgovinu, proizvodnju i usluge, Anina 11, 42000 Varaždin</item>
    </izvorni_sadrzaj>
    <derivirana_varijabla naziv="DomainObject.Predmet.ProtuStrankaListFormatedWithAdress_1">
      <item>RECOLO društvo s ograničenom odgovornošću za trgovinu, proizvodnju i usluge, Anina 11, 42000 Varaždin</item>
    </derivirana_varijabla>
  </DomainObject.Predmet.ProtuStrankaListFormatedWithAdress>
  <DomainObject.Predmet.ProtuStrankaListFormatedWithAdressOIB>
    <izvorni_sadrzaj>
      <item>RECOLO društvo s ograničenom odgovornošću za trgovinu, proizvodnju i usluge, OIB 93716140890, Anina 11, 42000 Varaždin</item>
    </izvorni_sadrzaj>
    <derivirana_varijabla naziv="DomainObject.Predmet.ProtuStrankaListFormatedWithAdressOIB_1">
      <item>RECOLO društvo s ograničenom odgovornošću za trgovinu, proizvodnju i usluge, OIB 93716140890, Anina 11, 42000 Varaždin</item>
    </derivirana_varijabla>
  </DomainObject.Predmet.ProtuStrankaListFormatedWithAdressOIB>
  <DomainObject.Predmet.ProtuStrankaListNazivFormated>
    <izvorni_sadrzaj>
      <item>RECOLO društvo s ograničenom odgovornošću za trgovinu, proizvodnju i usluge</item>
    </izvorni_sadrzaj>
    <derivirana_varijabla naziv="DomainObject.Predmet.ProtuStrankaListNazivFormated_1">
      <item>RECOLO društvo s ograničenom odgovornošću za trgovinu, proizvodnju i usluge</item>
    </derivirana_varijabla>
  </DomainObject.Predmet.ProtuStrankaListNazivFormated>
  <DomainObject.Predmet.ProtuStrankaListNazivFormatedOIB>
    <izvorni_sadrzaj>
      <item>RECOLO društvo s ograničenom odgovornošću za trgovinu, proizvodnju i usluge, OIB 93716140890</item>
    </izvorni_sadrzaj>
    <derivirana_varijabla naziv="DomainObject.Predmet.ProtuStrankaListNazivFormatedOIB_1">
      <item>RECOLO društvo s ograničenom odgovornošću za trgovinu, proizvodnju i usluge, OIB 93716140890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St-1179/2015-4</izvorni_sadrzaj>
    <derivirana_varijabla naziv="DomainObject.PoslovniBrojDokumenta_1">St-1179/2015-4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RECOLO društvo s ograničenom odgovornošću za trgovinu, proizvodnju i usluge</izvorni_sadrzaj>
    <derivirana_varijabla naziv="DomainObject.Predmet.ProtustrankaIDrugi_1">RECOLO društvo s ograničenom odgovornošću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RECOLO društvo s ograničenom odgovornošću za trgovinu, proizvodnju i usluge, OIB 93716140890, Anina 11, 42000 Varaždin</izvorni_sadrzaj>
    <derivirana_varijabla naziv="DomainObject.Predmet.ProtustrankaIDrugiAdressOIB_1">RECOLO društvo s ograničenom odgovornošću za trgovinu, proizvodnju i usluge, OIB 93716140890, Anina 11,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RECOLO društvo s ograničenom odgovornošću za trgovinu, proizvodnju i usluge</item>
      <item>E-oglasna ploča</item>
      <item>Sudski registar</item>
    </izvorni_sadrzaj>
    <derivirana_varijabla naziv="DomainObject.Predmet.SudioniciListNaziv_1">
      <item>Financijska agencija</item>
      <item>RECOLO društvo s ograničenom odgovornošću za trgovinu, proizvodnju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RECOLO društvo s ograničenom odgovornošću za trgovinu, proizvodnju i usluge, OIB 93716140890, Anina 11,42000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RECOLO društvo s ograničenom odgovornošću za trgovinu, proizvodnju i usluge, OIB 93716140890, Anina 11,42000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5A70CC-27D7-4897-9920-62FC93F4DA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1985</properties:Characters>
  <properties:Lines>55</properties:Lines>
  <properties:Paragraphs>15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2016-01-14T08:59:00Z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St-1179/2015-4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