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8893" w14:paraId="1bf8893" w:rsidRDefault="00A85724" w:rsidP="00A85724" w:rsidR="00A85724">
      <w:pPr>
        <w:jc w:val="right"/>
        <w15:collapsed w:val="false"/>
      </w:pPr>
      <w:r>
        <w:t>Broj: St-</w:t>
      </w:r>
      <w:r w:rsidR="0004468C">
        <w:t>151/16-20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04468C">
        <w:rPr>
          <w:b/>
        </w:rPr>
        <w:t>MENS-KORMAN GRUPA d.o.o. Bapska, A. Šenoe 6, OIB: 04436522142, MBS: 030111226</w:t>
      </w:r>
      <w:r w:rsidR="00231114" w:rsidRPr="00231114">
        <w:rPr>
          <w:b/>
        </w:rPr>
        <w:t>,</w:t>
      </w:r>
      <w:r w:rsidRPr="00131686">
        <w:t xml:space="preserve"> dana </w:t>
      </w:r>
      <w:r w:rsidR="0004468C">
        <w:t>28</w:t>
      </w:r>
      <w:r w:rsidR="00B81181">
        <w:t>. veljače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04468C">
        <w:rPr>
          <w:b/>
        </w:rPr>
        <w:t>MENS-KORMAN GRUPA d.o.o. Bapska, A. Šenoe 6, OIB: 04436522142, MBS: 030111226</w:t>
      </w:r>
      <w:r w:rsidR="00EB4F43">
        <w:t xml:space="preserve">, </w:t>
      </w:r>
      <w:r w:rsidR="009F17E3" w:rsidRPr="00131686">
        <w:t>za dan</w:t>
      </w:r>
    </w:p>
    <w:p w:rsidRDefault="009F17E3" w:rsidP="000B2F7E" w:rsidR="009F17E3" w:rsidRPr="00131686">
      <w:pPr>
        <w:jc w:val="both"/>
      </w:pPr>
    </w:p>
    <w:p w:rsidRDefault="0004468C" w:rsidP="00B05E94" w:rsidR="009F17E3" w:rsidRPr="00131686">
      <w:pPr>
        <w:jc w:val="center"/>
        <w:rPr>
          <w:b/>
        </w:rPr>
      </w:pPr>
      <w:r>
        <w:rPr>
          <w:b/>
        </w:rPr>
        <w:t>29. ožujak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 w:rsidR="00754474">
        <w:rPr>
          <w:b/>
        </w:rPr>
        <w:t>10,15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2F12A7">
        <w:t>40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754474">
        <w:t>Vukovar</w:t>
      </w:r>
    </w:p>
    <w:p w:rsidRDefault="0004468C" w:rsidP="00AD226C" w:rsidR="0004468C">
      <w:pPr>
        <w:jc w:val="both"/>
      </w:pPr>
      <w:r>
        <w:t>- FINA</w:t>
      </w:r>
    </w:p>
    <w:p w:rsidRDefault="009F2DA4" w:rsidP="00AD226C" w:rsidR="009F2DA4">
      <w:pPr>
        <w:jc w:val="both"/>
      </w:pPr>
      <w:r>
        <w:t xml:space="preserve">- priv. st. upravitelj </w:t>
      </w:r>
      <w:r w:rsidR="00754474">
        <w:t>Davor Lamza</w:t>
      </w:r>
    </w:p>
    <w:p w:rsidRDefault="009F2DA4" w:rsidP="009F2DA4" w:rsidR="00132613">
      <w:pPr>
        <w:tabs>
          <w:tab w:pos="6300" w:val="left"/>
        </w:tabs>
        <w:jc w:val="both"/>
      </w:pPr>
      <w:r>
        <w:t>-</w:t>
      </w:r>
      <w:r w:rsidR="00132613">
        <w:t>dužnik</w:t>
      </w:r>
    </w:p>
    <w:p w:rsidRDefault="00A20691" w:rsidP="000B2F7E" w:rsidR="00A20691">
      <w:pPr>
        <w:jc w:val="both"/>
      </w:pPr>
    </w:p>
    <w:p w:rsidRDefault="002F12A7" w:rsidP="000B2F7E" w:rsidR="002F12A7">
      <w:pPr>
        <w:jc w:val="both"/>
      </w:pPr>
    </w:p>
    <w:p w:rsidRDefault="002F12A7" w:rsidP="000B2F7E" w:rsidR="002F12A7" w:rsidRPr="00131686">
      <w:pPr>
        <w:jc w:val="both"/>
      </w:pP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04468C" w:rsidRPr="0004468C">
        <w:t>28</w:t>
      </w:r>
      <w:r w:rsidR="00B81181" w:rsidRPr="0004468C">
        <w:t>. veljače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 xml:space="preserve">ŽDO </w:t>
      </w:r>
      <w:r w:rsidR="00754474">
        <w:t>Vukovar</w:t>
      </w:r>
    </w:p>
    <w:p w:rsidRDefault="00B81181" w:rsidP="00B81181" w:rsidR="00B81181" w:rsidRPr="00754474">
      <w:pPr>
        <w:pStyle w:val="Odlomakpopisa"/>
        <w:numPr>
          <w:ilvl w:val="0"/>
          <w:numId w:val="18"/>
        </w:numPr>
        <w:jc w:val="both"/>
      </w:pPr>
      <w:r>
        <w:t xml:space="preserve">priv. st. upravitelj </w:t>
      </w:r>
      <w:r w:rsidR="00754474">
        <w:t xml:space="preserve">Davor Lamza, Osijek, </w:t>
      </w:r>
      <w:r w:rsidR="00754474" w:rsidRPr="00754474">
        <w:t>Zagrebačka 7</w:t>
      </w:r>
    </w:p>
    <w:p w:rsidRDefault="00B81181" w:rsidP="00B81181" w:rsidR="00B81181">
      <w:pPr>
        <w:pStyle w:val="Odlomakpopisa"/>
        <w:numPr>
          <w:ilvl w:val="0"/>
          <w:numId w:val="18"/>
        </w:numPr>
        <w:tabs>
          <w:tab w:pos="6300" w:val="left"/>
        </w:tabs>
        <w:jc w:val="both"/>
      </w:pPr>
      <w:r>
        <w:t>dužnik</w:t>
      </w:r>
    </w:p>
    <w:p w:rsidRDefault="0004468C" w:rsidP="00B81181" w:rsidR="0004468C">
      <w:pPr>
        <w:pStyle w:val="Odlomakpopisa"/>
        <w:numPr>
          <w:ilvl w:val="0"/>
          <w:numId w:val="18"/>
        </w:numPr>
        <w:tabs>
          <w:tab w:pos="6300" w:val="left"/>
        </w:tabs>
        <w:jc w:val="both"/>
      </w:pPr>
      <w:r>
        <w:t>FINA</w:t>
      </w:r>
    </w:p>
    <w:p w:rsidRDefault="002F12A7" w:rsidP="009F2DA4" w:rsidR="002F12A7">
      <w:pPr>
        <w:pStyle w:val="Odlomakpopisa"/>
        <w:numPr>
          <w:ilvl w:val="0"/>
          <w:numId w:val="18"/>
        </w:numPr>
        <w:jc w:val="both"/>
      </w:pPr>
      <w:r>
        <w:t xml:space="preserve">e-ogl. pl. </w:t>
      </w:r>
    </w:p>
    <w:p w:rsidRDefault="00855A25" w:rsidP="009F2DA4" w:rsidR="009F2DA4">
      <w:pPr>
        <w:pStyle w:val="Odlomakpopisa"/>
        <w:numPr>
          <w:ilvl w:val="0"/>
          <w:numId w:val="18"/>
        </w:numPr>
        <w:jc w:val="both"/>
      </w:pPr>
      <w:r>
        <w:t>R-</w:t>
      </w:r>
      <w:r w:rsidR="0004468C">
        <w:t>29.3.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CC7397" w:rsidR="002F12A7" w:rsidRP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6"/>
  </w:num>
  <w:num w:numId="7">
    <w:abstractNumId w:val="5"/>
  </w:num>
  <w:num w:numId="8">
    <w:abstractNumId w:val="11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A6B6E"/>
    <w:rsid w:val="00AD226C"/>
    <w:rsid w:val="00B05E94"/>
    <w:rsid w:val="00B24B41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C7397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73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7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3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73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7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3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A. Šenoe 6, 32235 Bapska</izvorni_sadrzaj>
    <derivirana_varijabla naziv="DomainObject.Predmet.ProtustrankaFormatedWithAdress_1"> MENS-KORMAN GRUPA d.o.o. za trgovinu i usluge, A. Šenoe 6, 32235 Bapska</derivirana_varijabla>
  </DomainObject.Predmet.ProtustrankaFormatedWithAdress>
  <DomainObject.Predmet.ProtustrankaFormatedWithAdressOIB>
    <izvorni_sadrzaj> MENS-KORMAN GRUPA d.o.o. za trgovinu i usluge, OIB 04436522142, A. Šenoe 6, 32235 Bapska</izvorni_sadrzaj>
    <derivirana_varijabla naziv="DomainObject.Predmet.ProtustrankaFormatedWithAdressOIB_1"> MENS-KORMAN GRUPA d.o.o. za trgovinu i usluge, OIB 04436522142, A. Šenoe 6, 32235 Bapska</derivirana_varijabla>
  </DomainObject.Predmet.ProtustrankaFormatedWithAdressOIB>
  <DomainObject.Predmet.ProtustrankaWithAdress>
    <izvorni_sadrzaj>MENS-KORMAN GRUPA d.o.o. za trgovinu i usluge A. Šenoe 6, 32235 Bapska</izvorni_sadrzaj>
    <derivirana_varijabla naziv="DomainObject.Predmet.ProtustrankaWithAdress_1">MENS-KORMAN GRUPA d.o.o. za trgovinu i usluge A. Šenoe 6, 32235 Bapska</derivirana_varijabla>
  </DomainObject.Predmet.ProtustrankaWithAdress>
  <DomainObject.Predmet.ProtustrankaWithAdressOIB>
    <izvorni_sadrzaj>MENS-KORMAN GRUPA d.o.o. za trgovinu i usluge, OIB 04436522142, A. Šenoe 6, 32235 Bapska</izvorni_sadrzaj>
    <derivirana_varijabla naziv="DomainObject.Predmet.ProtustrankaWithAdressOIB_1">MENS-KORMAN GRUPA d.o.o. za trgovinu i usluge, OIB 04436522142, A. Šenoe 6, 32235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A. Šenoe 6, 32235 Bapska</item>
    </izvorni_sadrzaj>
    <derivirana_varijabla naziv="DomainObject.Predmet.ProtuStrankaListFormatedWithAdress_1">
      <item>MENS-KORMAN GRUPA d.o.o. za trgovinu i usluge, A. Šenoe 6, 32235 Bapska</item>
    </derivirana_varijabla>
  </DomainObject.Predmet.ProtuStrankaListFormatedWithAdress>
  <DomainObject.Predmet.ProtuStrankaListFormatedWithAdressOIB>
    <izvorni_sadrzaj>
      <item>MENS-KORMAN GRUPA d.o.o. za trgovinu i usluge, OIB 04436522142, A. Šenoe 6, 32235 Bapska</item>
    </izvorni_sadrzaj>
    <derivirana_varijabla naziv="DomainObject.Predmet.ProtuStrankaListFormatedWithAdressOIB_1">
      <item>MENS-KORMAN GRUPA d.o.o. za trgovinu i usluge, OIB 04436522142, A. Šenoe 6, 32235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MENS-KORMAN GRUPA d.o.o. za trgovinu i usluge, OIB 04436522142, A. Šenoe 6, 32235 Bapska</izvorni_sadrzaj>
    <derivirana_varijabla naziv="DomainObject.Predmet.ProtustrankaIDrugiAdressOIB_1">MENS-KORMAN GRUPA d.o.o. za trgovinu i usluge, OIB 04436522142, A. Šenoe 6, 32235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MENS-KORMAN GRUPA d.o.o. za trgovinu i usluge</item>
    </izvorni_sadrzaj>
    <derivirana_varijabla naziv="DomainObject.Predmet.SudioniciListNaziv_1">
      <item>FINA RC OSIJEK</item>
      <item>MENS-KORMAN GRUPA d.o.o. za trgovinu i usluge</item>
    </derivirana_varijabla>
  </DomainObject.Predmet.SudioniciListNaziv>
  <DomainObject.Predmet.SudioniciListAdressOIB>
    <izvorni_sadrzaj>
      <item>FINA RC OSIJEK, OIB 85821130368</item>
      <item>MENS-KORMAN GRUPA d.o.o. za trgovinu i usluge, OIB 04436522142, A. Šenoe 6,32235 Bapska</item>
    </izvorni_sadrzaj>
    <derivirana_varijabla naziv="DomainObject.Predmet.SudioniciListAdressOIB_1">
      <item>FINA RC OSIJEK, OIB 85821130368</item>
      <item>MENS-KORMAN GRUPA d.o.o. za trgovinu i usluge, OIB 04436522142, A. Šenoe 6,32235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04436522142</item>
    </izvorni_sadrzaj>
    <derivirana_varijabla naziv="DomainObject.Predmet.SudioniciListNazivOIB_1">
      <item>, OIB 85821130368</item>
      <item>, OIB 04436522142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E9B51-22C6-4987-86F4-B14888BDC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152</properties:Words>
  <properties:Characters>728</properties:Characters>
  <properties:Lines>64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2017-02-28T11:46:00Z</cp:lastPrinted>
  <dcterms:modified xmlns:xsi="http://www.w3.org/2001/XMLSchema-instance" xsi:type="dcterms:W3CDTF">2017-02-28T11:47:00Z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