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157b" w14:paraId="6e4157b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BC6840">
        <w:rPr>
          <w:b/>
          <w:sz w:val="22"/>
          <w:szCs w:val="22"/>
        </w:rPr>
        <w:t>1</w:t>
      </w:r>
      <w:r w:rsidR="002F5B13">
        <w:rPr>
          <w:b/>
          <w:sz w:val="22"/>
          <w:szCs w:val="22"/>
        </w:rPr>
        <w:t>7</w:t>
      </w:r>
      <w:r w:rsidR="00C61079">
        <w:rPr>
          <w:b/>
          <w:sz w:val="22"/>
          <w:szCs w:val="22"/>
        </w:rPr>
        <w:t>50</w:t>
      </w:r>
      <w:r w:rsidR="00F13507">
        <w:rPr>
          <w:b/>
          <w:sz w:val="22"/>
          <w:szCs w:val="22"/>
        </w:rPr>
        <w:t>/201</w:t>
      </w:r>
      <w:r w:rsidR="00BC6840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D36213">
        <w:rPr>
          <w:b/>
          <w:sz w:val="22"/>
          <w:szCs w:val="22"/>
        </w:rPr>
        <w:t>26</w:t>
      </w:r>
    </w:p>
    <w:p w:rsidRDefault="0040304D" w:rsidP="00C640B8" w:rsidR="0040304D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A5206C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C61079" w:rsidRPr="00C61079">
        <w:rPr>
          <w:bCs/>
          <w:sz w:val="22"/>
          <w:szCs w:val="22"/>
          <w:lang w:val="en-AU"/>
        </w:rPr>
        <w:t>MAŽURAN d.o.o., za turizam, Cesta Dr. Franje Tuđmana 38, Kaštel Stari, MBS: 060209349, OIB: 28309405129,</w:t>
      </w:r>
      <w:r w:rsidR="00797BF2" w:rsidRPr="00797BF2">
        <w:rPr>
          <w:bCs/>
          <w:sz w:val="22"/>
          <w:szCs w:val="22"/>
          <w:lang w:val="en-AU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C61079">
        <w:rPr>
          <w:bCs/>
          <w:sz w:val="22"/>
          <w:szCs w:val="22"/>
        </w:rPr>
        <w:t>Berislavu Bušeliću iz Mravinca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D5190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40304D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 xml:space="preserve">zastupano po </w:t>
      </w:r>
      <w:r w:rsidR="00D36213">
        <w:rPr>
          <w:sz w:val="22"/>
          <w:szCs w:val="22"/>
        </w:rPr>
        <w:t>Dariu Jukiću,</w:t>
      </w:r>
      <w:r w:rsidR="00A5206C">
        <w:rPr>
          <w:sz w:val="22"/>
          <w:szCs w:val="22"/>
        </w:rPr>
        <w:t xml:space="preserve"> </w:t>
      </w:r>
      <w:r w:rsidR="00A01B68">
        <w:rPr>
          <w:sz w:val="22"/>
          <w:szCs w:val="22"/>
        </w:rPr>
        <w:t xml:space="preserve">zamjeniku </w:t>
      </w:r>
      <w:r w:rsidR="00862B48">
        <w:rPr>
          <w:sz w:val="22"/>
          <w:szCs w:val="22"/>
        </w:rPr>
        <w:t>ODO</w:t>
      </w:r>
      <w:r w:rsidR="00D5190C">
        <w:rPr>
          <w:sz w:val="22"/>
          <w:szCs w:val="22"/>
        </w:rPr>
        <w:t xml:space="preserve"> Split,</w:t>
      </w:r>
      <w:r w:rsidR="007C7EC7">
        <w:rPr>
          <w:sz w:val="22"/>
          <w:szCs w:val="22"/>
        </w:rPr>
        <w:t xml:space="preserve"> istog dana</w:t>
      </w:r>
    </w:p>
    <w:p w:rsidRDefault="00C640B8" w:rsidP="00C640B8" w:rsidR="00C640B8" w:rsidRPr="00A5206C">
      <w:pPr>
        <w:jc w:val="both"/>
        <w:rPr>
          <w:sz w:val="16"/>
          <w:szCs w:val="16"/>
        </w:rPr>
      </w:pPr>
    </w:p>
    <w:p w:rsidRDefault="00A5206C" w:rsidP="00C640B8" w:rsidR="00A5206C" w:rsidRPr="00A5206C">
      <w:pPr>
        <w:jc w:val="both"/>
        <w:rPr>
          <w:sz w:val="16"/>
          <w:szCs w:val="16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E808F4" w:rsidP="00E808F4" w:rsidR="00960E95" w:rsidRPr="001629BE">
      <w:pPr>
        <w:pStyle w:val="Odlomakpopisa"/>
        <w:tabs>
          <w:tab w:pos="426" w:val="left"/>
        </w:tabs>
        <w:ind w:left="0"/>
        <w:jc w:val="both"/>
        <w:rPr>
          <w:sz w:val="22"/>
          <w:szCs w:val="22"/>
        </w:rPr>
      </w:pPr>
      <w:r>
        <w:rPr>
          <w:sz w:val="16"/>
          <w:szCs w:val="16"/>
        </w:rPr>
        <w:tab/>
      </w:r>
      <w:r w:rsidR="00960E95" w:rsidRPr="001629BE">
        <w:rPr>
          <w:sz w:val="22"/>
          <w:szCs w:val="22"/>
        </w:rPr>
        <w:t>Utvrđuje se osnovan</w:t>
      </w:r>
      <w:r>
        <w:rPr>
          <w:sz w:val="22"/>
          <w:szCs w:val="22"/>
        </w:rPr>
        <w:t>a</w:t>
      </w:r>
      <w:r w:rsidR="00960E95" w:rsidRPr="001629BE">
        <w:rPr>
          <w:sz w:val="22"/>
          <w:szCs w:val="22"/>
        </w:rPr>
        <w:t xml:space="preserve"> tražbin</w:t>
      </w:r>
      <w:r>
        <w:rPr>
          <w:sz w:val="22"/>
          <w:szCs w:val="22"/>
        </w:rPr>
        <w:t>a</w:t>
      </w:r>
      <w:r w:rsidR="00960E95" w:rsidRPr="001629BE">
        <w:rPr>
          <w:sz w:val="22"/>
          <w:szCs w:val="22"/>
        </w:rPr>
        <w:t xml:space="preserve"> vjerovnika II. (drugog) višeg isplatnog reda:</w:t>
      </w:r>
    </w:p>
    <w:p w:rsidRDefault="006D5C95" w:rsidP="0081644C" w:rsidR="006D5C95" w:rsidRPr="006D5C95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 w:rsidRPr="006D5C95">
        <w:rPr>
          <w:sz w:val="22"/>
          <w:szCs w:val="22"/>
        </w:rPr>
        <w:t xml:space="preserve">REPUBLIKA HRVATSKA MINISTARSTVO FINANCIJA, </w:t>
      </w:r>
      <w:r w:rsidR="002F5B13">
        <w:rPr>
          <w:sz w:val="22"/>
          <w:szCs w:val="22"/>
        </w:rPr>
        <w:t>Z</w:t>
      </w:r>
      <w:r w:rsidR="0081644C">
        <w:rPr>
          <w:sz w:val="22"/>
          <w:szCs w:val="22"/>
        </w:rPr>
        <w:t>a</w:t>
      </w:r>
      <w:r w:rsidR="002F5B13">
        <w:rPr>
          <w:sz w:val="22"/>
          <w:szCs w:val="22"/>
        </w:rPr>
        <w:t>greb</w:t>
      </w:r>
      <w:r w:rsidR="00A84840">
        <w:rPr>
          <w:sz w:val="22"/>
          <w:szCs w:val="22"/>
        </w:rPr>
        <w:t xml:space="preserve">, OIB: 18683136487, u iznosu </w:t>
      </w:r>
      <w:r w:rsidR="00E808F4">
        <w:rPr>
          <w:sz w:val="22"/>
          <w:szCs w:val="22"/>
        </w:rPr>
        <w:t>145.445,36 kuna.</w:t>
      </w:r>
    </w:p>
    <w:p w:rsidRDefault="00440CF6" w:rsidP="00E26D2D" w:rsidR="00440CF6" w:rsidRPr="00940C5B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9B1E2F" w:rsidP="00E26D2D" w:rsidR="009B1E2F" w:rsidRPr="00940C5B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4D7F1C" w:rsidRPr="004D7F1C">
        <w:rPr>
          <w:sz w:val="22"/>
          <w:szCs w:val="22"/>
        </w:rPr>
        <w:t>17</w:t>
      </w:r>
      <w:r w:rsidR="00E808F4">
        <w:rPr>
          <w:sz w:val="22"/>
          <w:szCs w:val="22"/>
        </w:rPr>
        <w:t>50</w:t>
      </w:r>
      <w:r w:rsidR="004D7F1C" w:rsidRPr="004D7F1C">
        <w:rPr>
          <w:sz w:val="22"/>
          <w:szCs w:val="22"/>
        </w:rPr>
        <w:t>/2016-1</w:t>
      </w:r>
      <w:r w:rsidR="00C61079">
        <w:rPr>
          <w:sz w:val="22"/>
          <w:szCs w:val="22"/>
        </w:rPr>
        <w:t>5</w:t>
      </w:r>
      <w:r w:rsidR="004D7F1C">
        <w:rPr>
          <w:sz w:val="22"/>
          <w:szCs w:val="22"/>
        </w:rPr>
        <w:t xml:space="preserve"> </w:t>
      </w:r>
      <w:r w:rsidR="00004FC3" w:rsidRPr="004D7F1C">
        <w:rPr>
          <w:sz w:val="22"/>
          <w:szCs w:val="22"/>
        </w:rPr>
        <w:t>od</w:t>
      </w:r>
      <w:r w:rsidR="00004FC3" w:rsidRPr="00145C71">
        <w:rPr>
          <w:sz w:val="22"/>
          <w:szCs w:val="22"/>
        </w:rPr>
        <w:t xml:space="preserve"> </w:t>
      </w:r>
      <w:r w:rsidR="00C61079" w:rsidRPr="00C61079">
        <w:rPr>
          <w:sz w:val="22"/>
          <w:szCs w:val="22"/>
        </w:rPr>
        <w:t xml:space="preserve">11. prosinca 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C61079">
        <w:rPr>
          <w:sz w:val="22"/>
          <w:szCs w:val="22"/>
        </w:rPr>
        <w:t>72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85641C">
        <w:rPr>
          <w:sz w:val="22"/>
          <w:szCs w:val="22"/>
        </w:rPr>
        <w:t>12</w:t>
      </w:r>
      <w:r w:rsidRPr="0078580F">
        <w:rPr>
          <w:sz w:val="22"/>
          <w:szCs w:val="22"/>
        </w:rPr>
        <w:t xml:space="preserve">. </w:t>
      </w:r>
      <w:r w:rsidR="000E3523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8B4D74">
        <w:rPr>
          <w:sz w:val="22"/>
          <w:szCs w:val="22"/>
        </w:rPr>
        <w:t>1</w:t>
      </w:r>
      <w:r w:rsidR="00940C5B">
        <w:rPr>
          <w:sz w:val="22"/>
          <w:szCs w:val="22"/>
        </w:rPr>
        <w:t>1</w:t>
      </w:r>
      <w:r w:rsidR="003B7B76">
        <w:rPr>
          <w:sz w:val="22"/>
          <w:szCs w:val="22"/>
        </w:rPr>
        <w:t xml:space="preserve">. </w:t>
      </w:r>
      <w:r w:rsidR="008B4D74">
        <w:rPr>
          <w:sz w:val="22"/>
          <w:szCs w:val="22"/>
        </w:rPr>
        <w:t>prosinca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3E4974" w:rsidR="00115868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  <w:r w:rsidR="00115868">
        <w:rPr>
          <w:sz w:val="22"/>
          <w:szCs w:val="22"/>
        </w:rPr>
        <w:t xml:space="preserve">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D66F77" w:rsidR="00C640B8" w:rsidRPr="00D66F77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5190C">
        <w:rPr>
          <w:b/>
          <w:sz w:val="22"/>
          <w:szCs w:val="22"/>
        </w:rPr>
        <w:t>Split</w:t>
      </w:r>
      <w:r w:rsidR="009C5F90">
        <w:rPr>
          <w:b/>
          <w:sz w:val="22"/>
          <w:szCs w:val="22"/>
        </w:rPr>
        <w:t xml:space="preserve">, </w:t>
      </w:r>
      <w:r w:rsidR="00D5190C">
        <w:rPr>
          <w:b/>
          <w:sz w:val="22"/>
          <w:szCs w:val="22"/>
        </w:rPr>
        <w:t>12</w:t>
      </w:r>
      <w:r w:rsidR="009C5F90">
        <w:rPr>
          <w:b/>
          <w:sz w:val="22"/>
          <w:szCs w:val="22"/>
        </w:rPr>
        <w:t>. ožujka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D66F77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  <w:r w:rsidR="00D66F77">
        <w:rPr>
          <w:b/>
          <w:sz w:val="22"/>
          <w:szCs w:val="22"/>
        </w:rPr>
        <w:t>,v.r.</w:t>
      </w:r>
    </w:p>
    <w:p w:rsidRDefault="00D66F77" w:rsidP="00D66F77" w:rsidR="00D66F7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 točnost otpravka-ovlašteni službenik</w:t>
      </w:r>
    </w:p>
    <w:p w:rsidRDefault="00D66F77" w:rsidP="00D66F77" w:rsidR="00D66F77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Ivana Hajder</w:t>
      </w:r>
    </w:p>
    <w:p w:rsidRDefault="00C640B8" w:rsidP="00D66F77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EA23A3" w:rsidR="00C640B8">
      <w:pPr>
        <w:jc w:val="both"/>
        <w:rPr>
          <w:sz w:val="22"/>
          <w:szCs w:val="22"/>
        </w:rPr>
      </w:pPr>
    </w:p>
    <w:sectPr w:rsidSect="00940C5B" w:rsidR="00C640B8">
      <w:headerReference w:type="even" r:id="rId12"/>
      <w:headerReference w:type="default" r:id="rId13"/>
      <w:pgSz w:h="16838" w:w="11906"/>
      <w:pgMar w:gutter="0" w:footer="720" w:header="720" w:left="1797" w:bottom="1276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66F7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AD15B2">
      <w:rPr>
        <w:b/>
        <w:sz w:val="22"/>
        <w:szCs w:val="22"/>
      </w:rPr>
      <w:t xml:space="preserve"> </w:t>
    </w:r>
    <w:r w:rsidR="00D32B1C">
      <w:rPr>
        <w:b/>
        <w:sz w:val="22"/>
        <w:szCs w:val="22"/>
      </w:rPr>
      <w:t>1</w:t>
    </w:r>
    <w:r w:rsidR="002F5B13">
      <w:rPr>
        <w:b/>
        <w:sz w:val="22"/>
        <w:szCs w:val="22"/>
      </w:rPr>
      <w:t>742</w:t>
    </w:r>
    <w:r>
      <w:rPr>
        <w:b/>
        <w:sz w:val="22"/>
        <w:szCs w:val="22"/>
      </w:rPr>
      <w:t>/201</w:t>
    </w:r>
    <w:r w:rsidR="00BC6840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D36213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19E81567"/>
    <w:multiLevelType w:val="hybridMultilevel"/>
    <w:tmpl w:val="953833AC"/>
    <w:lvl w:tplc="C798C44A" w:ilvl="0">
      <w:start w:val="1"/>
      <w:numFmt w:val="decimal"/>
      <w:lvlText w:val="%1."/>
      <w:lvlJc w:val="left"/>
      <w:pPr>
        <w:ind w:hanging="360" w:left="157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3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266CBE"/>
    <w:multiLevelType w:val="hybridMultilevel"/>
    <w:tmpl w:val="ABDEFC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7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A716FA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1"/>
  </w:num>
  <w:num w:numId="5">
    <w:abstractNumId w:val="12"/>
  </w:num>
  <w:num w:numId="6">
    <w:abstractNumId w:val="4"/>
  </w:num>
  <w:num w:numId="7">
    <w:abstractNumId w:val="17"/>
  </w:num>
  <w:num w:numId="8">
    <w:abstractNumId w:val="1"/>
  </w:num>
  <w:num w:numId="9">
    <w:abstractNumId w:val="13"/>
  </w:num>
  <w:num w:numId="10">
    <w:abstractNumId w:val="3"/>
  </w:num>
  <w:num w:numId="11">
    <w:abstractNumId w:val="21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8"/>
  </w:num>
  <w:num w:numId="18">
    <w:abstractNumId w:val="10"/>
  </w:num>
  <w:num w:numId="19">
    <w:abstractNumId w:val="22"/>
  </w:num>
  <w:num w:numId="20">
    <w:abstractNumId w:val="9"/>
  </w:num>
  <w:num w:numId="21">
    <w:abstractNumId w:val="0"/>
  </w:num>
  <w:num w:numId="22">
    <w:abstractNumId w:val="14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5B0"/>
    <w:rsid w:val="00015DFB"/>
    <w:rsid w:val="00017FB5"/>
    <w:rsid w:val="00023412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B3ECE"/>
    <w:rsid w:val="000B600D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3523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5868"/>
    <w:rsid w:val="00116320"/>
    <w:rsid w:val="00122C12"/>
    <w:rsid w:val="00122CD0"/>
    <w:rsid w:val="00122E06"/>
    <w:rsid w:val="00122F24"/>
    <w:rsid w:val="0012614B"/>
    <w:rsid w:val="00127A15"/>
    <w:rsid w:val="00132B2A"/>
    <w:rsid w:val="00135A5C"/>
    <w:rsid w:val="00135F75"/>
    <w:rsid w:val="001366AB"/>
    <w:rsid w:val="0013673B"/>
    <w:rsid w:val="00141785"/>
    <w:rsid w:val="0014575E"/>
    <w:rsid w:val="00145C71"/>
    <w:rsid w:val="001462E0"/>
    <w:rsid w:val="00150B9C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B60A1"/>
    <w:rsid w:val="001C193E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1780"/>
    <w:rsid w:val="001E2807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5DF3"/>
    <w:rsid w:val="00236262"/>
    <w:rsid w:val="00237C28"/>
    <w:rsid w:val="00241FF9"/>
    <w:rsid w:val="00243598"/>
    <w:rsid w:val="00245E3E"/>
    <w:rsid w:val="002468B8"/>
    <w:rsid w:val="002476AF"/>
    <w:rsid w:val="00247DFC"/>
    <w:rsid w:val="00250C57"/>
    <w:rsid w:val="002512D1"/>
    <w:rsid w:val="002606C8"/>
    <w:rsid w:val="0026451D"/>
    <w:rsid w:val="00264600"/>
    <w:rsid w:val="00266E98"/>
    <w:rsid w:val="00270B3B"/>
    <w:rsid w:val="0027154F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A6E4C"/>
    <w:rsid w:val="002B0AD3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E65EF"/>
    <w:rsid w:val="002F1C14"/>
    <w:rsid w:val="002F22A6"/>
    <w:rsid w:val="002F3A40"/>
    <w:rsid w:val="002F5B13"/>
    <w:rsid w:val="002F7B02"/>
    <w:rsid w:val="002F7F67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A4A"/>
    <w:rsid w:val="00361DE3"/>
    <w:rsid w:val="00363805"/>
    <w:rsid w:val="003654DF"/>
    <w:rsid w:val="00370161"/>
    <w:rsid w:val="00371BEA"/>
    <w:rsid w:val="00372B9C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E4974"/>
    <w:rsid w:val="003E6778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416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60311"/>
    <w:rsid w:val="0046420F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D7F1C"/>
    <w:rsid w:val="004E151F"/>
    <w:rsid w:val="004E5DA4"/>
    <w:rsid w:val="004F41C5"/>
    <w:rsid w:val="004F589E"/>
    <w:rsid w:val="00501A67"/>
    <w:rsid w:val="005020E8"/>
    <w:rsid w:val="00503962"/>
    <w:rsid w:val="00503C05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408A"/>
    <w:rsid w:val="0058550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B4E16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31DB"/>
    <w:rsid w:val="005F3EF2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751"/>
    <w:rsid w:val="00612C8B"/>
    <w:rsid w:val="006146C1"/>
    <w:rsid w:val="00616A68"/>
    <w:rsid w:val="0062256A"/>
    <w:rsid w:val="00625085"/>
    <w:rsid w:val="00625FFE"/>
    <w:rsid w:val="0063094D"/>
    <w:rsid w:val="00631D90"/>
    <w:rsid w:val="00637B37"/>
    <w:rsid w:val="00637E75"/>
    <w:rsid w:val="00643D20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C6CFF"/>
    <w:rsid w:val="006D372E"/>
    <w:rsid w:val="006D5394"/>
    <w:rsid w:val="006D5C95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0F14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67AC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4C80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644C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CEC"/>
    <w:rsid w:val="00842DF6"/>
    <w:rsid w:val="008446FD"/>
    <w:rsid w:val="00847412"/>
    <w:rsid w:val="008504FD"/>
    <w:rsid w:val="0085641C"/>
    <w:rsid w:val="00856A09"/>
    <w:rsid w:val="00862B48"/>
    <w:rsid w:val="0086517F"/>
    <w:rsid w:val="00865925"/>
    <w:rsid w:val="0086637B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4DC6"/>
    <w:rsid w:val="00896D81"/>
    <w:rsid w:val="00897112"/>
    <w:rsid w:val="0089761A"/>
    <w:rsid w:val="00897B76"/>
    <w:rsid w:val="008A16DF"/>
    <w:rsid w:val="008A1F27"/>
    <w:rsid w:val="008A230A"/>
    <w:rsid w:val="008A73AF"/>
    <w:rsid w:val="008A7CE2"/>
    <w:rsid w:val="008B4D74"/>
    <w:rsid w:val="008B699C"/>
    <w:rsid w:val="008B76B7"/>
    <w:rsid w:val="008C68B8"/>
    <w:rsid w:val="008C694E"/>
    <w:rsid w:val="008C7065"/>
    <w:rsid w:val="008C7C09"/>
    <w:rsid w:val="008D3DA3"/>
    <w:rsid w:val="008D53F7"/>
    <w:rsid w:val="008E4764"/>
    <w:rsid w:val="008E7722"/>
    <w:rsid w:val="008F1509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0C5B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1B6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1E2F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98C"/>
    <w:rsid w:val="00A17CD5"/>
    <w:rsid w:val="00A2044E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1039"/>
    <w:rsid w:val="00A519D3"/>
    <w:rsid w:val="00A5206C"/>
    <w:rsid w:val="00A52B77"/>
    <w:rsid w:val="00A531C8"/>
    <w:rsid w:val="00A53513"/>
    <w:rsid w:val="00A56671"/>
    <w:rsid w:val="00A60A1B"/>
    <w:rsid w:val="00A6231D"/>
    <w:rsid w:val="00A66E4D"/>
    <w:rsid w:val="00A71665"/>
    <w:rsid w:val="00A71B0B"/>
    <w:rsid w:val="00A74EC5"/>
    <w:rsid w:val="00A76E03"/>
    <w:rsid w:val="00A81698"/>
    <w:rsid w:val="00A84840"/>
    <w:rsid w:val="00A866A0"/>
    <w:rsid w:val="00A87DB7"/>
    <w:rsid w:val="00A87FC5"/>
    <w:rsid w:val="00A96DAE"/>
    <w:rsid w:val="00AA520E"/>
    <w:rsid w:val="00AB1D47"/>
    <w:rsid w:val="00AB3785"/>
    <w:rsid w:val="00AB577E"/>
    <w:rsid w:val="00AC1A08"/>
    <w:rsid w:val="00AC1E35"/>
    <w:rsid w:val="00AC2766"/>
    <w:rsid w:val="00AC60AA"/>
    <w:rsid w:val="00AD15B2"/>
    <w:rsid w:val="00AD299F"/>
    <w:rsid w:val="00AD3E6B"/>
    <w:rsid w:val="00AD7A8A"/>
    <w:rsid w:val="00AE1B55"/>
    <w:rsid w:val="00AE2291"/>
    <w:rsid w:val="00AE2317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0AB3"/>
    <w:rsid w:val="00B1222B"/>
    <w:rsid w:val="00B13827"/>
    <w:rsid w:val="00B14847"/>
    <w:rsid w:val="00B170E6"/>
    <w:rsid w:val="00B176B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37A29"/>
    <w:rsid w:val="00B4286B"/>
    <w:rsid w:val="00B44803"/>
    <w:rsid w:val="00B46847"/>
    <w:rsid w:val="00B50A1E"/>
    <w:rsid w:val="00B5423B"/>
    <w:rsid w:val="00B56B5C"/>
    <w:rsid w:val="00B56E6F"/>
    <w:rsid w:val="00B5767A"/>
    <w:rsid w:val="00B64D5D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0C6"/>
    <w:rsid w:val="00BA250A"/>
    <w:rsid w:val="00BA4A53"/>
    <w:rsid w:val="00BA4EDD"/>
    <w:rsid w:val="00BA5811"/>
    <w:rsid w:val="00BA5C4A"/>
    <w:rsid w:val="00BB098C"/>
    <w:rsid w:val="00BB1EFD"/>
    <w:rsid w:val="00BB5B6A"/>
    <w:rsid w:val="00BB6C16"/>
    <w:rsid w:val="00BC09FC"/>
    <w:rsid w:val="00BC1BDC"/>
    <w:rsid w:val="00BC2403"/>
    <w:rsid w:val="00BC2F47"/>
    <w:rsid w:val="00BC6840"/>
    <w:rsid w:val="00BD142F"/>
    <w:rsid w:val="00BD34BC"/>
    <w:rsid w:val="00BD4071"/>
    <w:rsid w:val="00BD5601"/>
    <w:rsid w:val="00BE248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1079"/>
    <w:rsid w:val="00C640B8"/>
    <w:rsid w:val="00C650D1"/>
    <w:rsid w:val="00C67BF7"/>
    <w:rsid w:val="00C74F2C"/>
    <w:rsid w:val="00C752AA"/>
    <w:rsid w:val="00C802DA"/>
    <w:rsid w:val="00C80AF8"/>
    <w:rsid w:val="00C81607"/>
    <w:rsid w:val="00C82643"/>
    <w:rsid w:val="00C84A46"/>
    <w:rsid w:val="00C87615"/>
    <w:rsid w:val="00C90CC9"/>
    <w:rsid w:val="00C95331"/>
    <w:rsid w:val="00CA0701"/>
    <w:rsid w:val="00CA49AB"/>
    <w:rsid w:val="00CB18E7"/>
    <w:rsid w:val="00CB1F15"/>
    <w:rsid w:val="00CB5240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2B1C"/>
    <w:rsid w:val="00D341B5"/>
    <w:rsid w:val="00D36213"/>
    <w:rsid w:val="00D37DF6"/>
    <w:rsid w:val="00D43197"/>
    <w:rsid w:val="00D4344D"/>
    <w:rsid w:val="00D448DF"/>
    <w:rsid w:val="00D4532E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6F77"/>
    <w:rsid w:val="00D672A7"/>
    <w:rsid w:val="00D6797C"/>
    <w:rsid w:val="00D725A5"/>
    <w:rsid w:val="00D72ABB"/>
    <w:rsid w:val="00D7478B"/>
    <w:rsid w:val="00D75FE1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1CC3"/>
    <w:rsid w:val="00DE5101"/>
    <w:rsid w:val="00DE7468"/>
    <w:rsid w:val="00DF19E6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8F4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3C8B"/>
    <w:rsid w:val="00ED545D"/>
    <w:rsid w:val="00EE0BF1"/>
    <w:rsid w:val="00EE0EE0"/>
    <w:rsid w:val="00EE7CA8"/>
    <w:rsid w:val="00EF07ED"/>
    <w:rsid w:val="00EF118B"/>
    <w:rsid w:val="00EF356E"/>
    <w:rsid w:val="00EF480C"/>
    <w:rsid w:val="00EF5470"/>
    <w:rsid w:val="00EF63D6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27D8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5DE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1BEA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F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F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F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F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1BEA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F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F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F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F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St-1750/2016</izvorni_sadrzaj>
    <derivirana_varijabla naziv="DomainObject.Predmet.OznakaBroj_1">St-1750/2016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2217</properties:Characters>
  <properties:Lines>66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2018-03-07T10:17:00Z</dcterms:created>
  <dc:creator>Srđan Gavranić</dc:creator>
  <cp:lastModifiedBy>Katarina Mikulić</cp:lastModifiedBy>
  <cp:lastPrinted>2018-03-12T11:17:00Z</cp:lastPrinted>
  <dcterms:modified xmlns:xsi="http://www.w3.org/2001/XMLSchema-instance" xsi:type="dcterms:W3CDTF">2018-03-12T11:17:00Z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12-03-2018.docx)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