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5a3d3db" w14:paraId="5a3d3db" w:rsidRDefault="00413BD6" w:rsidP="00413BD6" w:rsidR="00413BD6" w:rsidRPr="00F479BB">
      <w:pPr>
        <w:pStyle w:val="Zaglavlje"/>
        <w:jc w:val="right"/>
        <w15:collapsed w:val="false"/>
      </w:pPr>
      <w:r w:rsidRPr="00A67ED0">
        <w:t>Poslovni broj: 4.St-</w:t>
      </w:r>
      <w:r w:rsidR="00FF348F">
        <w:t>828</w:t>
      </w:r>
      <w:r>
        <w:t>/2017-</w:t>
      </w:r>
      <w:r w:rsidR="00774248">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FF348F" w:rsidRPr="0072126A">
        <w:t>MILAN ČAPALIJA j.d.o.o. Kupinica 18</w:t>
      </w:r>
      <w:r w:rsidR="00FF348F">
        <w:t>, Vinišće, OIB:</w:t>
      </w:r>
      <w:r w:rsidR="00FF348F" w:rsidRPr="0072126A">
        <w:t xml:space="preserve"> 58560951709</w:t>
      </w:r>
      <w:r>
        <w:t>,</w:t>
      </w:r>
      <w:r w:rsidRPr="0048697F">
        <w:t xml:space="preserve"> </w:t>
      </w:r>
      <w:r w:rsidR="00774248">
        <w:t>26.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FF348F">
        <w:t xml:space="preserve">Milan Čapalija, Vinišće, Put Vulini 5, OIB: 64542670839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F348F">
        <w:t>828</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F348F">
        <w:t>828</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FF348F">
        <w:t>24</w:t>
      </w:r>
      <w:r w:rsidR="00BF1A5D">
        <w:t>. kolovoza</w:t>
      </w:r>
      <w:r>
        <w:rPr>
          <w:szCs w:val="24"/>
        </w:rPr>
        <w:t xml:space="preserve"> </w:t>
      </w:r>
      <w:r w:rsidR="007A1408">
        <w:t>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FF348F" w:rsidRPr="0072126A">
        <w:t>MILAN ČAPALIJA j.d.o.o. Kupinica 18</w:t>
      </w:r>
      <w:r w:rsidR="00FF348F">
        <w:t>, Vinišće</w:t>
      </w:r>
      <w:r>
        <w:t xml:space="preserve">. U prijedlogu je navedeno da dužnik </w:t>
      </w:r>
      <w:r w:rsidRPr="007224A6">
        <w:t xml:space="preserve">na dan </w:t>
      </w:r>
      <w:r w:rsidR="00FF348F">
        <w:t>21</w:t>
      </w:r>
      <w:r w:rsidR="00BF1A5D">
        <w:t>. kolovoza</w:t>
      </w:r>
      <w:r w:rsidR="00CB5216">
        <w:t xml:space="preserve">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FF348F">
        <w:t>10.215,89</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rsidR="00FF348F">
        <w:t>4</w:t>
      </w:r>
      <w:r>
        <w:t xml:space="preserve"> </w:t>
      </w:r>
      <w:r w:rsidR="00FF348F">
        <w:t>zaposlenika</w:t>
      </w:r>
      <w:r>
        <w:t xml:space="preserve">.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FF348F">
        <w:t>828</w:t>
      </w:r>
      <w:r w:rsidR="00CB5216">
        <w:t>/2017</w:t>
      </w:r>
      <w:r w:rsidRPr="007224A6">
        <w:t xml:space="preserve"> od</w:t>
      </w:r>
      <w:r>
        <w:t xml:space="preserve"> </w:t>
      </w:r>
      <w:r w:rsidR="00774248">
        <w:t xml:space="preserve">26.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FF348F" w:rsidRPr="0072126A">
        <w:t>MILAN ČAPALIJA j.d.o.o. Kupinica 18</w:t>
      </w:r>
      <w:r w:rsidR="00FF348F">
        <w:t>, Vinišće</w:t>
      </w:r>
      <w:r>
        <w:t>, a</w:t>
      </w:r>
      <w:r w:rsidRPr="00702A5E">
        <w:t xml:space="preserve"> </w:t>
      </w:r>
      <w:r>
        <w:t xml:space="preserve">prema prijedlogu FINE za otvaranje stečajnog postupka, </w:t>
      </w:r>
      <w:r w:rsidRPr="007224A6">
        <w:t xml:space="preserve">na dan </w:t>
      </w:r>
      <w:r w:rsidR="00FF348F">
        <w:t>21</w:t>
      </w:r>
      <w:r w:rsidR="00BF1A5D">
        <w:t>. kolovoza</w:t>
      </w:r>
      <w:r w:rsidR="00CB5216">
        <w:t xml:space="preserve">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FF348F">
        <w:t>10.215,89</w:t>
      </w:r>
      <w:r>
        <w:t xml:space="preserve"> </w:t>
      </w:r>
      <w:r w:rsidR="00CB5216">
        <w:t>kuna</w:t>
      </w:r>
      <w:r>
        <w:t xml:space="preserve"> te</w:t>
      </w:r>
    </w:p>
    <w:p w:rsidRDefault="00E94A62" w:rsidP="00CB5216" w:rsidR="00E94A62">
      <w:pPr>
        <w:ind w:firstLine="708"/>
        <w:jc w:val="both"/>
      </w:pPr>
      <w:r>
        <w:t xml:space="preserve">- da </w:t>
      </w:r>
      <w:r w:rsidR="00FF348F">
        <w:t>Milan Čapalija</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podnio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FF348F">
        <w:t>Milana Čapaliju</w:t>
      </w:r>
      <w:r>
        <w:t xml:space="preserve">,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w:t>
      </w:r>
      <w:r>
        <w:lastRenderedPageBreak/>
        <w:t>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774248">
        <w:t xml:space="preserve">, 26.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DA6CDA" w:rsidP="00DA6CDA" w:rsidR="00E94A62">
      <w:pPr>
        <w:jc w:val="right"/>
      </w:pPr>
      <w:r>
        <w:t>Katarina Mikulić,v.r.</w:t>
      </w:r>
    </w:p>
    <w:p w:rsidRDefault="00DA6CDA" w:rsidP="0071700F" w:rsidR="00DA6CD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A6CDA" w:rsidP="0071700F" w:rsidR="00DA6CD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A6CDA" w:rsidP="00CB5216" w:rsidR="00DA6CDA">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DA" w:rsidR="000D5CA4">
    <w:pPr>
      <w:pStyle w:val="Podnoje"/>
      <w:jc w:val="center"/>
    </w:pPr>
  </w:p>
  <w:p w:rsidRDefault="00DA6CDA"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CDA"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FF348F">
      <w:t>828</w:t>
    </w:r>
    <w:r w:rsidR="00CB5216">
      <w:t>/2017-</w:t>
    </w:r>
    <w:r w:rsidR="00774248">
      <w:t>6</w:t>
    </w:r>
  </w:p>
  <w:p w:rsidRDefault="00DA6CDA"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4181F"/>
    <w:rsid w:val="002C285B"/>
    <w:rsid w:val="003C2F22"/>
    <w:rsid w:val="00413BD6"/>
    <w:rsid w:val="00417EA6"/>
    <w:rsid w:val="0071519E"/>
    <w:rsid w:val="00774248"/>
    <w:rsid w:val="007A1408"/>
    <w:rsid w:val="007F7A84"/>
    <w:rsid w:val="00814EDB"/>
    <w:rsid w:val="00815142"/>
    <w:rsid w:val="00853B3E"/>
    <w:rsid w:val="00981D37"/>
    <w:rsid w:val="00A51DE9"/>
    <w:rsid w:val="00AC737E"/>
    <w:rsid w:val="00B7506F"/>
    <w:rsid w:val="00BF1A5D"/>
    <w:rsid w:val="00CB5216"/>
    <w:rsid w:val="00D778AF"/>
    <w:rsid w:val="00D8632A"/>
    <w:rsid w:val="00DA6CDA"/>
    <w:rsid w:val="00DD0D50"/>
    <w:rsid w:val="00E94A62"/>
    <w:rsid w:val="00EB6A52"/>
    <w:rsid w:val="00F2599E"/>
    <w:rsid w:val="00FF3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DA6CDA"/>
    <w:rPr>
      <w:color w:val="808080"/>
      <w:bdr w:space="0" w:sz="0" w:color="auto" w:val="none"/>
      <w:shd w:fill="auto" w:color="auto" w:val="clear"/>
    </w:rPr>
  </w:style>
  <w:style w:customStyle="true" w:styleId="eSPISCCParagraphDefaultFont" w:type="character">
    <w:name w:val="eSPIS_CC_Paragraph Default Font"/>
    <w:basedOn w:val="Zadanifontodlomka"/>
    <w:rsid w:val="00DA6C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6CDA"/>
    <w:rPr>
      <w:b/>
      <w:bdr w:space="0" w:sz="0" w:color="auto" w:val="none"/>
      <w:shd w:fill="FFFFCC" w:color="auto" w:val="clear"/>
      <w:lang w:val="hr-HR"/>
    </w:rPr>
  </w:style>
  <w:style w:customStyle="true" w:styleId="PozadinaSvijetloCrvena" w:type="character">
    <w:name w:val="Pozadina_SvijetloCrvena"/>
    <w:basedOn w:val="eSPISCCParagraphDefaultFont"/>
    <w:rsid w:val="00DA6C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6CDA"/>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DA6CD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DA6CDA"/>
    <w:rPr>
      <w:color w:val="808080"/>
      <w:bdr w:color="auto" w:space="0" w:sz="0" w:val="none"/>
      <w:shd w:color="auto" w:fill="auto" w:val="clear"/>
    </w:rPr>
  </w:style>
  <w:style w:customStyle="1" w:styleId="eSPISCCParagraphDefaultFont" w:type="character">
    <w:name w:val="eSPIS_CC_Paragraph Default Font"/>
    <w:basedOn w:val="Zadanifontodlomka"/>
    <w:rsid w:val="00DA6C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6CDA"/>
    <w:rPr>
      <w:b/>
      <w:bdr w:color="auto" w:space="0" w:sz="0" w:val="none"/>
      <w:shd w:color="auto" w:fill="FFFFCC" w:val="clear"/>
      <w:lang w:val="hr-HR"/>
    </w:rPr>
  </w:style>
  <w:style w:customStyle="1" w:styleId="PozadinaSvijetloCrvena" w:type="character">
    <w:name w:val="Pozadina_SvijetloCrvena"/>
    <w:basedOn w:val="eSPISCCParagraphDefaultFont"/>
    <w:rsid w:val="00DA6C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6CDA"/>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DA6CD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St-828/2017</izvorni_sadrzaj>
    <derivirana_varijabla naziv="DomainObject.Predmet.OznakaBroj_1">St-828/2017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MILAN ČAPALIJA j.d.o.o. za ugostiteljstvo</izvorni_sadrzaj>
    <derivirana_varijabla naziv="DomainObject.Predmet.ProtustrankaFormated_1">  MILAN ČAPALIJA j.d.o.o. za ugostiteljstvo</derivirana_varijabla>
  </DomainObject.Predmet.ProtustrankaFormated>
  <DomainObject.Predmet.ProtustrankaFormatedOIB>
    <izvorni_sadrzaj>  MILAN ČAPALIJA j.d.o.o. za ugostiteljstvo, OIB 58560951709</izvorni_sadrzaj>
    <derivirana_varijabla naziv="DomainObject.Predmet.ProtustrankaFormatedOIB_1">  MILAN ČAPALIJA j.d.o.o. za ugostiteljstvo, OIB 58560951709</derivirana_varijabla>
  </DomainObject.Predmet.ProtustrankaFormatedOIB>
  <DomainObject.Predmet.ProtustrankaFormatedWithAdress>
    <izvorni_sadrzaj> MILAN ČAPALIJA j.d.o.o. za ugostiteljstvo, Kupinica 18, 21222 Vinišće</izvorni_sadrzaj>
    <derivirana_varijabla naziv="DomainObject.Predmet.ProtustrankaFormatedWithAdress_1"> MILAN ČAPALIJA j.d.o.o. za ugostiteljstvo, Kupinica 18, 21222 Vinišće</derivirana_varijabla>
  </DomainObject.Predmet.ProtustrankaFormatedWithAdress>
  <DomainObject.Predmet.ProtustrankaFormatedWithAdressOIB>
    <izvorni_sadrzaj> MILAN ČAPALIJA j.d.o.o. za ugostiteljstvo, OIB 58560951709, Kupinica 18, 21222 Vinišće</izvorni_sadrzaj>
    <derivirana_varijabla naziv="DomainObject.Predmet.ProtustrankaFormatedWithAdressOIB_1"> MILAN ČAPALIJA j.d.o.o. za ugostiteljstvo, OIB 58560951709, Kupinica 18, 21222 Vinišće</derivirana_varijabla>
  </DomainObject.Predmet.ProtustrankaFormatedWithAdressOIB>
  <DomainObject.Predmet.ProtustrankaWithAdress>
    <izvorni_sadrzaj>MILAN ČAPALIJA j.d.o.o. za ugostiteljstvo Kupinica 18, 21222 Vinišće</izvorni_sadrzaj>
    <derivirana_varijabla naziv="DomainObject.Predmet.ProtustrankaWithAdress_1">MILAN ČAPALIJA j.d.o.o. za ugostiteljstvo Kupinica 18, 21222 Vinišće</derivirana_varijabla>
  </DomainObject.Predmet.ProtustrankaWithAdress>
  <DomainObject.Predmet.ProtustrankaWithAdressOIB>
    <izvorni_sadrzaj>MILAN ČAPALIJA j.d.o.o. za ugostiteljstvo, OIB 58560951709, Kupinica 18, 21222 Vinišće</izvorni_sadrzaj>
    <derivirana_varijabla naziv="DomainObject.Predmet.ProtustrankaWithAdressOIB_1">MILAN ČAPALIJA j.d.o.o. za ugostiteljstvo, OIB 58560951709, Kupinica 18, 21222 Vinišće</derivirana_varijabla>
  </DomainObject.Predmet.ProtustrankaWithAdressOIB>
  <DomainObject.Predmet.ProtustrankaNazivFormated>
    <izvorni_sadrzaj>MILAN ČAPALIJA j.d.o.o. za ugostiteljstvo</izvorni_sadrzaj>
    <derivirana_varijabla naziv="DomainObject.Predmet.ProtustrankaNazivFormated_1">MILAN ČAPALIJA j.d.o.o. za ugostiteljstvo</derivirana_varijabla>
  </DomainObject.Predmet.ProtustrankaNazivFormated>
  <DomainObject.Predmet.ProtustrankaNazivFormatedOIB>
    <izvorni_sadrzaj>MILAN ČAPALIJA j.d.o.o. za ugostiteljstvo, OIB 58560951709</izvorni_sadrzaj>
    <derivirana_varijabla naziv="DomainObject.Predmet.ProtustrankaNazivFormatedOIB_1">MILAN ČAPALIJA j.d.o.o. za ugostiteljstvo, OIB 58560951709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10215.89</izvorni_sadrzaj>
    <derivirana_varijabla naziv="DomainObject.Predmet.TrenutnaVrijednost_1">10215.89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MILAN ČAPALIJA j.d.o.o. za ugostiteljstvo</item>
    </izvorni_sadrzaj>
    <derivirana_varijabla naziv="DomainObject.Predmet.ProtuStrankaListFormated_1">
      <item>MILAN ČAPALIJA j.d.o.o. za ugostiteljstvo</item>
    </derivirana_varijabla>
  </DomainObject.Predmet.ProtuStrankaListFormated>
  <DomainObject.Predmet.ProtuStrankaListFormatedOIB>
    <izvorni_sadrzaj>
      <item>MILAN ČAPALIJA j.d.o.o. za ugostiteljstvo, OIB 58560951709</item>
    </izvorni_sadrzaj>
    <derivirana_varijabla naziv="DomainObject.Predmet.ProtuStrankaListFormatedOIB_1">
      <item>MILAN ČAPALIJA j.d.o.o. za ugostiteljstvo, OIB 58560951709</item>
    </derivirana_varijabla>
  </DomainObject.Predmet.ProtuStrankaListFormatedOIB>
  <DomainObject.Predmet.ProtuStrankaListFormatedWithAdress>
    <izvorni_sadrzaj>
      <item>MILAN ČAPALIJA j.d.o.o. za ugostiteljstvo, Kupinica 18, 21222 Vinišće</item>
    </izvorni_sadrzaj>
    <derivirana_varijabla naziv="DomainObject.Predmet.ProtuStrankaListFormatedWithAdress_1">
      <item>MILAN ČAPALIJA j.d.o.o. za ugostiteljstvo, Kupinica 18, 21222 Vinišće</item>
    </derivirana_varijabla>
  </DomainObject.Predmet.ProtuStrankaListFormatedWithAdress>
  <DomainObject.Predmet.ProtuStrankaListFormatedWithAdressOIB>
    <izvorni_sadrzaj>
      <item>MILAN ČAPALIJA j.d.o.o. za ugostiteljstvo, OIB 58560951709, Kupinica 18, 21222 Vinišće</item>
    </izvorni_sadrzaj>
    <derivirana_varijabla naziv="DomainObject.Predmet.ProtuStrankaListFormatedWithAdressOIB_1">
      <item>MILAN ČAPALIJA j.d.o.o. za ugostiteljstvo, OIB 58560951709, Kupinica 18, 21222 Vinišće</item>
    </derivirana_varijabla>
  </DomainObject.Predmet.ProtuStrankaListFormatedWithAdressOIB>
  <DomainObject.Predmet.ProtuStrankaListNazivFormated>
    <izvorni_sadrzaj>
      <item>MILAN ČAPALIJA j.d.o.o. za ugostiteljstvo</item>
    </izvorni_sadrzaj>
    <derivirana_varijabla naziv="DomainObject.Predmet.ProtuStrankaListNazivFormated_1">
      <item>MILAN ČAPALIJA j.d.o.o. za ugostiteljstvo</item>
    </derivirana_varijabla>
  </DomainObject.Predmet.ProtuStrankaListNazivFormated>
  <DomainObject.Predmet.ProtuStrankaListNazivFormatedOIB>
    <izvorni_sadrzaj>
      <item>MILAN ČAPALIJA j.d.o.o. za ugostiteljstvo, OIB 58560951709</item>
    </izvorni_sadrzaj>
    <derivirana_varijabla naziv="DomainObject.Predmet.ProtuStrankaListNazivFormatedOIB_1">
      <item>MILAN ČAPALIJA j.d.o.o. za ugostiteljstvo, OIB 58560951709</item>
    </derivirana_varijabla>
  </DomainObject.Predmet.ProtuStrankaListNazivFormatedOIB>
  <DomainObject.Predmet.OstaliListFormated>
    <izvorni_sadrzaj>
      <item>Milan Čapalija</item>
    </izvorni_sadrzaj>
    <derivirana_varijabla naziv="DomainObject.Predmet.OstaliListFormated_1">
      <item>Milan Čapalija</item>
    </derivirana_varijabla>
  </DomainObject.Predmet.OstaliListFormated>
  <DomainObject.Predmet.OstaliListFormatedOIB>
    <izvorni_sadrzaj>
      <item>Milan Čapalija, OIB 64542670839</item>
    </izvorni_sadrzaj>
    <derivirana_varijabla naziv="DomainObject.Predmet.OstaliListFormatedOIB_1">
      <item>Milan Čapalija, OIB 64542670839</item>
    </derivirana_varijabla>
  </DomainObject.Predmet.OstaliListFormatedOIB>
  <DomainObject.Predmet.OstaliListFormatedWithAdress>
    <izvorni_sadrzaj>
      <item>Milan Čapalija, Put Vulini 5, 21222 Vinišće</item>
    </izvorni_sadrzaj>
    <derivirana_varijabla naziv="DomainObject.Predmet.OstaliListFormatedWithAdress_1">
      <item>Milan Čapalija, Put Vulini 5, 21222 Vinišće</item>
    </derivirana_varijabla>
  </DomainObject.Predmet.OstaliListFormatedWithAdress>
  <DomainObject.Predmet.OstaliListFormatedWithAdressOIB>
    <izvorni_sadrzaj>
      <item>Milan Čapalija, OIB 64542670839, Put Vulini 5, 21222 Vinišće</item>
    </izvorni_sadrzaj>
    <derivirana_varijabla naziv="DomainObject.Predmet.OstaliListFormatedWithAdressOIB_1">
      <item>Milan Čapalija, OIB 64542670839, Put Vulini 5, 21222 Vinišće</item>
    </derivirana_varijabla>
  </DomainObject.Predmet.OstaliListFormatedWithAdressOIB>
  <DomainObject.Predmet.OstaliListNazivFormated>
    <izvorni_sadrzaj>
      <item>Milan Čapalija</item>
    </izvorni_sadrzaj>
    <derivirana_varijabla naziv="DomainObject.Predmet.OstaliListNazivFormated_1">
      <item>Milan Čapalija</item>
    </derivirana_varijabla>
  </DomainObject.Predmet.OstaliListNazivFormated>
  <DomainObject.Predmet.OstaliListNazivFormatedOIB>
    <izvorni_sadrzaj>
      <item>Milan Čapalija, OIB 64542670839</item>
    </izvorni_sadrzaj>
    <derivirana_varijabla naziv="DomainObject.Predmet.OstaliListNazivFormatedOIB_1">
      <item>Milan Čapalija, OIB 64542670839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MILAN ČAPALIJA j.d.o.o. za ugostiteljstvo</izvorni_sadrzaj>
    <derivirana_varijabla naziv="DomainObject.Predmet.ProtustrankaIDrugi_1">MILAN ČAPALIJA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MILAN ČAPALIJA j.d.o.o. za ugostiteljstvo, OIB 58560951709, Kupinica 18, 21222 Vinišće</izvorni_sadrzaj>
    <derivirana_varijabla naziv="DomainObject.Predmet.ProtustrankaIDrugiAdressOIB_1">MILAN ČAPALIJA j.d.o.o. za ugostiteljstvo, OIB 58560951709, Kupinica 18, 21222 Vinišće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ČAPALIJA j.d.o.o. za ugostiteljstvo</item>
      <item>FINANCIJSKA AGENCIJA, RC SPLIT</item>
      <item>Milan Čapalija</item>
    </izvorni_sadrzaj>
    <derivirana_varijabla naziv="DomainObject.Predmet.SudioniciListNaziv_1">
      <item>MILAN ČAPALIJA j.d.o.o. za ugostiteljstvo</item>
      <item>FINANCIJSKA AGENCIJA, RC SPLIT</item>
      <item>Milan Čapalija</item>
    </derivirana_varijabla>
  </DomainObject.Predmet.SudioniciListNaziv>
  <DomainObject.Predmet.SudioniciListAdressOIB>
    <izvorni_sadrzaj>
      <item>MILAN ČAPALIJA j.d.o.o. za ugostiteljstvo, OIB 58560951709, Kupinica 18,21222 Vinišće</item>
      <item>FINANCIJSKA AGENCIJA, RC SPLIT, OIB 85821130368, Mažuranićevo šetalište 24 b,21000 Split</item>
      <item>Milan Čapalija, OIB 64542670839, Put Vulini 5,21222 Vinišće</item>
    </izvorni_sadrzaj>
    <derivirana_varijabla naziv="DomainObject.Predmet.SudioniciListAdressOIB_1">
      <item>MILAN ČAPALIJA j.d.o.o. za ugostiteljstvo, OIB 58560951709, Kupinica 18,21222 Vinišće</item>
      <item>FINANCIJSKA AGENCIJA, RC SPLIT, OIB 85821130368, Mažuranićevo šetalište 24 b,21000 Split</item>
      <item>Milan Čapalija, OIB 64542670839, Put Vulini 5,21222 Vinišće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58560951709</item>
      <item>, OIB 85821130368</item>
      <item>, OIB 64542670839</item>
    </izvorni_sadrzaj>
    <derivirana_varijabla naziv="DomainObject.Predmet.SudioniciListNazivOIB_1">
      <item>, OIB 58560951709</item>
      <item>, OIB 85821130368</item>
      <item>, OIB 64542670839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1041</properties:Words>
  <properties:Characters>5747</properties:Characters>
  <properties:Lines>118</properties:Lines>
  <properties:Paragraphs>29</properties:Paragraphs>
  <properties:TotalTime>15</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2018-09-26T09:54:00Z</cp:lastPrinted>
  <dcterms:modified xmlns:xsi="http://www.w3.org/2001/XMLSchema-instance" xsi:type="dcterms:W3CDTF">2018-09-26T09:54:00Z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