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89fbfd" w14:paraId="689fbfd" w:rsidRDefault="007A220C" w:rsidP="007A220C" w:rsidR="007A220C">
      <w:pPr>
        <w15:collapsed w:val="false"/>
      </w:pPr>
      <w:bookmarkStart w:name="_GoBack" w:id="0"/>
      <w:bookmarkEnd w:id="0"/>
      <w:r w:rsidRPr="00311C8D">
        <w:t xml:space="preserve">   </w:t>
      </w:r>
      <w:r>
        <w:t xml:space="preserve">           </w:t>
      </w:r>
      <w:r w:rsidRPr="00311C8D">
        <w:t xml:space="preserve">    </w:t>
      </w:r>
      <w:r w:rsidRPr="00311C8D">
        <w:rPr>
          <w:noProof/>
        </w:rPr>
        <w:drawing>
          <wp:inline distR="0" distL="0" distB="0" distT="0">
            <wp:extent cy="602040" cx="558800"/>
            <wp:effectExtent b="7620" r="0" t="0" l="0"/>
            <wp:docPr descr="HR grb" name="Slika 1" id="1"/>
            <wp:cNvGraphicFramePr>
              <a:graphicFrameLocks noChangeAspect="true"/>
            </wp:cNvGraphicFramePr>
            <a:graphic>
              <a:graphicData uri="http://schemas.openxmlformats.org/drawingml/2006/picture">
                <pic:pic>
                  <pic:nvPicPr>
                    <pic:cNvPr descr="HR grb"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4231" cx="560834"/>
                    </a:xfrm>
                    <a:prstGeom prst="rect">
                      <a:avLst/>
                    </a:prstGeom>
                    <a:noFill/>
                    <a:ln>
                      <a:noFill/>
                    </a:ln>
                  </pic:spPr>
                </pic:pic>
              </a:graphicData>
            </a:graphic>
          </wp:inline>
        </w:drawing>
      </w:r>
    </w:p>
    <w:p w:rsidRDefault="007A220C" w:rsidP="007A220C" w:rsidR="007A220C" w:rsidRPr="00311C8D">
      <w:r w:rsidRPr="00311C8D">
        <w:t xml:space="preserve">         </w:t>
      </w:r>
      <w:r>
        <w:t xml:space="preserve">   </w:t>
      </w:r>
      <w:r w:rsidRPr="00311C8D">
        <w:t xml:space="preserve">                                  </w:t>
      </w:r>
    </w:p>
    <w:p w:rsidRDefault="007A220C" w:rsidP="007A220C" w:rsidR="007A220C" w:rsidRPr="00311C8D">
      <w:r w:rsidRPr="00311C8D">
        <w:t xml:space="preserve">  </w:t>
      </w:r>
      <w:r>
        <w:t xml:space="preserve"> </w:t>
      </w:r>
      <w:r w:rsidRPr="00311C8D">
        <w:t xml:space="preserve">REPUBLIKA HRVATSKA </w:t>
      </w:r>
      <w:r w:rsidRPr="00311C8D">
        <w:tab/>
      </w:r>
      <w:r w:rsidRPr="00311C8D">
        <w:tab/>
      </w:r>
      <w:r w:rsidRPr="00311C8D">
        <w:tab/>
      </w:r>
      <w:r w:rsidRPr="00311C8D">
        <w:tab/>
      </w:r>
      <w:r w:rsidRPr="00311C8D">
        <w:tab/>
      </w:r>
    </w:p>
    <w:p w:rsidRDefault="007A220C" w:rsidP="007A220C" w:rsidR="007A220C" w:rsidRPr="00311C8D">
      <w:r w:rsidRPr="00311C8D">
        <w:t xml:space="preserve"> TRGOVAČKI SUD U RIJECI </w:t>
      </w:r>
    </w:p>
    <w:p w:rsidRDefault="007A220C" w:rsidP="007A220C" w:rsidR="007A220C" w:rsidRPr="00311C8D">
      <w:r w:rsidRPr="00311C8D">
        <w:t xml:space="preserve">       Rijeka, Zadarska 1-3</w:t>
      </w:r>
    </w:p>
    <w:p w:rsidRDefault="007A220C" w:rsidP="007A220C" w:rsidR="007A220C" w:rsidRPr="00311C8D">
      <w:pPr>
        <w:jc w:val="both"/>
      </w:pPr>
      <w:r w:rsidRPr="00311C8D">
        <w:t xml:space="preserve"> </w:t>
      </w:r>
    </w:p>
    <w:p w:rsidRDefault="001D37B4" w:rsidP="00560F4A" w:rsidR="001D37B4">
      <w:pPr>
        <w:jc w:val="both"/>
        <w:rPr>
          <w:rFonts w:eastAsia="MS Mincho"/>
        </w:rPr>
      </w:pPr>
    </w:p>
    <w:p w:rsidRDefault="00CE7225" w:rsidP="00560F4A" w:rsidR="00CE7225">
      <w:pPr>
        <w:jc w:val="both"/>
        <w:rPr>
          <w:rFonts w:eastAsia="MS Mincho"/>
        </w:rPr>
      </w:pPr>
    </w:p>
    <w:p w:rsidRDefault="0055089B" w:rsidP="0055089B" w:rsidR="0055089B" w:rsidRPr="00497CA7">
      <w:pPr>
        <w:jc w:val="center"/>
        <w:rPr>
          <w:rFonts w:eastAsia="MS Mincho"/>
        </w:rPr>
      </w:pPr>
      <w:r w:rsidRPr="00497CA7">
        <w:rPr>
          <w:rFonts w:eastAsia="MS Mincho"/>
        </w:rPr>
        <w:t>R</w:t>
      </w:r>
      <w:r>
        <w:rPr>
          <w:rFonts w:eastAsia="MS Mincho"/>
        </w:rPr>
        <w:t xml:space="preserve"> </w:t>
      </w:r>
      <w:r w:rsidRPr="00497CA7">
        <w:rPr>
          <w:rFonts w:eastAsia="MS Mincho"/>
        </w:rPr>
        <w:t>E</w:t>
      </w:r>
      <w:r>
        <w:rPr>
          <w:rFonts w:eastAsia="MS Mincho"/>
        </w:rPr>
        <w:t xml:space="preserve"> </w:t>
      </w:r>
      <w:r w:rsidRPr="00497CA7">
        <w:rPr>
          <w:rFonts w:eastAsia="MS Mincho"/>
        </w:rPr>
        <w:t>P</w:t>
      </w:r>
      <w:r>
        <w:rPr>
          <w:rFonts w:eastAsia="MS Mincho"/>
        </w:rPr>
        <w:t xml:space="preserve"> </w:t>
      </w:r>
      <w:r w:rsidRPr="00497CA7">
        <w:rPr>
          <w:rFonts w:eastAsia="MS Mincho"/>
        </w:rPr>
        <w:t>U</w:t>
      </w:r>
      <w:r>
        <w:rPr>
          <w:rFonts w:eastAsia="MS Mincho"/>
        </w:rPr>
        <w:t xml:space="preserve"> </w:t>
      </w:r>
      <w:r w:rsidRPr="00497CA7">
        <w:rPr>
          <w:rFonts w:eastAsia="MS Mincho"/>
        </w:rPr>
        <w:t>B</w:t>
      </w:r>
      <w:r>
        <w:rPr>
          <w:rFonts w:eastAsia="MS Mincho"/>
        </w:rPr>
        <w:t xml:space="preserve"> </w:t>
      </w:r>
      <w:r w:rsidRPr="00497CA7">
        <w:rPr>
          <w:rFonts w:eastAsia="MS Mincho"/>
        </w:rPr>
        <w:t>L</w:t>
      </w:r>
      <w:r>
        <w:rPr>
          <w:rFonts w:eastAsia="MS Mincho"/>
        </w:rPr>
        <w:t xml:space="preserve"> </w:t>
      </w:r>
      <w:r w:rsidRPr="00497CA7">
        <w:rPr>
          <w:rFonts w:eastAsia="MS Mincho"/>
        </w:rPr>
        <w:t>I</w:t>
      </w:r>
      <w:r>
        <w:rPr>
          <w:rFonts w:eastAsia="MS Mincho"/>
        </w:rPr>
        <w:t xml:space="preserve"> </w:t>
      </w:r>
      <w:r w:rsidRPr="00497CA7">
        <w:rPr>
          <w:rFonts w:eastAsia="MS Mincho"/>
        </w:rPr>
        <w:t>K</w:t>
      </w:r>
      <w:r>
        <w:rPr>
          <w:rFonts w:eastAsia="MS Mincho"/>
        </w:rPr>
        <w:t xml:space="preserve"> </w:t>
      </w:r>
      <w:r w:rsidRPr="00497CA7">
        <w:rPr>
          <w:rFonts w:eastAsia="MS Mincho"/>
        </w:rPr>
        <w:t xml:space="preserve">A </w:t>
      </w:r>
      <w:r>
        <w:rPr>
          <w:rFonts w:eastAsia="MS Mincho"/>
        </w:rPr>
        <w:t xml:space="preserve">  </w:t>
      </w:r>
      <w:r w:rsidRPr="00497CA7">
        <w:rPr>
          <w:rFonts w:eastAsia="MS Mincho"/>
        </w:rPr>
        <w:t>H</w:t>
      </w:r>
      <w:r>
        <w:rPr>
          <w:rFonts w:eastAsia="MS Mincho"/>
        </w:rPr>
        <w:t xml:space="preserve"> </w:t>
      </w:r>
      <w:r w:rsidRPr="00497CA7">
        <w:rPr>
          <w:rFonts w:eastAsia="MS Mincho"/>
        </w:rPr>
        <w:t>R</w:t>
      </w:r>
      <w:r>
        <w:rPr>
          <w:rFonts w:eastAsia="MS Mincho"/>
        </w:rPr>
        <w:t xml:space="preserve"> </w:t>
      </w:r>
      <w:r w:rsidRPr="00497CA7">
        <w:rPr>
          <w:rFonts w:eastAsia="MS Mincho"/>
        </w:rPr>
        <w:t>V</w:t>
      </w:r>
      <w:r>
        <w:rPr>
          <w:rFonts w:eastAsia="MS Mincho"/>
        </w:rPr>
        <w:t xml:space="preserve"> </w:t>
      </w:r>
      <w:r w:rsidRPr="00497CA7">
        <w:rPr>
          <w:rFonts w:eastAsia="MS Mincho"/>
        </w:rPr>
        <w:t>A</w:t>
      </w:r>
      <w:r>
        <w:rPr>
          <w:rFonts w:eastAsia="MS Mincho"/>
        </w:rPr>
        <w:t xml:space="preserve"> </w:t>
      </w:r>
      <w:r w:rsidRPr="00497CA7">
        <w:rPr>
          <w:rFonts w:eastAsia="MS Mincho"/>
        </w:rPr>
        <w:t>T</w:t>
      </w:r>
      <w:r>
        <w:rPr>
          <w:rFonts w:eastAsia="MS Mincho"/>
        </w:rPr>
        <w:t xml:space="preserve"> </w:t>
      </w:r>
      <w:r w:rsidRPr="00497CA7">
        <w:rPr>
          <w:rFonts w:eastAsia="MS Mincho"/>
        </w:rPr>
        <w:t>S</w:t>
      </w:r>
      <w:r>
        <w:rPr>
          <w:rFonts w:eastAsia="MS Mincho"/>
        </w:rPr>
        <w:t xml:space="preserve"> </w:t>
      </w:r>
      <w:r w:rsidRPr="00497CA7">
        <w:rPr>
          <w:rFonts w:eastAsia="MS Mincho"/>
        </w:rPr>
        <w:t>K</w:t>
      </w:r>
      <w:r>
        <w:rPr>
          <w:rFonts w:eastAsia="MS Mincho"/>
        </w:rPr>
        <w:t xml:space="preserve"> </w:t>
      </w:r>
      <w:r w:rsidRPr="00497CA7">
        <w:rPr>
          <w:rFonts w:eastAsia="MS Mincho"/>
        </w:rPr>
        <w:t>A</w:t>
      </w:r>
    </w:p>
    <w:p w:rsidRDefault="00D954AA" w:rsidP="00560F4A" w:rsidR="00D954AA" w:rsidRPr="00497CA7">
      <w:pPr>
        <w:jc w:val="center"/>
        <w:rPr>
          <w:rFonts w:eastAsia="MS Mincho"/>
        </w:rPr>
      </w:pPr>
    </w:p>
    <w:p w:rsidRDefault="007A220C" w:rsidP="00560F4A" w:rsidR="00306FA7" w:rsidRPr="00497CA7">
      <w:pPr>
        <w:jc w:val="center"/>
        <w:rPr>
          <w:rFonts w:eastAsia="MS Mincho"/>
        </w:rPr>
      </w:pPr>
      <w:r w:rsidRPr="00497CA7">
        <w:rPr>
          <w:rFonts w:eastAsia="MS Mincho"/>
        </w:rPr>
        <w:t>R J E Š E N</w:t>
      </w:r>
      <w:r>
        <w:rPr>
          <w:rFonts w:eastAsia="MS Mincho"/>
        </w:rPr>
        <w:t xml:space="preserve"> </w:t>
      </w:r>
      <w:r w:rsidRPr="00497CA7">
        <w:rPr>
          <w:rFonts w:eastAsia="MS Mincho"/>
        </w:rPr>
        <w:t>J E</w:t>
      </w:r>
      <w:r>
        <w:rPr>
          <w:rFonts w:eastAsia="MS Mincho"/>
        </w:rPr>
        <w:t xml:space="preserve">  O  D O S U D I </w:t>
      </w:r>
    </w:p>
    <w:p w:rsidRDefault="00247EBE" w:rsidP="00560F4A" w:rsidR="00247EBE">
      <w:pPr>
        <w:jc w:val="both"/>
        <w:rPr>
          <w:rFonts w:eastAsia="MS Mincho"/>
        </w:rPr>
      </w:pPr>
    </w:p>
    <w:p w:rsidRDefault="00827B19" w:rsidP="00560F4A" w:rsidR="00827B19" w:rsidRPr="00497CA7">
      <w:pPr>
        <w:jc w:val="both"/>
        <w:rPr>
          <w:rFonts w:eastAsia="MS Mincho"/>
        </w:rPr>
      </w:pPr>
    </w:p>
    <w:p w:rsidRDefault="00306FA7" w:rsidP="00425473" w:rsidR="00425473" w:rsidRPr="00D973F3">
      <w:pPr>
        <w:jc w:val="both"/>
        <w:rPr>
          <w:rFonts w:eastAsia="MS Mincho"/>
        </w:rPr>
      </w:pPr>
      <w:r w:rsidRPr="00497CA7">
        <w:rPr>
          <w:rFonts w:eastAsia="MS Mincho"/>
        </w:rPr>
        <w:t xml:space="preserve"> </w:t>
      </w:r>
      <w:r w:rsidRPr="00497CA7">
        <w:rPr>
          <w:rFonts w:eastAsia="MS Mincho"/>
        </w:rPr>
        <w:tab/>
      </w:r>
    </w:p>
    <w:p w:rsidRDefault="00425473" w:rsidP="00560F4A" w:rsidR="00A81F61" w:rsidRPr="00497CA7">
      <w:pPr>
        <w:jc w:val="both"/>
        <w:rPr>
          <w:rFonts w:eastAsia="MS Mincho"/>
        </w:rPr>
      </w:pPr>
      <w:r w:rsidRPr="00D973F3">
        <w:rPr>
          <w:rFonts w:eastAsia="MS Mincho"/>
        </w:rPr>
        <w:tab/>
      </w:r>
      <w:r w:rsidRPr="00D973F3">
        <w:t>Trgovački sud u Rijeci, po Liljani Ugrin</w:t>
      </w:r>
      <w:r w:rsidR="0055089B">
        <w:t xml:space="preserve"> </w:t>
      </w:r>
      <w:r w:rsidRPr="00D973F3">
        <w:t>stečajnom sucu u predmetu provođenja stečajnog postupka nad dužnikom TRANSADRIA međunarodna špedicija d.d. u stečaju Rijeka, Riva Boduli 1 ( MBS: 040018403</w:t>
      </w:r>
      <w:r w:rsidR="0055089B">
        <w:t xml:space="preserve"> - </w:t>
      </w:r>
      <w:r w:rsidRPr="00D973F3">
        <w:t xml:space="preserve">OIB: 47965841018 ) </w:t>
      </w:r>
      <w:r w:rsidR="00841C94" w:rsidRPr="00497CA7">
        <w:rPr>
          <w:rFonts w:eastAsia="MS Mincho"/>
        </w:rPr>
        <w:t xml:space="preserve">na ročištu </w:t>
      </w:r>
      <w:r w:rsidR="00D954AA" w:rsidRPr="00497CA7">
        <w:rPr>
          <w:rFonts w:eastAsia="MS Mincho"/>
        </w:rPr>
        <w:t xml:space="preserve">za javnu dražbu </w:t>
      </w:r>
      <w:r w:rsidR="00841C94" w:rsidRPr="00497CA7">
        <w:rPr>
          <w:rFonts w:eastAsia="MS Mincho"/>
        </w:rPr>
        <w:t xml:space="preserve">radi prodaje </w:t>
      </w:r>
      <w:r w:rsidR="00D7451F" w:rsidRPr="00497CA7">
        <w:rPr>
          <w:rFonts w:eastAsia="MS Mincho"/>
        </w:rPr>
        <w:t>nekretnin</w:t>
      </w:r>
      <w:r w:rsidR="004B6504">
        <w:rPr>
          <w:rFonts w:eastAsia="MS Mincho"/>
        </w:rPr>
        <w:t>e</w:t>
      </w:r>
      <w:r w:rsidR="00841C94" w:rsidRPr="00497CA7">
        <w:rPr>
          <w:rFonts w:eastAsia="MS Mincho"/>
        </w:rPr>
        <w:t xml:space="preserve"> stečajnog dužnika </w:t>
      </w:r>
      <w:r w:rsidR="0035752D" w:rsidRPr="00497CA7">
        <w:rPr>
          <w:rFonts w:eastAsia="MS Mincho"/>
        </w:rPr>
        <w:t>o</w:t>
      </w:r>
      <w:r w:rsidR="00306FA7" w:rsidRPr="00497CA7">
        <w:rPr>
          <w:rFonts w:eastAsia="MS Mincho"/>
        </w:rPr>
        <w:t>držan</w:t>
      </w:r>
      <w:r w:rsidR="003E1330" w:rsidRPr="00497CA7">
        <w:rPr>
          <w:rFonts w:eastAsia="MS Mincho"/>
        </w:rPr>
        <w:t>om</w:t>
      </w:r>
      <w:r w:rsidR="00E2796D" w:rsidRPr="00497CA7">
        <w:rPr>
          <w:rFonts w:eastAsia="MS Mincho"/>
        </w:rPr>
        <w:t xml:space="preserve"> dana </w:t>
      </w:r>
      <w:r w:rsidR="007A220C">
        <w:t>25</w:t>
      </w:r>
      <w:r>
        <w:t>. s</w:t>
      </w:r>
      <w:r w:rsidR="007A220C">
        <w:t>iječnja 2</w:t>
      </w:r>
      <w:r w:rsidRPr="00D973F3">
        <w:rPr>
          <w:rFonts w:eastAsia="MS Mincho"/>
        </w:rPr>
        <w:t>01</w:t>
      </w:r>
      <w:r w:rsidR="007A220C">
        <w:rPr>
          <w:rFonts w:eastAsia="MS Mincho"/>
        </w:rPr>
        <w:t>7</w:t>
      </w:r>
      <w:r w:rsidR="00143BD5" w:rsidRPr="00497CA7">
        <w:rPr>
          <w:rFonts w:eastAsia="MS Mincho"/>
        </w:rPr>
        <w:t xml:space="preserve">. </w:t>
      </w:r>
      <w:r w:rsidR="00E2796D" w:rsidRPr="00497CA7">
        <w:rPr>
          <w:rFonts w:eastAsia="MS Mincho"/>
        </w:rPr>
        <w:t xml:space="preserve">u prisutnosti </w:t>
      </w:r>
      <w:r w:rsidR="007A220C" w:rsidRPr="00497CA7">
        <w:rPr>
          <w:rFonts w:eastAsia="MS Mincho"/>
        </w:rPr>
        <w:t>stečajnog upravitelja</w:t>
      </w:r>
      <w:r w:rsidR="007A220C">
        <w:rPr>
          <w:rFonts w:eastAsia="MS Mincho"/>
        </w:rPr>
        <w:t xml:space="preserve">, osobi ovlaštenoj za zastupanje ponuditelja i </w:t>
      </w:r>
      <w:r w:rsidR="003E1330" w:rsidRPr="00497CA7">
        <w:rPr>
          <w:rFonts w:eastAsia="MS Mincho"/>
        </w:rPr>
        <w:t xml:space="preserve">punomoćnika </w:t>
      </w:r>
      <w:r w:rsidR="007A220C">
        <w:rPr>
          <w:rFonts w:eastAsia="MS Mincho"/>
        </w:rPr>
        <w:t>stečajnog v</w:t>
      </w:r>
      <w:r w:rsidR="003E1330" w:rsidRPr="00497CA7">
        <w:rPr>
          <w:rFonts w:eastAsia="MS Mincho"/>
        </w:rPr>
        <w:t xml:space="preserve">jerovnika </w:t>
      </w:r>
    </w:p>
    <w:p w:rsidRDefault="0055089B" w:rsidP="00560F4A" w:rsidR="0055089B">
      <w:pPr>
        <w:jc w:val="center"/>
        <w:rPr>
          <w:rFonts w:eastAsia="MS Mincho"/>
        </w:rPr>
      </w:pPr>
    </w:p>
    <w:p w:rsidRDefault="00306FA7" w:rsidP="00560F4A" w:rsidR="00306FA7" w:rsidRPr="00497CA7">
      <w:pPr>
        <w:jc w:val="center"/>
        <w:rPr>
          <w:rFonts w:eastAsia="MS Mincho"/>
        </w:rPr>
      </w:pPr>
      <w:r w:rsidRPr="00497CA7">
        <w:rPr>
          <w:rFonts w:eastAsia="MS Mincho"/>
        </w:rPr>
        <w:t>r i j e š i o   j e</w:t>
      </w:r>
    </w:p>
    <w:p w:rsidRDefault="0055089B" w:rsidP="00560F4A" w:rsidR="0055089B">
      <w:pPr>
        <w:jc w:val="center"/>
        <w:rPr>
          <w:rFonts w:eastAsia="MS Mincho"/>
        </w:rPr>
      </w:pPr>
    </w:p>
    <w:p w:rsidRDefault="00827B19" w:rsidP="00560F4A" w:rsidR="00827B19" w:rsidRPr="00497CA7">
      <w:pPr>
        <w:jc w:val="center"/>
        <w:rPr>
          <w:rFonts w:eastAsia="MS Mincho"/>
        </w:rPr>
      </w:pPr>
    </w:p>
    <w:p w:rsidRDefault="00355E0A" w:rsidP="00497CA7" w:rsidR="00A81F61" w:rsidRPr="00497CA7">
      <w:pPr>
        <w:jc w:val="both"/>
      </w:pPr>
      <w:r w:rsidRPr="00266098">
        <w:t>I</w:t>
      </w:r>
      <w:r w:rsidR="005C5C5D" w:rsidRPr="00266098">
        <w:t>.</w:t>
      </w:r>
      <w:r w:rsidRPr="00266098">
        <w:tab/>
      </w:r>
      <w:r w:rsidR="00A81F61" w:rsidRPr="00266098">
        <w:rPr>
          <w:rFonts w:eastAsia="MS Mincho"/>
        </w:rPr>
        <w:t xml:space="preserve">Kupcu </w:t>
      </w:r>
      <w:r w:rsidR="007A220C" w:rsidRPr="007A220C">
        <w:t>MADURA PROJEKT j.d.o.o. Zagreb, Čemernička 6 ( OIB 03115509917 )</w:t>
      </w:r>
      <w:r w:rsidR="00A81F61" w:rsidRPr="00266098">
        <w:t xml:space="preserve"> d o s u đ u j e   s e</w:t>
      </w:r>
      <w:r w:rsidR="005427D9" w:rsidRPr="00266098">
        <w:t xml:space="preserve"> </w:t>
      </w:r>
      <w:r w:rsidR="00A81F61" w:rsidRPr="00266098">
        <w:t xml:space="preserve"> nekretnina stečajnog dužnika upisana u zemljišnim  knjigama</w:t>
      </w:r>
      <w:r w:rsidR="00A81F61" w:rsidRPr="00497CA7">
        <w:t xml:space="preserve"> </w:t>
      </w:r>
      <w:r w:rsidR="007A220C" w:rsidRPr="007A220C">
        <w:rPr>
          <w:rFonts w:eastAsia="MS Mincho"/>
        </w:rPr>
        <w:t>Općinskog suda u Čakovcu Zemljišno-knjižni odjel Čakovec u z.k.ul. 5058 etažno vlasništvo s određenim omjerima K.O. MURŠĆAK na k.č. 1532/31/2</w:t>
      </w:r>
      <w:r w:rsidR="007A220C">
        <w:rPr>
          <w:rFonts w:eastAsia="MS Mincho"/>
        </w:rPr>
        <w:t>, i to:</w:t>
      </w:r>
      <w:r w:rsidR="007A220C" w:rsidRPr="007A220C">
        <w:rPr>
          <w:rFonts w:eastAsia="MS Mincho"/>
        </w:rPr>
        <w:t xml:space="preserve"> </w:t>
      </w:r>
      <w:r w:rsidR="007A220C" w:rsidRPr="007A220C">
        <w:rPr>
          <w:bCs/>
        </w:rPr>
        <w:t>21. Suvlasnički dio: 399/7698 ETAŽNO VLASNIŠTVO (E-21) 1. Poslovni prostor sa sanitarnim čvorom u prizemlju i na katu, međusobno povezan internim stubištem koji se sastoji od: kancelarije, šaltera za stranke i sanitarnog čvora u prizemlju, te kancelarije na katu u ukupnoj površini od 93,21 m</w:t>
      </w:r>
      <w:r w:rsidR="007A220C" w:rsidRPr="007A220C">
        <w:rPr>
          <w:bCs/>
          <w:vertAlign w:val="superscript"/>
        </w:rPr>
        <w:t>2</w:t>
      </w:r>
      <w:r w:rsidR="007A220C">
        <w:rPr>
          <w:rFonts w:eastAsia="MS Mincho"/>
        </w:rPr>
        <w:t xml:space="preserve"> </w:t>
      </w:r>
      <w:r w:rsidR="009B2C69" w:rsidRPr="00266098">
        <w:rPr>
          <w:iCs/>
        </w:rPr>
        <w:t xml:space="preserve">po cijeni od </w:t>
      </w:r>
      <w:r w:rsidR="00143BD5" w:rsidRPr="00266098">
        <w:rPr>
          <w:iCs/>
        </w:rPr>
        <w:t xml:space="preserve"> </w:t>
      </w:r>
      <w:r w:rsidR="003B28BB">
        <w:t>50.000,00</w:t>
      </w:r>
      <w:r w:rsidR="00266098">
        <w:t xml:space="preserve"> kn</w:t>
      </w:r>
      <w:r w:rsidR="000619D9" w:rsidRPr="00497CA7">
        <w:rPr>
          <w:iCs/>
        </w:rPr>
        <w:t xml:space="preserve">. </w:t>
      </w:r>
      <w:r w:rsidR="00B52CF9" w:rsidRPr="00497CA7">
        <w:rPr>
          <w:iCs/>
        </w:rPr>
        <w:t xml:space="preserve">    </w:t>
      </w:r>
      <w:r w:rsidR="00845C1C" w:rsidRPr="00497CA7">
        <w:rPr>
          <w:iCs/>
        </w:rPr>
        <w:t xml:space="preserve"> </w:t>
      </w:r>
    </w:p>
    <w:p w:rsidRDefault="00A81F61" w:rsidP="00A81F61" w:rsidR="00A81F61">
      <w:pPr>
        <w:jc w:val="both"/>
      </w:pPr>
    </w:p>
    <w:p w:rsidRDefault="00355E0A" w:rsidP="008263CE" w:rsidR="00355E0A" w:rsidRPr="00497CA7">
      <w:pPr>
        <w:jc w:val="both"/>
      </w:pPr>
      <w:r w:rsidRPr="00497CA7">
        <w:t>II.</w:t>
      </w:r>
      <w:r w:rsidR="005C5C5D" w:rsidRPr="00497CA7">
        <w:tab/>
      </w:r>
      <w:r w:rsidRPr="00497CA7">
        <w:t>Poziva</w:t>
      </w:r>
      <w:r w:rsidR="00C54E12" w:rsidRPr="00497CA7">
        <w:t xml:space="preserve"> </w:t>
      </w:r>
      <w:r w:rsidRPr="00497CA7">
        <w:t xml:space="preserve">se </w:t>
      </w:r>
      <w:r w:rsidR="003B28BB" w:rsidRPr="007A220C">
        <w:t>MADURA PROJEKT j.d.o.o. Zagreb, Čemernička 6 ( OIB 03115509917 )</w:t>
      </w:r>
      <w:r w:rsidR="004B6504">
        <w:t xml:space="preserve"> da</w:t>
      </w:r>
      <w:r w:rsidR="00B52CF9" w:rsidRPr="00497CA7">
        <w:t xml:space="preserve"> </w:t>
      </w:r>
      <w:r w:rsidRPr="00497CA7">
        <w:t>pod prijetnjom zakonskih posljedica uplat</w:t>
      </w:r>
      <w:r w:rsidR="00B83015" w:rsidRPr="00497CA7">
        <w:t>i</w:t>
      </w:r>
      <w:r w:rsidR="00DD3865" w:rsidRPr="00497CA7">
        <w:t xml:space="preserve"> </w:t>
      </w:r>
      <w:r w:rsidR="00B52CF9" w:rsidRPr="00497CA7">
        <w:t xml:space="preserve">razliku u cijeni od </w:t>
      </w:r>
      <w:r w:rsidR="00266098">
        <w:t xml:space="preserve">24.953,28 </w:t>
      </w:r>
      <w:r w:rsidR="00B52CF9" w:rsidRPr="00497CA7">
        <w:t xml:space="preserve">kn,  </w:t>
      </w:r>
      <w:r w:rsidRPr="00497CA7">
        <w:t xml:space="preserve">najkasnije u roku od </w:t>
      </w:r>
      <w:r w:rsidR="00A81F61" w:rsidRPr="00497CA7">
        <w:rPr>
          <w:rFonts w:eastAsia="MS Mincho"/>
        </w:rPr>
        <w:t>3</w:t>
      </w:r>
      <w:r w:rsidRPr="00497CA7">
        <w:rPr>
          <w:rFonts w:eastAsia="MS Mincho"/>
        </w:rPr>
        <w:t>0 dana od dana pravomoćnosti rješenja o dosudi</w:t>
      </w:r>
      <w:r w:rsidRPr="00497CA7">
        <w:t xml:space="preserve">, na prolazni depozit ovoga suda otvorenog kod Hrvatske poštanske banke d.d. Zagreb </w:t>
      </w:r>
      <w:r w:rsidR="00910B82" w:rsidRPr="00497CA7">
        <w:t>broj HR5923900011300002703</w:t>
      </w:r>
      <w:r w:rsidRPr="00497CA7">
        <w:t xml:space="preserve">, poziv na br. </w:t>
      </w:r>
      <w:r w:rsidR="00266098">
        <w:rPr>
          <w:rFonts w:eastAsia="MS Mincho"/>
        </w:rPr>
        <w:t>505</w:t>
      </w:r>
      <w:r w:rsidR="006D6216" w:rsidRPr="00497CA7">
        <w:rPr>
          <w:rFonts w:eastAsia="MS Mincho"/>
        </w:rPr>
        <w:t xml:space="preserve"> </w:t>
      </w:r>
      <w:r w:rsidR="00841C94" w:rsidRPr="00497CA7">
        <w:rPr>
          <w:rFonts w:eastAsia="MS Mincho"/>
        </w:rPr>
        <w:t>1</w:t>
      </w:r>
      <w:r w:rsidR="00266098">
        <w:rPr>
          <w:rFonts w:eastAsia="MS Mincho"/>
        </w:rPr>
        <w:t>1</w:t>
      </w:r>
      <w:r w:rsidRPr="00497CA7">
        <w:t xml:space="preserve">, </w:t>
      </w:r>
      <w:r w:rsidR="00B83015" w:rsidRPr="00497CA7">
        <w:t xml:space="preserve">te </w:t>
      </w:r>
      <w:r w:rsidRPr="00497CA7">
        <w:t>da dokaz o uplati navedenog iznosa dostav</w:t>
      </w:r>
      <w:r w:rsidR="00B83015" w:rsidRPr="00497CA7">
        <w:t>i</w:t>
      </w:r>
      <w:r w:rsidRPr="00497CA7">
        <w:t xml:space="preserve"> u spis</w:t>
      </w:r>
      <w:r w:rsidR="00A81F61" w:rsidRPr="00497CA7">
        <w:t xml:space="preserve"> posl. br. 7 St-</w:t>
      </w:r>
      <w:r w:rsidR="00266098">
        <w:t>505</w:t>
      </w:r>
      <w:r w:rsidR="00A81F61" w:rsidRPr="00497CA7">
        <w:t>/1</w:t>
      </w:r>
      <w:r w:rsidR="00266098">
        <w:t>1</w:t>
      </w:r>
      <w:r w:rsidR="00CE7225">
        <w:t xml:space="preserve">.  </w:t>
      </w:r>
    </w:p>
    <w:p w:rsidRDefault="00355E0A" w:rsidP="00355E0A" w:rsidR="00355E0A" w:rsidRPr="00497CA7">
      <w:pPr>
        <w:jc w:val="both"/>
      </w:pPr>
    </w:p>
    <w:p w:rsidRDefault="00044B26" w:rsidP="00DD3865" w:rsidR="00773B48">
      <w:pPr>
        <w:jc w:val="both"/>
      </w:pPr>
      <w:r w:rsidRPr="00044B26">
        <w:t>III.</w:t>
      </w:r>
      <w:r w:rsidRPr="00044B26">
        <w:tab/>
        <w:t xml:space="preserve">Ukoliko kupac iz točke I. izreke ovog rješenja ne uplati puni iznos kupovne cijene sud će oglasiti nevažećom dosudu kupcu, te će se odrediti nova prodaja, uz uvjete određene za prodaju koja je oglašena nevažećom, te iz položene jamčevine namiriti će se </w:t>
      </w:r>
      <w:r w:rsidRPr="00044B26">
        <w:lastRenderedPageBreak/>
        <w:t>troškovi nove prodaje i naknaditi razlika između kupovnine postignute na prijašnjoj i novoj prodaji.</w:t>
      </w:r>
    </w:p>
    <w:p w:rsidRDefault="00827B19" w:rsidP="00DD3865" w:rsidR="00827B19" w:rsidRPr="00497CA7">
      <w:pPr>
        <w:jc w:val="both"/>
      </w:pPr>
    </w:p>
    <w:p w:rsidRDefault="005C5C5D" w:rsidP="003B28BB" w:rsidR="003B28BB" w:rsidRPr="003B28BB">
      <w:pPr>
        <w:autoSpaceDE w:val="false"/>
        <w:autoSpaceDN w:val="false"/>
        <w:adjustRightInd w:val="false"/>
        <w:jc w:val="both"/>
        <w:rPr>
          <w:bCs/>
        </w:rPr>
      </w:pPr>
      <w:r w:rsidRPr="003B28BB">
        <w:t xml:space="preserve">IV.    </w:t>
      </w:r>
      <w:r w:rsidR="00EB2691" w:rsidRPr="003B28BB">
        <w:t>Određuje se da će se po pravomoćnosti ovog rješenja</w:t>
      </w:r>
      <w:r w:rsidR="00E2796D" w:rsidRPr="003B28BB">
        <w:t>,</w:t>
      </w:r>
      <w:r w:rsidR="00EB2691" w:rsidRPr="003B28BB">
        <w:t xml:space="preserve"> nakon što kup</w:t>
      </w:r>
      <w:r w:rsidR="00182D59" w:rsidRPr="003B28BB">
        <w:t>a</w:t>
      </w:r>
      <w:r w:rsidR="00EB2691" w:rsidRPr="003B28BB">
        <w:t>c polož</w:t>
      </w:r>
      <w:r w:rsidR="00182D59" w:rsidRPr="003B28BB">
        <w:t>i</w:t>
      </w:r>
      <w:r w:rsidR="00497CA7" w:rsidRPr="003B28BB">
        <w:t xml:space="preserve"> razliku u cijeni,</w:t>
      </w:r>
      <w:r w:rsidR="00EB2691" w:rsidRPr="003B28BB">
        <w:t xml:space="preserve"> u zemljišnu knjigu upis</w:t>
      </w:r>
      <w:r w:rsidR="004B1373" w:rsidRPr="003B28BB">
        <w:t>a</w:t>
      </w:r>
      <w:r w:rsidR="00EB2691" w:rsidRPr="003B28BB">
        <w:t>ti u nj</w:t>
      </w:r>
      <w:r w:rsidR="00182D59" w:rsidRPr="003B28BB">
        <w:t xml:space="preserve">egovu </w:t>
      </w:r>
      <w:r w:rsidR="00EB2691" w:rsidRPr="003B28BB">
        <w:t xml:space="preserve">korist pravo vlasništva na </w:t>
      </w:r>
      <w:r w:rsidR="00D34550" w:rsidRPr="003B28BB">
        <w:t>dosuđen</w:t>
      </w:r>
      <w:r w:rsidR="00845C1C" w:rsidRPr="003B28BB">
        <w:t>oj</w:t>
      </w:r>
      <w:r w:rsidR="00D34550" w:rsidRPr="003B28BB">
        <w:t xml:space="preserve"> nekretnin</w:t>
      </w:r>
      <w:r w:rsidR="00845C1C" w:rsidRPr="003B28BB">
        <w:t>i</w:t>
      </w:r>
      <w:r w:rsidR="00D34550" w:rsidRPr="003B28BB">
        <w:t>, te će se brisati upisan</w:t>
      </w:r>
      <w:r w:rsidR="003B28BB" w:rsidRPr="003B28BB">
        <w:t>o</w:t>
      </w:r>
      <w:r w:rsidR="00D34550" w:rsidRPr="003B28BB">
        <w:t xml:space="preserve"> prav</w:t>
      </w:r>
      <w:r w:rsidR="003B28BB" w:rsidRPr="003B28BB">
        <w:t>o</w:t>
      </w:r>
      <w:r w:rsidR="00D34550" w:rsidRPr="003B28BB">
        <w:t xml:space="preserve"> zaloga </w:t>
      </w:r>
      <w:r w:rsidR="003B28BB" w:rsidRPr="003B28BB">
        <w:t xml:space="preserve">pod Z-3321/09 od 21. svibnja 2009. na temelju Ugovora o međusobnom poslovnom odnosu od 15.05.2009. godine na nekretnine TRANSADRIA d.d. Rijeka, Riva Boduli 1, OIB: 47965841018 za iznos od 900.000,00 EUR u kunskoj protuvrijednosti s kamatom i rokom dospijeća u skladu s Ugovorom, za korist: </w:t>
      </w:r>
      <w:r w:rsidR="003B28BB" w:rsidRPr="003B28BB">
        <w:rPr>
          <w:bCs/>
        </w:rPr>
        <w:t xml:space="preserve">Croatia Banka </w:t>
      </w:r>
      <w:r w:rsidR="003B28BB">
        <w:rPr>
          <w:bCs/>
        </w:rPr>
        <w:t>d.d.</w:t>
      </w:r>
      <w:r w:rsidR="003B28BB" w:rsidRPr="003B28BB">
        <w:rPr>
          <w:bCs/>
        </w:rPr>
        <w:t xml:space="preserve"> Zagreb, Podružnica Rijeka, O</w:t>
      </w:r>
      <w:r w:rsidR="003B28BB">
        <w:rPr>
          <w:bCs/>
        </w:rPr>
        <w:t>IB</w:t>
      </w:r>
      <w:r w:rsidR="003B28BB" w:rsidRPr="003B28BB">
        <w:rPr>
          <w:bCs/>
        </w:rPr>
        <w:t xml:space="preserve">: 32247795989, Riva </w:t>
      </w:r>
      <w:r w:rsidR="003B28BB">
        <w:rPr>
          <w:bCs/>
        </w:rPr>
        <w:t>b</w:t>
      </w:r>
      <w:r w:rsidR="003B28BB" w:rsidRPr="003B28BB">
        <w:rPr>
          <w:bCs/>
        </w:rPr>
        <w:t>oduli 1</w:t>
      </w:r>
      <w:r w:rsidR="003B28BB">
        <w:rPr>
          <w:bCs/>
        </w:rPr>
        <w:t>.</w:t>
      </w:r>
    </w:p>
    <w:p w:rsidRDefault="003B28BB" w:rsidP="003B28BB" w:rsidR="00992A59" w:rsidRPr="00EC2E8D">
      <w:pPr>
        <w:pStyle w:val="Obinitekst"/>
        <w:jc w:val="both"/>
        <w:rPr>
          <w:rFonts w:cs="Times New Roman" w:hAnsi="Times New Roman" w:ascii="Times New Roman"/>
          <w:szCs w:val="24"/>
        </w:rPr>
      </w:pPr>
      <w:r>
        <w:rPr>
          <w:rFonts w:cs="Times New Roman" w:hAnsi="Times New Roman" w:ascii="Times New Roman"/>
          <w:szCs w:val="24"/>
        </w:rPr>
        <w:t xml:space="preserve"> </w:t>
      </w:r>
    </w:p>
    <w:p w:rsidRDefault="003B28BB" w:rsidP="00397FA2" w:rsidR="003B28BB">
      <w:pPr>
        <w:pStyle w:val="Obinitekst"/>
        <w:jc w:val="center"/>
        <w:rPr>
          <w:rFonts w:cs="Times New Roman" w:eastAsia="MS Mincho" w:hAnsi="Times New Roman" w:ascii="Times New Roman"/>
        </w:rPr>
      </w:pPr>
    </w:p>
    <w:p w:rsidRDefault="00397FA2" w:rsidP="00397FA2" w:rsidR="00397FA2">
      <w:pPr>
        <w:pStyle w:val="Obinitekst"/>
        <w:jc w:val="center"/>
        <w:rPr>
          <w:rFonts w:cs="Times New Roman" w:eastAsia="MS Mincho" w:hAnsi="Times New Roman" w:ascii="Times New Roman"/>
        </w:rPr>
      </w:pPr>
      <w:r w:rsidRPr="00497CA7">
        <w:rPr>
          <w:rFonts w:cs="Times New Roman" w:eastAsia="MS Mincho" w:hAnsi="Times New Roman" w:ascii="Times New Roman"/>
        </w:rPr>
        <w:t>Obrazloženje</w:t>
      </w:r>
    </w:p>
    <w:p w:rsidRDefault="003B28BB" w:rsidP="00397FA2" w:rsidR="003B28BB" w:rsidRPr="00497CA7">
      <w:pPr>
        <w:pStyle w:val="Obinitekst"/>
        <w:jc w:val="center"/>
        <w:rPr>
          <w:rFonts w:cs="Times New Roman" w:eastAsia="MS Mincho" w:hAnsi="Times New Roman" w:ascii="Times New Roman"/>
        </w:rPr>
      </w:pPr>
    </w:p>
    <w:p w:rsidRDefault="00397FA2" w:rsidP="00355E0A" w:rsidR="00397FA2" w:rsidRPr="00497CA7">
      <w:pPr>
        <w:jc w:val="both"/>
      </w:pPr>
    </w:p>
    <w:p w:rsidRDefault="00306CC2" w:rsidP="00143BD5" w:rsidR="001D37B4" w:rsidRPr="00497CA7">
      <w:pPr>
        <w:jc w:val="both"/>
      </w:pPr>
      <w:r w:rsidRPr="00497CA7">
        <w:rPr>
          <w:rFonts w:eastAsia="MS Mincho"/>
        </w:rPr>
        <w:t xml:space="preserve">            </w:t>
      </w:r>
      <w:r w:rsidR="00845C1C" w:rsidRPr="00497CA7">
        <w:rPr>
          <w:rFonts w:eastAsia="MS Mincho"/>
        </w:rPr>
        <w:t>O</w:t>
      </w:r>
      <w:r w:rsidR="00277C97" w:rsidRPr="00497CA7">
        <w:rPr>
          <w:rFonts w:eastAsia="MS Mincho"/>
        </w:rPr>
        <w:t>vosudnim zaključkom</w:t>
      </w:r>
      <w:r w:rsidR="00AC37E4">
        <w:rPr>
          <w:rFonts w:eastAsia="MS Mincho"/>
        </w:rPr>
        <w:t xml:space="preserve"> pod </w:t>
      </w:r>
      <w:r w:rsidR="00277C97" w:rsidRPr="00497CA7">
        <w:rPr>
          <w:rFonts w:eastAsia="MS Mincho"/>
        </w:rPr>
        <w:t>posl</w:t>
      </w:r>
      <w:r w:rsidR="00AC37E4">
        <w:rPr>
          <w:rFonts w:eastAsia="MS Mincho"/>
        </w:rPr>
        <w:t xml:space="preserve">ovnim </w:t>
      </w:r>
      <w:r w:rsidR="00277C97" w:rsidRPr="00497CA7">
        <w:rPr>
          <w:rFonts w:eastAsia="MS Mincho"/>
        </w:rPr>
        <w:t>br</w:t>
      </w:r>
      <w:r w:rsidR="00AC37E4">
        <w:rPr>
          <w:rFonts w:eastAsia="MS Mincho"/>
        </w:rPr>
        <w:t xml:space="preserve">ojem </w:t>
      </w:r>
      <w:r w:rsidR="00EC2E8D" w:rsidRPr="00605C49">
        <w:rPr>
          <w:rFonts w:eastAsia="MS Mincho"/>
        </w:rPr>
        <w:t>7 St-505/11-</w:t>
      </w:r>
      <w:r w:rsidR="003B28BB">
        <w:rPr>
          <w:rFonts w:eastAsia="MS Mincho"/>
        </w:rPr>
        <w:t>972</w:t>
      </w:r>
      <w:r w:rsidR="00EC2E8D">
        <w:rPr>
          <w:rFonts w:eastAsia="MS Mincho"/>
        </w:rPr>
        <w:t xml:space="preserve"> </w:t>
      </w:r>
      <w:r w:rsidR="00A81F61" w:rsidRPr="00497CA7">
        <w:t xml:space="preserve">od </w:t>
      </w:r>
      <w:r w:rsidR="003B28BB">
        <w:t>7</w:t>
      </w:r>
      <w:r w:rsidR="00EC2E8D">
        <w:rPr>
          <w:bCs/>
        </w:rPr>
        <w:t xml:space="preserve">. </w:t>
      </w:r>
      <w:r w:rsidR="003B28BB">
        <w:rPr>
          <w:bCs/>
        </w:rPr>
        <w:t xml:space="preserve">prosinca </w:t>
      </w:r>
      <w:r w:rsidR="00EC2E8D">
        <w:rPr>
          <w:bCs/>
        </w:rPr>
        <w:t>2</w:t>
      </w:r>
      <w:r w:rsidR="00827B19">
        <w:rPr>
          <w:bCs/>
        </w:rPr>
        <w:t>016</w:t>
      </w:r>
      <w:r w:rsidR="004F5A45" w:rsidRPr="00497CA7">
        <w:t>.</w:t>
      </w:r>
      <w:r w:rsidR="00277C97" w:rsidRPr="00497CA7">
        <w:t xml:space="preserve"> određena je </w:t>
      </w:r>
      <w:r w:rsidR="003B28BB">
        <w:t xml:space="preserve">prodaja </w:t>
      </w:r>
      <w:r w:rsidR="00A81F61" w:rsidRPr="00497CA7">
        <w:t>nekretnin</w:t>
      </w:r>
      <w:r w:rsidR="004B6504">
        <w:t>e</w:t>
      </w:r>
      <w:r w:rsidR="00A81F61" w:rsidRPr="00497CA7">
        <w:t xml:space="preserve"> stečajnog dužnika </w:t>
      </w:r>
      <w:r w:rsidR="003B28BB">
        <w:t xml:space="preserve">pobliže opisane pod točkom I izreke ovog rješenja </w:t>
      </w:r>
      <w:r w:rsidR="001D37B4" w:rsidRPr="00497CA7">
        <w:t>s</w:t>
      </w:r>
      <w:r w:rsidR="004F5A45" w:rsidRPr="00497CA7">
        <w:t xml:space="preserve">ukladno odredbi članka 164. </w:t>
      </w:r>
      <w:r w:rsidR="004F663F" w:rsidRPr="00497CA7">
        <w:rPr>
          <w:rFonts w:eastAsia="MS Mincho"/>
          <w:bCs/>
        </w:rPr>
        <w:t>stavak</w:t>
      </w:r>
      <w:r w:rsidR="00AC37E4">
        <w:rPr>
          <w:rFonts w:eastAsia="MS Mincho"/>
          <w:bCs/>
        </w:rPr>
        <w:t xml:space="preserve"> 4. i</w:t>
      </w:r>
      <w:r w:rsidR="004F663F" w:rsidRPr="00497CA7">
        <w:rPr>
          <w:rFonts w:eastAsia="MS Mincho"/>
          <w:bCs/>
        </w:rPr>
        <w:t xml:space="preserve"> 6. </w:t>
      </w:r>
      <w:r w:rsidR="001D37B4" w:rsidRPr="00497CA7">
        <w:t>Stečajnog zakona ( „Narodne novine“ broj 44/96, 29/99, 129/00, 123/03, 82/06, 116/10, 25/12 i 133/12, u daljnjem tekstu SZ )</w:t>
      </w:r>
      <w:r w:rsidR="003E1330" w:rsidRPr="00497CA7">
        <w:t>.</w:t>
      </w:r>
      <w:r w:rsidR="001D37B4" w:rsidRPr="00497CA7">
        <w:t xml:space="preserve">  </w:t>
      </w:r>
    </w:p>
    <w:p w:rsidRDefault="003E1330" w:rsidP="00B52CF9" w:rsidR="00AC37E4">
      <w:pPr>
        <w:ind w:firstLine="708"/>
        <w:jc w:val="both"/>
        <w:rPr>
          <w:bCs/>
        </w:rPr>
      </w:pPr>
      <w:r w:rsidRPr="00497CA7">
        <w:t xml:space="preserve">Na ročištu za javnu dražbu održanom dana </w:t>
      </w:r>
      <w:r w:rsidR="003B28BB">
        <w:t>25. siječnja 2</w:t>
      </w:r>
      <w:r w:rsidR="003B28BB" w:rsidRPr="00D973F3">
        <w:rPr>
          <w:rFonts w:eastAsia="MS Mincho"/>
        </w:rPr>
        <w:t>01</w:t>
      </w:r>
      <w:r w:rsidR="003B28BB">
        <w:rPr>
          <w:rFonts w:eastAsia="MS Mincho"/>
        </w:rPr>
        <w:t>7</w:t>
      </w:r>
      <w:r w:rsidRPr="00497CA7">
        <w:t xml:space="preserve">. utvrđeno da je </w:t>
      </w:r>
      <w:r w:rsidR="001046D7" w:rsidRPr="00497CA7">
        <w:t xml:space="preserve">predmetni </w:t>
      </w:r>
      <w:r w:rsidRPr="00497CA7">
        <w:t>zaključak o prodaji nekretnin</w:t>
      </w:r>
      <w:r w:rsidR="00103252">
        <w:t>e</w:t>
      </w:r>
      <w:r w:rsidRPr="00497CA7">
        <w:t xml:space="preserve"> </w:t>
      </w:r>
      <w:r w:rsidR="00845C1C" w:rsidRPr="00497CA7">
        <w:t xml:space="preserve">dužnika </w:t>
      </w:r>
      <w:r w:rsidRPr="00497CA7">
        <w:t xml:space="preserve">objavljen na </w:t>
      </w:r>
      <w:r w:rsidR="003B28BB">
        <w:t xml:space="preserve">mrežnoj stranici e-Oglasna ploča sudova </w:t>
      </w:r>
      <w:r w:rsidR="00EB0D65" w:rsidRPr="00497CA7">
        <w:t xml:space="preserve">dana </w:t>
      </w:r>
      <w:r w:rsidR="003B28BB">
        <w:rPr>
          <w:bCs/>
        </w:rPr>
        <w:t>7</w:t>
      </w:r>
      <w:r w:rsidR="00EC2E8D">
        <w:rPr>
          <w:bCs/>
        </w:rPr>
        <w:t xml:space="preserve">. </w:t>
      </w:r>
      <w:r w:rsidR="003B28BB">
        <w:rPr>
          <w:bCs/>
        </w:rPr>
        <w:t xml:space="preserve">prosinca </w:t>
      </w:r>
      <w:r w:rsidR="00EC2E8D">
        <w:rPr>
          <w:bCs/>
        </w:rPr>
        <w:t>2</w:t>
      </w:r>
      <w:r w:rsidR="00827B19">
        <w:rPr>
          <w:bCs/>
        </w:rPr>
        <w:t>016</w:t>
      </w:r>
      <w:r w:rsidR="00EB0D65" w:rsidRPr="00497CA7">
        <w:t>.</w:t>
      </w:r>
      <w:r w:rsidR="003B28BB">
        <w:t xml:space="preserve">, </w:t>
      </w:r>
      <w:r w:rsidRPr="00497CA7">
        <w:t xml:space="preserve">te u </w:t>
      </w:r>
      <w:r w:rsidR="003B28BB">
        <w:t xml:space="preserve">Jutarnjem listu </w:t>
      </w:r>
      <w:r w:rsidRPr="00497CA7">
        <w:t>d</w:t>
      </w:r>
      <w:r w:rsidR="00EC2E8D">
        <w:t>ana</w:t>
      </w:r>
      <w:r w:rsidRPr="00497CA7">
        <w:t xml:space="preserve"> </w:t>
      </w:r>
      <w:r w:rsidR="00EC2E8D">
        <w:t xml:space="preserve">8. </w:t>
      </w:r>
      <w:r w:rsidR="003B28BB">
        <w:t xml:space="preserve">siječnja </w:t>
      </w:r>
      <w:r w:rsidRPr="00497CA7">
        <w:rPr>
          <w:bCs/>
        </w:rPr>
        <w:t>201</w:t>
      </w:r>
      <w:r w:rsidR="003B28BB">
        <w:rPr>
          <w:bCs/>
        </w:rPr>
        <w:t>7</w:t>
      </w:r>
      <w:r w:rsidRPr="00497CA7">
        <w:rPr>
          <w:bCs/>
        </w:rPr>
        <w:t>.</w:t>
      </w:r>
    </w:p>
    <w:p w:rsidRDefault="00AC37E4" w:rsidP="00B52CF9" w:rsidR="003E1330" w:rsidRPr="00497CA7">
      <w:pPr>
        <w:ind w:firstLine="708"/>
        <w:jc w:val="both"/>
      </w:pPr>
      <w:r>
        <w:rPr>
          <w:bCs/>
        </w:rPr>
        <w:t xml:space="preserve">Nadalje </w:t>
      </w:r>
      <w:r w:rsidR="00044B26">
        <w:rPr>
          <w:bCs/>
        </w:rPr>
        <w:t xml:space="preserve">da na </w:t>
      </w:r>
      <w:r w:rsidR="00044B26" w:rsidRPr="00044B26">
        <w:rPr>
          <w:bCs/>
        </w:rPr>
        <w:t>javnoj dražbi, kao kupci, mogu sudjelovati samo osobe koje su prethodno dale jamčevinu, da jamčevinu nisu dužni dati nositelji prava upisanih u zemljišnoj knjizi koja prestaju prodajom nekretnine, ako njihove tražbine dostižu iznos jamčevine i ako bi se, s obzirom na njihov prednosni red i utvrđenu vrijednost nekretnine, taj iz</w:t>
      </w:r>
      <w:r>
        <w:rPr>
          <w:bCs/>
        </w:rPr>
        <w:t xml:space="preserve">nos mogao namiriti iz kupovnine, </w:t>
      </w:r>
      <w:r w:rsidR="00044B26" w:rsidRPr="00044B26">
        <w:rPr>
          <w:bCs/>
        </w:rPr>
        <w:t>da je početna prodajna cijena predmetn</w:t>
      </w:r>
      <w:r>
        <w:rPr>
          <w:bCs/>
        </w:rPr>
        <w:t>e</w:t>
      </w:r>
      <w:r w:rsidR="00044B26" w:rsidRPr="00044B26">
        <w:rPr>
          <w:bCs/>
        </w:rPr>
        <w:t xml:space="preserve"> nekretn</w:t>
      </w:r>
      <w:r>
        <w:rPr>
          <w:bCs/>
        </w:rPr>
        <w:t>e</w:t>
      </w:r>
      <w:r w:rsidR="00044B26" w:rsidRPr="00044B26">
        <w:rPr>
          <w:bCs/>
        </w:rPr>
        <w:t xml:space="preserve"> u visini utvrđen</w:t>
      </w:r>
      <w:r>
        <w:rPr>
          <w:bCs/>
        </w:rPr>
        <w:t>e</w:t>
      </w:r>
      <w:r w:rsidR="00044B26" w:rsidRPr="00044B26">
        <w:rPr>
          <w:bCs/>
        </w:rPr>
        <w:t xml:space="preserve"> vrijednosti, </w:t>
      </w:r>
      <w:r>
        <w:rPr>
          <w:bCs/>
        </w:rPr>
        <w:t xml:space="preserve">te </w:t>
      </w:r>
      <w:r w:rsidR="00044B26" w:rsidRPr="00044B26">
        <w:rPr>
          <w:bCs/>
        </w:rPr>
        <w:t>da se ne mo</w:t>
      </w:r>
      <w:r>
        <w:rPr>
          <w:bCs/>
        </w:rPr>
        <w:t xml:space="preserve">že </w:t>
      </w:r>
      <w:r w:rsidR="00044B26" w:rsidRPr="00044B26">
        <w:rPr>
          <w:bCs/>
        </w:rPr>
        <w:t xml:space="preserve">prodati ispod te cijene, </w:t>
      </w:r>
      <w:r>
        <w:rPr>
          <w:bCs/>
        </w:rPr>
        <w:t xml:space="preserve">a </w:t>
      </w:r>
      <w:r w:rsidR="00044B26" w:rsidRPr="00044B26">
        <w:rPr>
          <w:bCs/>
        </w:rPr>
        <w:t>da će se dražba održati iako je prisutan samo jedan ponuditelj.</w:t>
      </w:r>
    </w:p>
    <w:p w:rsidRDefault="00AC37E4" w:rsidP="00EC2E8D" w:rsidR="00EC2E8D" w:rsidRPr="004B6504">
      <w:pPr>
        <w:ind w:firstLine="708"/>
        <w:jc w:val="both"/>
      </w:pPr>
      <w:r>
        <w:t>U</w:t>
      </w:r>
      <w:r w:rsidR="00EC2E8D" w:rsidRPr="004B6504">
        <w:t xml:space="preserve">vidom u </w:t>
      </w:r>
      <w:r w:rsidR="00D41F78" w:rsidRPr="004B6504">
        <w:t xml:space="preserve">ovosudno </w:t>
      </w:r>
      <w:r w:rsidR="00EC2E8D" w:rsidRPr="004B6504">
        <w:t>računovodstvo ut</w:t>
      </w:r>
      <w:r w:rsidR="00D41F78" w:rsidRPr="004B6504">
        <w:t>v</w:t>
      </w:r>
      <w:r w:rsidR="00EC2E8D" w:rsidRPr="004B6504">
        <w:t xml:space="preserve">rđeno </w:t>
      </w:r>
      <w:r w:rsidR="00D41F78" w:rsidRPr="004B6504">
        <w:t xml:space="preserve">je </w:t>
      </w:r>
      <w:r w:rsidR="00EC2E8D" w:rsidRPr="004B6504">
        <w:t xml:space="preserve">da je </w:t>
      </w:r>
      <w:r w:rsidR="00103252">
        <w:t xml:space="preserve">dana </w:t>
      </w:r>
      <w:r w:rsidR="003B28BB">
        <w:t xml:space="preserve">jedna </w:t>
      </w:r>
      <w:r w:rsidR="00EC2E8D" w:rsidRPr="004B6504">
        <w:t>jamčevina</w:t>
      </w:r>
      <w:r w:rsidR="003B28BB">
        <w:t>.</w:t>
      </w:r>
    </w:p>
    <w:p w:rsidRDefault="00044B26" w:rsidP="00044B26" w:rsidR="00044B26">
      <w:pPr>
        <w:ind w:firstLine="708"/>
        <w:jc w:val="both"/>
      </w:pPr>
      <w:r>
        <w:t xml:space="preserve">Pošto je stečajni sudac utvrdio da je udovoljeno uvjetima za održavanje ročišta za dražbu objavio je da se pristupa dražbi. </w:t>
      </w:r>
    </w:p>
    <w:p w:rsidRDefault="00044B26" w:rsidP="00044B26" w:rsidR="00044B26">
      <w:pPr>
        <w:ind w:firstLine="708"/>
        <w:jc w:val="both"/>
      </w:pPr>
      <w:r>
        <w:t xml:space="preserve">Nakon proteka deset minuta neposredno poslije stavljanja najpovoljnije ponude dražba je zaključena. </w:t>
      </w:r>
    </w:p>
    <w:p w:rsidRDefault="00044B26" w:rsidP="00044B26" w:rsidR="00044B26" w:rsidRPr="00044B26">
      <w:pPr>
        <w:ind w:firstLine="708"/>
        <w:jc w:val="both"/>
        <w:rPr>
          <w:rFonts w:eastAsia="MS Mincho"/>
        </w:rPr>
      </w:pPr>
      <w:r>
        <w:rPr>
          <w:rFonts w:eastAsia="MS Mincho"/>
        </w:rPr>
        <w:t>Kako je osoba ovlaštena za zastupanje p</w:t>
      </w:r>
      <w:r w:rsidRPr="00044B26">
        <w:rPr>
          <w:rFonts w:eastAsia="MS Mincho"/>
        </w:rPr>
        <w:t xml:space="preserve">onuditelja </w:t>
      </w:r>
      <w:r w:rsidRPr="007A220C">
        <w:t>MADURA PROJEKT j.d.o.o. Zagreb, Čemernička 6 ( OIB 03115509917 )</w:t>
      </w:r>
      <w:r>
        <w:t xml:space="preserve"> </w:t>
      </w:r>
      <w:r w:rsidRPr="00044B26">
        <w:rPr>
          <w:rFonts w:eastAsia="MS Mincho"/>
        </w:rPr>
        <w:t>ponudila cijenu od 50.</w:t>
      </w:r>
      <w:r>
        <w:rPr>
          <w:rFonts w:eastAsia="MS Mincho"/>
        </w:rPr>
        <w:t>00</w:t>
      </w:r>
      <w:r w:rsidRPr="00044B26">
        <w:rPr>
          <w:rFonts w:eastAsia="MS Mincho"/>
        </w:rPr>
        <w:t>0,00 kn ispu</w:t>
      </w:r>
      <w:r>
        <w:rPr>
          <w:rFonts w:eastAsia="MS Mincho"/>
        </w:rPr>
        <w:t xml:space="preserve">njeni su </w:t>
      </w:r>
      <w:r w:rsidRPr="00044B26">
        <w:rPr>
          <w:rFonts w:eastAsia="MS Mincho"/>
        </w:rPr>
        <w:t>uvjet</w:t>
      </w:r>
      <w:r>
        <w:rPr>
          <w:rFonts w:eastAsia="MS Mincho"/>
        </w:rPr>
        <w:t xml:space="preserve">i </w:t>
      </w:r>
      <w:r w:rsidRPr="00044B26">
        <w:rPr>
          <w:rFonts w:eastAsia="MS Mincho"/>
        </w:rPr>
        <w:t xml:space="preserve">da </w:t>
      </w:r>
      <w:r w:rsidR="00AC37E4">
        <w:rPr>
          <w:rFonts w:eastAsia="MS Mincho"/>
        </w:rPr>
        <w:t xml:space="preserve">se kupcu </w:t>
      </w:r>
      <w:r w:rsidRPr="00044B26">
        <w:rPr>
          <w:rFonts w:eastAsia="MS Mincho"/>
        </w:rPr>
        <w:t>dosud</w:t>
      </w:r>
      <w:r>
        <w:rPr>
          <w:rFonts w:eastAsia="MS Mincho"/>
        </w:rPr>
        <w:t xml:space="preserve">i </w:t>
      </w:r>
      <w:r w:rsidRPr="00044B26">
        <w:rPr>
          <w:rFonts w:eastAsia="MS Mincho"/>
        </w:rPr>
        <w:t>predmetn</w:t>
      </w:r>
      <w:r>
        <w:rPr>
          <w:rFonts w:eastAsia="MS Mincho"/>
        </w:rPr>
        <w:t>a</w:t>
      </w:r>
      <w:r w:rsidRPr="00044B26">
        <w:rPr>
          <w:rFonts w:eastAsia="MS Mincho"/>
        </w:rPr>
        <w:t xml:space="preserve"> nekretnin</w:t>
      </w:r>
      <w:r>
        <w:rPr>
          <w:rFonts w:eastAsia="MS Mincho"/>
        </w:rPr>
        <w:t>a</w:t>
      </w:r>
      <w:r w:rsidRPr="00044B26">
        <w:rPr>
          <w:rFonts w:eastAsia="MS Mincho"/>
        </w:rPr>
        <w:t>, pa je sukladno odredbi članka 98. stavak 4. Ovršnog zakona ( Narodne novine br. 57/96, 29/99, 42/00 - Odluka USRH, 173/03, 194/03 - ispr., 151/04, 88/05, 121/05, 67/08) u vezi članka 369. Ovršnog zakona ( Narodne novine br. broj 112/12, 25/13, 93/14 ) u vezi s člankom 164. stavak 1. SZ  odluč</w:t>
      </w:r>
      <w:r w:rsidR="00AC37E4">
        <w:rPr>
          <w:rFonts w:eastAsia="MS Mincho"/>
        </w:rPr>
        <w:t xml:space="preserve">eno </w:t>
      </w:r>
      <w:r w:rsidRPr="00044B26">
        <w:rPr>
          <w:rFonts w:eastAsia="MS Mincho"/>
        </w:rPr>
        <w:t>kao pod točkom I. izreke ovog rješenja.</w:t>
      </w:r>
    </w:p>
    <w:p w:rsidRDefault="00044B26" w:rsidP="00044B26" w:rsidR="00044B26" w:rsidRPr="00044B26">
      <w:pPr>
        <w:jc w:val="both"/>
        <w:rPr>
          <w:rFonts w:eastAsia="MS Mincho"/>
        </w:rPr>
      </w:pPr>
      <w:r w:rsidRPr="00044B26">
        <w:rPr>
          <w:rFonts w:eastAsia="MS Mincho"/>
        </w:rPr>
        <w:tab/>
        <w:t xml:space="preserve">Nadalje je kupac pozvan da uplati kupovnu cijenu najkasnije u roku od 30 dana od dana pravomoćnosti rješenja o dosudi, sukladno objavljenim uvjetima prodaje, na prolazni depozit ovoga suda, </w:t>
      </w:r>
      <w:r w:rsidR="004C6B3C">
        <w:rPr>
          <w:rFonts w:eastAsia="MS Mincho"/>
        </w:rPr>
        <w:t xml:space="preserve">time </w:t>
      </w:r>
      <w:r w:rsidRPr="00044B26">
        <w:rPr>
          <w:rFonts w:eastAsia="MS Mincho"/>
        </w:rPr>
        <w:t xml:space="preserve">da se jamčevina ima uračunati u kupovninu, pa je na </w:t>
      </w:r>
      <w:r w:rsidRPr="00044B26">
        <w:rPr>
          <w:rFonts w:eastAsia="MS Mincho"/>
        </w:rPr>
        <w:lastRenderedPageBreak/>
        <w:t>osnovu odredbe članka 100. stavak 1. OZ u vezi s člankom 164. stavak 1. SZ  odlučeno kao pod točkom II. izreke ovog rješenja.</w:t>
      </w:r>
    </w:p>
    <w:p w:rsidRDefault="004C6B3C" w:rsidP="00044B26" w:rsidR="00044B26" w:rsidRPr="00044B26">
      <w:pPr>
        <w:ind w:firstLine="708"/>
        <w:jc w:val="both"/>
        <w:rPr>
          <w:rFonts w:eastAsia="MS Mincho"/>
        </w:rPr>
      </w:pPr>
      <w:r>
        <w:rPr>
          <w:rFonts w:eastAsia="MS Mincho"/>
        </w:rPr>
        <w:t>U</w:t>
      </w:r>
      <w:r w:rsidR="00044B26" w:rsidRPr="00044B26">
        <w:rPr>
          <w:rFonts w:eastAsia="MS Mincho"/>
        </w:rPr>
        <w:t xml:space="preserve">koliko kupac ne uplati puni iznos kupovne cijene, </w:t>
      </w:r>
      <w:r>
        <w:rPr>
          <w:rFonts w:eastAsia="MS Mincho"/>
        </w:rPr>
        <w:t xml:space="preserve">sud će </w:t>
      </w:r>
      <w:r w:rsidR="00044B26" w:rsidRPr="00044B26">
        <w:rPr>
          <w:rFonts w:eastAsia="MS Mincho"/>
        </w:rPr>
        <w:t>oglasiti nevažećom dosudu kupcu</w:t>
      </w:r>
      <w:r>
        <w:rPr>
          <w:rFonts w:eastAsia="MS Mincho"/>
        </w:rPr>
        <w:t xml:space="preserve"> i </w:t>
      </w:r>
      <w:r w:rsidR="00044B26" w:rsidRPr="00044B26">
        <w:rPr>
          <w:rFonts w:eastAsia="MS Mincho"/>
        </w:rPr>
        <w:t>odrediti nov</w:t>
      </w:r>
      <w:r>
        <w:rPr>
          <w:rFonts w:eastAsia="MS Mincho"/>
        </w:rPr>
        <w:t>u</w:t>
      </w:r>
      <w:r w:rsidR="00044B26" w:rsidRPr="00044B26">
        <w:rPr>
          <w:rFonts w:eastAsia="MS Mincho"/>
        </w:rPr>
        <w:t xml:space="preserve"> prodaj</w:t>
      </w:r>
      <w:r>
        <w:rPr>
          <w:rFonts w:eastAsia="MS Mincho"/>
        </w:rPr>
        <w:t>u</w:t>
      </w:r>
      <w:r w:rsidR="00044B26" w:rsidRPr="00044B26">
        <w:rPr>
          <w:rFonts w:eastAsia="MS Mincho"/>
        </w:rPr>
        <w:t xml:space="preserve">, uz uvjete određene za prodaju koja je oglašena nevažećom, </w:t>
      </w:r>
      <w:r>
        <w:rPr>
          <w:rFonts w:eastAsia="MS Mincho"/>
        </w:rPr>
        <w:t xml:space="preserve">time da će se </w:t>
      </w:r>
      <w:r w:rsidR="00044B26" w:rsidRPr="00044B26">
        <w:rPr>
          <w:rFonts w:eastAsia="MS Mincho"/>
        </w:rPr>
        <w:t xml:space="preserve">iz položene jamčevine namiriti troškovi nove prodaje i naknaditi razlika između kupovnine postignute na prijašnjoj i novoj prodaji </w:t>
      </w:r>
      <w:r>
        <w:rPr>
          <w:rFonts w:eastAsia="MS Mincho"/>
        </w:rPr>
        <w:t>sukladno o</w:t>
      </w:r>
      <w:r w:rsidR="00044B26" w:rsidRPr="00044B26">
        <w:rPr>
          <w:rFonts w:eastAsia="MS Mincho"/>
        </w:rPr>
        <w:t>dredb</w:t>
      </w:r>
      <w:r>
        <w:rPr>
          <w:rFonts w:eastAsia="MS Mincho"/>
        </w:rPr>
        <w:t xml:space="preserve">i </w:t>
      </w:r>
      <w:r w:rsidR="00044B26" w:rsidRPr="00044B26">
        <w:rPr>
          <w:rFonts w:eastAsia="MS Mincho"/>
        </w:rPr>
        <w:t xml:space="preserve">članka 100. stavka 2. i </w:t>
      </w:r>
      <w:r>
        <w:rPr>
          <w:rFonts w:eastAsia="MS Mincho"/>
        </w:rPr>
        <w:t xml:space="preserve"> </w:t>
      </w:r>
      <w:r w:rsidR="00044B26" w:rsidRPr="00044B26">
        <w:rPr>
          <w:rFonts w:eastAsia="MS Mincho"/>
        </w:rPr>
        <w:t>3. OZ u vezi s člankom 164. stavak 1. SZ</w:t>
      </w:r>
      <w:r>
        <w:rPr>
          <w:rFonts w:eastAsia="MS Mincho"/>
        </w:rPr>
        <w:t xml:space="preserve">, pa je valjalo odlučiti kao </w:t>
      </w:r>
      <w:r w:rsidR="00044B26" w:rsidRPr="00044B26">
        <w:rPr>
          <w:rFonts w:eastAsia="MS Mincho"/>
        </w:rPr>
        <w:t>pod točkom III. izreke ovog rješenja.</w:t>
      </w:r>
    </w:p>
    <w:p w:rsidRDefault="00044B26" w:rsidP="00044B26" w:rsidR="00EB0D65" w:rsidRPr="00497CA7">
      <w:pPr>
        <w:ind w:firstLine="708"/>
        <w:jc w:val="both"/>
        <w:rPr>
          <w:rFonts w:eastAsia="MS Mincho"/>
        </w:rPr>
      </w:pPr>
      <w:r>
        <w:rPr>
          <w:rFonts w:eastAsia="MS Mincho"/>
        </w:rPr>
        <w:t>N</w:t>
      </w:r>
      <w:r w:rsidRPr="00044B26">
        <w:rPr>
          <w:rFonts w:eastAsia="MS Mincho"/>
        </w:rPr>
        <w:t>akon što kupac</w:t>
      </w:r>
      <w:r w:rsidR="004C6B3C" w:rsidRPr="00044B26">
        <w:rPr>
          <w:rFonts w:eastAsia="MS Mincho"/>
        </w:rPr>
        <w:t>, po pravomoćnosti ovog rješenja</w:t>
      </w:r>
      <w:r w:rsidR="004C6B3C">
        <w:rPr>
          <w:rFonts w:eastAsia="MS Mincho"/>
        </w:rPr>
        <w:t>,</w:t>
      </w:r>
      <w:r w:rsidRPr="00044B26">
        <w:rPr>
          <w:rFonts w:eastAsia="MS Mincho"/>
        </w:rPr>
        <w:t xml:space="preserve"> položi puni iznos kupovne cijene, u zemljišnu knjigu upisat </w:t>
      </w:r>
      <w:r>
        <w:rPr>
          <w:rFonts w:eastAsia="MS Mincho"/>
        </w:rPr>
        <w:t xml:space="preserve">će se </w:t>
      </w:r>
      <w:r w:rsidRPr="00044B26">
        <w:rPr>
          <w:rFonts w:eastAsia="MS Mincho"/>
        </w:rPr>
        <w:t>u njegovu korist pravo vlasništva</w:t>
      </w:r>
      <w:r>
        <w:rPr>
          <w:rFonts w:eastAsia="MS Mincho"/>
        </w:rPr>
        <w:t xml:space="preserve"> i </w:t>
      </w:r>
      <w:r w:rsidRPr="00044B26">
        <w:rPr>
          <w:rFonts w:eastAsia="MS Mincho"/>
        </w:rPr>
        <w:t xml:space="preserve">brisat </w:t>
      </w:r>
      <w:r>
        <w:rPr>
          <w:rFonts w:eastAsia="MS Mincho"/>
        </w:rPr>
        <w:t xml:space="preserve">će se </w:t>
      </w:r>
      <w:r w:rsidRPr="00044B26">
        <w:rPr>
          <w:rFonts w:eastAsia="MS Mincho"/>
        </w:rPr>
        <w:t>upisan</w:t>
      </w:r>
      <w:r>
        <w:rPr>
          <w:rFonts w:eastAsia="MS Mincho"/>
        </w:rPr>
        <w:t xml:space="preserve">o </w:t>
      </w:r>
      <w:r w:rsidRPr="00044B26">
        <w:rPr>
          <w:rFonts w:eastAsia="MS Mincho"/>
        </w:rPr>
        <w:t xml:space="preserve">prava zaloga na </w:t>
      </w:r>
      <w:r w:rsidR="007C4088">
        <w:rPr>
          <w:rFonts w:eastAsia="MS Mincho"/>
        </w:rPr>
        <w:t xml:space="preserve">predmetnoj </w:t>
      </w:r>
      <w:r w:rsidRPr="00044B26">
        <w:rPr>
          <w:rFonts w:eastAsia="MS Mincho"/>
        </w:rPr>
        <w:t>nekretnin</w:t>
      </w:r>
      <w:r w:rsidR="007C4088">
        <w:rPr>
          <w:rFonts w:eastAsia="MS Mincho"/>
        </w:rPr>
        <w:t xml:space="preserve">i sukladno </w:t>
      </w:r>
      <w:r w:rsidRPr="00044B26">
        <w:rPr>
          <w:rFonts w:eastAsia="MS Mincho"/>
        </w:rPr>
        <w:t>odredbi članka 101. stavak 1. OZ u vezi s člankom 164. stavak 1. SZ, te je odlučeno kao pod točkom IV. izreke ovog rješenja.</w:t>
      </w:r>
    </w:p>
    <w:p w:rsidRDefault="00044B26" w:rsidP="00143BD5" w:rsidR="00044B26">
      <w:pPr>
        <w:jc w:val="center"/>
        <w:rPr>
          <w:rFonts w:eastAsia="MS Mincho"/>
        </w:rPr>
      </w:pPr>
    </w:p>
    <w:p w:rsidRDefault="00C667C9" w:rsidP="00143BD5" w:rsidR="00C667C9" w:rsidRPr="00497CA7">
      <w:pPr>
        <w:jc w:val="center"/>
        <w:rPr>
          <w:rFonts w:eastAsia="MS Mincho"/>
        </w:rPr>
      </w:pPr>
      <w:r w:rsidRPr="00497CA7">
        <w:rPr>
          <w:rFonts w:eastAsia="MS Mincho"/>
        </w:rPr>
        <w:t xml:space="preserve">U Rijeci, </w:t>
      </w:r>
      <w:r w:rsidR="003B28BB">
        <w:t>25. siječnja 2</w:t>
      </w:r>
      <w:r w:rsidR="003B28BB" w:rsidRPr="00D973F3">
        <w:rPr>
          <w:rFonts w:eastAsia="MS Mincho"/>
        </w:rPr>
        <w:t>01</w:t>
      </w:r>
      <w:r w:rsidR="003B28BB">
        <w:rPr>
          <w:rFonts w:eastAsia="MS Mincho"/>
        </w:rPr>
        <w:t>7</w:t>
      </w:r>
      <w:r w:rsidR="00615190" w:rsidRPr="00497CA7">
        <w:rPr>
          <w:rFonts w:eastAsia="MS Mincho"/>
        </w:rPr>
        <w:t xml:space="preserve">. </w:t>
      </w:r>
    </w:p>
    <w:p w:rsidRDefault="00C667C9" w:rsidP="00C667C9" w:rsidR="00C667C9" w:rsidRPr="00497CA7">
      <w:pPr>
        <w:ind w:left="7080"/>
        <w:jc w:val="both"/>
        <w:rPr>
          <w:rFonts w:eastAsia="MS Mincho"/>
        </w:rPr>
      </w:pPr>
      <w:r w:rsidRPr="00497CA7">
        <w:rPr>
          <w:rFonts w:eastAsia="MS Mincho"/>
        </w:rPr>
        <w:t>Stečajni sudac</w:t>
      </w:r>
    </w:p>
    <w:p w:rsidRDefault="00C667C9" w:rsidP="00C667C9" w:rsidR="00C667C9" w:rsidRPr="00497CA7">
      <w:pPr>
        <w:ind w:left="7080"/>
        <w:jc w:val="both"/>
        <w:rPr>
          <w:rFonts w:eastAsia="MS Mincho"/>
        </w:rPr>
      </w:pPr>
      <w:r w:rsidRPr="00497CA7">
        <w:rPr>
          <w:rFonts w:eastAsia="MS Mincho"/>
        </w:rPr>
        <w:t>Liljana Ugrin</w:t>
      </w:r>
    </w:p>
    <w:p w:rsidRDefault="00C667C9" w:rsidP="00C667C9" w:rsidR="00C667C9" w:rsidRPr="00497CA7">
      <w:pPr>
        <w:jc w:val="both"/>
        <w:rPr>
          <w:rFonts w:eastAsia="MS Mincho"/>
        </w:rPr>
      </w:pPr>
    </w:p>
    <w:p w:rsidRDefault="00F54E30" w:rsidP="00C667C9" w:rsidR="00F54E30" w:rsidRPr="00497CA7">
      <w:pPr>
        <w:jc w:val="both"/>
        <w:rPr>
          <w:rFonts w:eastAsia="MS Mincho"/>
        </w:rPr>
      </w:pPr>
    </w:p>
    <w:p w:rsidRDefault="0002088D" w:rsidP="00C667C9" w:rsidR="0002088D" w:rsidRPr="00497CA7">
      <w:pPr>
        <w:jc w:val="both"/>
        <w:rPr>
          <w:rFonts w:eastAsia="MS Mincho"/>
        </w:rPr>
      </w:pPr>
    </w:p>
    <w:p w:rsidRDefault="0002088D" w:rsidP="00C667C9" w:rsidR="0002088D" w:rsidRPr="00497CA7">
      <w:pPr>
        <w:jc w:val="both"/>
        <w:rPr>
          <w:rFonts w:eastAsia="MS Mincho"/>
        </w:rPr>
      </w:pPr>
    </w:p>
    <w:p w:rsidRDefault="00C667C9" w:rsidP="00C667C9" w:rsidR="00C667C9" w:rsidRPr="00497CA7">
      <w:pPr>
        <w:jc w:val="both"/>
        <w:rPr>
          <w:rFonts w:eastAsia="MS Mincho"/>
        </w:rPr>
      </w:pPr>
      <w:r w:rsidRPr="00497CA7">
        <w:rPr>
          <w:rFonts w:eastAsia="MS Mincho"/>
        </w:rPr>
        <w:t>PRAVNA POUKA</w:t>
      </w:r>
    </w:p>
    <w:p w:rsidRDefault="007C4088" w:rsidP="007C4088" w:rsidR="007C4088" w:rsidRPr="007C4088">
      <w:pPr>
        <w:ind w:firstLine="708"/>
        <w:jc w:val="both"/>
        <w:rPr>
          <w:rFonts w:eastAsia="MS Mincho"/>
        </w:rPr>
      </w:pPr>
      <w:r w:rsidRPr="007C4088">
        <w:rPr>
          <w:rFonts w:eastAsia="MS Mincho"/>
        </w:rPr>
        <w:t>Rješenje o dosudi će se objaviti na mrežnoj stranici e-</w:t>
      </w:r>
      <w:r>
        <w:rPr>
          <w:rFonts w:eastAsia="MS Mincho"/>
        </w:rPr>
        <w:t>O</w:t>
      </w:r>
      <w:r w:rsidRPr="007C4088">
        <w:rPr>
          <w:rFonts w:eastAsia="MS Mincho"/>
        </w:rPr>
        <w:t>glasn</w:t>
      </w:r>
      <w:r>
        <w:rPr>
          <w:rFonts w:eastAsia="MS Mincho"/>
        </w:rPr>
        <w:t>a</w:t>
      </w:r>
      <w:r w:rsidRPr="007C4088">
        <w:rPr>
          <w:rFonts w:eastAsia="MS Mincho"/>
        </w:rPr>
        <w:t xml:space="preserve"> ploč</w:t>
      </w:r>
      <w:r>
        <w:rPr>
          <w:rFonts w:eastAsia="MS Mincho"/>
        </w:rPr>
        <w:t>a</w:t>
      </w:r>
      <w:r w:rsidRPr="007C4088">
        <w:rPr>
          <w:rFonts w:eastAsia="MS Mincho"/>
        </w:rPr>
        <w:t xml:space="preserve"> sud</w:t>
      </w:r>
      <w:r>
        <w:rPr>
          <w:rFonts w:eastAsia="MS Mincho"/>
        </w:rPr>
        <w:t>ova</w:t>
      </w:r>
      <w:r w:rsidRPr="007C4088">
        <w:rPr>
          <w:rFonts w:eastAsia="MS Mincho"/>
        </w:rPr>
        <w:t xml:space="preserve">, </w:t>
      </w:r>
      <w:r>
        <w:rPr>
          <w:rFonts w:eastAsia="MS Mincho"/>
        </w:rPr>
        <w:t xml:space="preserve">time da se </w:t>
      </w:r>
      <w:r w:rsidRPr="007C4088">
        <w:rPr>
          <w:rFonts w:eastAsia="MS Mincho"/>
        </w:rPr>
        <w:t>smatra da je rješenje dostavljeno svim osobama kojima se dostavlja zaključak o prodaji</w:t>
      </w:r>
      <w:r>
        <w:rPr>
          <w:rFonts w:eastAsia="MS Mincho"/>
        </w:rPr>
        <w:t xml:space="preserve"> i </w:t>
      </w:r>
      <w:r w:rsidRPr="007C4088">
        <w:rPr>
          <w:rFonts w:eastAsia="MS Mincho"/>
        </w:rPr>
        <w:t xml:space="preserve">svim sudionicima u dražbi istekom trećega dana od dana njegova isticanja na </w:t>
      </w:r>
      <w:r>
        <w:rPr>
          <w:rFonts w:eastAsia="MS Mincho"/>
        </w:rPr>
        <w:t xml:space="preserve">mrežnoj stranici e-Oglasna ploča sudova, a navedene </w:t>
      </w:r>
      <w:r w:rsidRPr="007C4088">
        <w:rPr>
          <w:rFonts w:eastAsia="MS Mincho"/>
        </w:rPr>
        <w:t>osobe imaju pravo tražiti da im se u sudskoj pisarnici neposredno preda otpravak rješenja.</w:t>
      </w:r>
    </w:p>
    <w:p w:rsidRDefault="007C4088" w:rsidP="007C4088" w:rsidR="007C4088" w:rsidRPr="007C4088">
      <w:pPr>
        <w:jc w:val="both"/>
        <w:rPr>
          <w:rFonts w:eastAsia="MS Mincho"/>
        </w:rPr>
      </w:pPr>
      <w:r w:rsidRPr="007C4088">
        <w:rPr>
          <w:rFonts w:eastAsia="MS Mincho"/>
        </w:rPr>
        <w:tab/>
        <w:t xml:space="preserve">Protiv ovog rješenja nezadovoljna stranka može podnijeti žalbu, u roku od 8 dana od dana dostave. Žalba se podnosi ovom sudu u tri istovjetna primjerka, a o žalbi odlučuje Visoki trgovački sud Republike Hrvatske. </w:t>
      </w:r>
    </w:p>
    <w:p w:rsidRDefault="007C4088" w:rsidP="007C4088" w:rsidR="007C4088" w:rsidRPr="007C4088">
      <w:pPr>
        <w:jc w:val="both"/>
        <w:rPr>
          <w:rFonts w:eastAsia="MS Mincho"/>
        </w:rPr>
      </w:pPr>
    </w:p>
    <w:p w:rsidRDefault="007C4088" w:rsidP="007C4088" w:rsidR="007C4088" w:rsidRPr="007C4088">
      <w:pPr>
        <w:jc w:val="both"/>
        <w:rPr>
          <w:rFonts w:eastAsia="MS Mincho"/>
        </w:rPr>
      </w:pPr>
    </w:p>
    <w:p w:rsidRDefault="007C4088" w:rsidP="007C4088" w:rsidR="007C4088" w:rsidRPr="007C4088">
      <w:pPr>
        <w:jc w:val="both"/>
        <w:rPr>
          <w:rFonts w:eastAsia="MS Mincho"/>
        </w:rPr>
      </w:pPr>
    </w:p>
    <w:p w:rsidRDefault="007C4088" w:rsidP="007C4088" w:rsidR="007C4088" w:rsidRPr="007C4088">
      <w:pPr>
        <w:jc w:val="both"/>
        <w:rPr>
          <w:rFonts w:eastAsia="MS Mincho"/>
        </w:rPr>
      </w:pPr>
      <w:r w:rsidRPr="007C4088">
        <w:rPr>
          <w:rFonts w:eastAsia="MS Mincho"/>
        </w:rPr>
        <w:t>DNA</w:t>
      </w:r>
    </w:p>
    <w:p w:rsidRDefault="007C4088" w:rsidP="007C4088" w:rsidR="007C4088">
      <w:pPr>
        <w:jc w:val="both"/>
        <w:rPr>
          <w:rFonts w:eastAsia="MS Mincho"/>
        </w:rPr>
      </w:pPr>
      <w:r w:rsidRPr="007C4088">
        <w:rPr>
          <w:rFonts w:eastAsia="MS Mincho"/>
        </w:rPr>
        <w:t>I.</w:t>
      </w:r>
      <w:r w:rsidRPr="007C4088">
        <w:rPr>
          <w:rFonts w:eastAsia="MS Mincho"/>
        </w:rPr>
        <w:tab/>
        <w:t xml:space="preserve">Rješenje o dosudi objaviti na mrežnoj stranici e-Oglasne ploče suda  </w:t>
      </w:r>
    </w:p>
    <w:p w:rsidRDefault="00FE066B" w:rsidP="007C4088" w:rsidR="00FE066B" w:rsidRPr="00497CA7">
      <w:pPr>
        <w:jc w:val="both"/>
        <w:rPr>
          <w:rFonts w:eastAsia="MS Mincho"/>
        </w:rPr>
      </w:pPr>
      <w:r w:rsidRPr="00497CA7">
        <w:rPr>
          <w:rFonts w:eastAsia="MS Mincho"/>
        </w:rPr>
        <w:t xml:space="preserve">U Rijeci, </w:t>
      </w:r>
      <w:r w:rsidR="003B28BB">
        <w:t>25. siječnja 2</w:t>
      </w:r>
      <w:r w:rsidR="003B28BB" w:rsidRPr="00D973F3">
        <w:rPr>
          <w:rFonts w:eastAsia="MS Mincho"/>
        </w:rPr>
        <w:t>01</w:t>
      </w:r>
      <w:r w:rsidR="003B28BB">
        <w:rPr>
          <w:rFonts w:eastAsia="MS Mincho"/>
        </w:rPr>
        <w:t>7</w:t>
      </w:r>
      <w:r w:rsidRPr="00497CA7">
        <w:rPr>
          <w:rFonts w:eastAsia="MS Mincho"/>
        </w:rPr>
        <w:t xml:space="preserve">.  </w:t>
      </w:r>
    </w:p>
    <w:p w:rsidRDefault="00FE066B" w:rsidP="003B3157" w:rsidR="00D954AA" w:rsidRPr="00497CA7">
      <w:pPr>
        <w:jc w:val="both"/>
        <w:rPr>
          <w:rFonts w:eastAsia="MS Mincho"/>
        </w:rPr>
      </w:pPr>
      <w:r w:rsidRPr="00497CA7">
        <w:rPr>
          <w:rFonts w:eastAsia="MS Mincho"/>
        </w:rPr>
        <w:t xml:space="preserve"> </w:t>
      </w:r>
    </w:p>
    <w:sectPr w:rsidR="00D954AA" w:rsidRPr="00497CA7">
      <w:headerReference w:type="default" r:id="rId10"/>
      <w:footerReference w:type="even" r:id="rId11"/>
      <w:footerReference w:type="default" r:id="rId12"/>
      <w:pgSz w:h="15840" w:w="12240"/>
      <w:pgMar w:gutter="0" w:footer="709" w:header="709" w:left="1797" w:bottom="1440" w:right="1797"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96173" w:rsidR="00096173">
      <w:r>
        <w:separator/>
      </w:r>
    </w:p>
  </w:endnote>
  <w:endnote w:id="0" w:type="continuationSeparator">
    <w:p w:rsidRDefault="00096173" w:rsidR="0009617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MS Mincho">
    <w:altName w:val="ＭＳ 明朝"/>
    <w:panose1 w:val="02020609040205080304"/>
    <w:charset w:val="80"/>
    <w:family w:val="modern"/>
    <w:pitch w:val="fixed"/>
    <w:sig w:csb1="00000000" w:csb0="0002009F" w:usb3="00000000" w:usb2="00000012" w:usb1="6AC7FDFB"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Times-NewRoman">
    <w:altName w:val="Times New Roman"/>
    <w:charset w:val="00"/>
    <w:family w:val="auto"/>
    <w:pitch w:val="default"/>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6561C" w:rsidR="00D6561C">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1</w:t>
    </w:r>
    <w:r>
      <w:rPr>
        <w:rStyle w:val="Brojstranice"/>
      </w:rPr>
      <w:fldChar w:fldCharType="end"/>
    </w:r>
  </w:p>
  <w:p w:rsidRDefault="00D6561C" w:rsidR="00D6561C">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6561C" w:rsidP="00560F4A" w:rsidR="00D6561C">
    <w:pPr>
      <w:pStyle w:val="Podnoje"/>
      <w:framePr w:y="1" w:xAlign="right" w:vAnchor="text" w:hAnchor="margin" w:wrap="around"/>
      <w:rPr>
        <w:rStyle w:val="Brojstranice"/>
      </w:rPr>
    </w:pPr>
  </w:p>
  <w:p w:rsidRDefault="00D6561C" w:rsidP="00560F4A" w:rsidR="00D6561C" w:rsidRPr="00A35796">
    <w:pPr>
      <w:pStyle w:val="Podnoje"/>
      <w:ind w:right="360"/>
      <w:jc w:val="center"/>
    </w:pPr>
    <w:r w:rsidRPr="00A35796">
      <w:rPr>
        <w:rStyle w:val="Brojstranice"/>
      </w:rPr>
      <w:fldChar w:fldCharType="begin"/>
    </w:r>
    <w:r w:rsidRPr="00A35796">
      <w:rPr>
        <w:rStyle w:val="Brojstranice"/>
      </w:rPr>
      <w:instrText xml:space="preserve"> PAGE </w:instrText>
    </w:r>
    <w:r w:rsidRPr="00A35796">
      <w:rPr>
        <w:rStyle w:val="Brojstranice"/>
      </w:rPr>
      <w:fldChar w:fldCharType="separate"/>
    </w:r>
    <w:r w:rsidR="002335FE">
      <w:rPr>
        <w:rStyle w:val="Brojstranice"/>
        <w:noProof/>
      </w:rPr>
      <w:t>1</w:t>
    </w:r>
    <w:r w:rsidRPr="00A35796">
      <w:rPr>
        <w:rStyle w:val="Brojstranice"/>
      </w:rPr>
      <w:fldChar w:fldCharType="end"/>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96173" w:rsidR="00096173">
      <w:r>
        <w:separator/>
      </w:r>
    </w:p>
  </w:footnote>
  <w:footnote w:id="0" w:type="continuationSeparator">
    <w:p w:rsidRDefault="00096173" w:rsidR="0009617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6561C" w:rsidP="003B3157" w:rsidR="00D6561C" w:rsidRPr="00CE7225">
    <w:pPr>
      <w:jc w:val="right"/>
      <w:rPr>
        <w:rFonts w:eastAsia="MS Mincho"/>
      </w:rPr>
    </w:pPr>
    <w:r w:rsidRPr="00CE7225">
      <w:rPr>
        <w:rFonts w:eastAsia="MS Mincho"/>
      </w:rPr>
      <w:t>Posl. br. 7 St-</w:t>
    </w:r>
    <w:r w:rsidR="00425473">
      <w:rPr>
        <w:rFonts w:eastAsia="MS Mincho"/>
      </w:rPr>
      <w:t>505</w:t>
    </w:r>
    <w:r w:rsidRPr="00CE7225">
      <w:rPr>
        <w:rFonts w:eastAsia="MS Mincho"/>
      </w:rPr>
      <w:t>/1</w:t>
    </w:r>
    <w:r w:rsidR="00425473">
      <w:rPr>
        <w:rFonts w:eastAsia="MS Mincho"/>
      </w:rPr>
      <w:t>1</w:t>
    </w:r>
    <w:r w:rsidRPr="00CE7225">
      <w:rPr>
        <w:rFonts w:eastAsia="MS Mincho"/>
      </w:rPr>
      <w:t>-</w:t>
    </w:r>
    <w:r w:rsidR="00827B19">
      <w:rPr>
        <w:rFonts w:eastAsia="MS Mincho"/>
      </w:rPr>
      <w:t>977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D3152E"/>
    <w:multiLevelType w:val="hybridMultilevel"/>
    <w:tmpl w:val="D6F646E2"/>
    <w:lvl w:tplc="8746EC6E" w:ilvl="0">
      <w:numFmt w:val="bullet"/>
      <w:lvlText w:val="-"/>
      <w:lvlJc w:val="left"/>
      <w:pPr>
        <w:tabs>
          <w:tab w:pos="1065" w:val="num"/>
        </w:tabs>
        <w:ind w:hanging="360" w:left="1065"/>
      </w:pPr>
      <w:rPr>
        <w:rFonts w:cs="Times New Roman" w:eastAsia="MS Mincho"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1">
    <w:nsid w:val="071616BB"/>
    <w:multiLevelType w:val="multilevel"/>
    <w:tmpl w:val="6D6061CC"/>
    <w:lvl w:ilvl="0">
      <w:start w:val="1"/>
      <w:numFmt w:val="decimal"/>
      <w:lvlText w:val="%1."/>
      <w:lvlJc w:val="left"/>
      <w:pPr>
        <w:tabs>
          <w:tab w:pos="405" w:val="num"/>
        </w:tabs>
        <w:ind w:hanging="405" w:left="405"/>
      </w:pPr>
      <w:rPr>
        <w:rFonts w:hint="default"/>
      </w:rPr>
    </w:lvl>
    <w:lvl w:ilvl="1">
      <w:start w:val="1"/>
      <w:numFmt w:val="decimal"/>
      <w:lvlText w:val="%1.%2."/>
      <w:lvlJc w:val="left"/>
      <w:pPr>
        <w:tabs>
          <w:tab w:pos="1004" w:val="num"/>
        </w:tabs>
        <w:ind w:hanging="720" w:left="1004"/>
      </w:pPr>
      <w:rPr>
        <w:rFonts w:hint="default"/>
      </w:rPr>
    </w:lvl>
    <w:lvl w:ilvl="2">
      <w:start w:val="1"/>
      <w:numFmt w:val="decimal"/>
      <w:lvlText w:val="%1.%2.%3."/>
      <w:lvlJc w:val="left"/>
      <w:pPr>
        <w:tabs>
          <w:tab w:pos="720" w:val="num"/>
        </w:tabs>
        <w:ind w:hanging="720" w:left="720"/>
      </w:pPr>
      <w:rPr>
        <w:rFonts w:hint="default"/>
      </w:rPr>
    </w:lvl>
    <w:lvl w:ilvl="3">
      <w:start w:val="1"/>
      <w:numFmt w:val="decimal"/>
      <w:lvlText w:val="%1.%2.%3.%4."/>
      <w:lvlJc w:val="left"/>
      <w:pPr>
        <w:tabs>
          <w:tab w:pos="1080" w:val="num"/>
        </w:tabs>
        <w:ind w:hanging="1080" w:left="1080"/>
      </w:pPr>
      <w:rPr>
        <w:rFonts w:hint="default"/>
      </w:rPr>
    </w:lvl>
    <w:lvl w:ilvl="4">
      <w:start w:val="1"/>
      <w:numFmt w:val="decimal"/>
      <w:lvlText w:val="%1.%2.%3.%4.%5."/>
      <w:lvlJc w:val="left"/>
      <w:pPr>
        <w:tabs>
          <w:tab w:pos="1080" w:val="num"/>
        </w:tabs>
        <w:ind w:hanging="1080" w:left="1080"/>
      </w:pPr>
      <w:rPr>
        <w:rFonts w:hint="default"/>
      </w:rPr>
    </w:lvl>
    <w:lvl w:ilvl="5">
      <w:start w:val="1"/>
      <w:numFmt w:val="decimal"/>
      <w:lvlText w:val="%1.%2.%3.%4.%5.%6."/>
      <w:lvlJc w:val="left"/>
      <w:pPr>
        <w:tabs>
          <w:tab w:pos="1440" w:val="num"/>
        </w:tabs>
        <w:ind w:hanging="1440" w:left="1440"/>
      </w:pPr>
      <w:rPr>
        <w:rFonts w:hint="default"/>
      </w:rPr>
    </w:lvl>
    <w:lvl w:ilvl="6">
      <w:start w:val="1"/>
      <w:numFmt w:val="decimal"/>
      <w:lvlText w:val="%1.%2.%3.%4.%5.%6.%7."/>
      <w:lvlJc w:val="left"/>
      <w:pPr>
        <w:tabs>
          <w:tab w:pos="1440" w:val="num"/>
        </w:tabs>
        <w:ind w:hanging="1440" w:left="1440"/>
      </w:pPr>
      <w:rPr>
        <w:rFonts w:hint="default"/>
      </w:rPr>
    </w:lvl>
    <w:lvl w:ilvl="7">
      <w:start w:val="1"/>
      <w:numFmt w:val="decimal"/>
      <w:lvlText w:val="%1.%2.%3.%4.%5.%6.%7.%8."/>
      <w:lvlJc w:val="left"/>
      <w:pPr>
        <w:tabs>
          <w:tab w:pos="1800" w:val="num"/>
        </w:tabs>
        <w:ind w:hanging="1800" w:left="1800"/>
      </w:pPr>
      <w:rPr>
        <w:rFonts w:hint="default"/>
      </w:rPr>
    </w:lvl>
    <w:lvl w:ilvl="8">
      <w:start w:val="1"/>
      <w:numFmt w:val="decimal"/>
      <w:lvlText w:val="%1.%2.%3.%4.%5.%6.%7.%8.%9."/>
      <w:lvlJc w:val="left"/>
      <w:pPr>
        <w:tabs>
          <w:tab w:pos="2160" w:val="num"/>
        </w:tabs>
        <w:ind w:hanging="2160" w:left="2160"/>
      </w:pPr>
      <w:rPr>
        <w:rFonts w:hint="default"/>
      </w:rPr>
    </w:lvl>
  </w:abstractNum>
  <w:abstractNum w:abstractNumId="2">
    <w:nsid w:val="072551EB"/>
    <w:multiLevelType w:val="hybridMultilevel"/>
    <w:tmpl w:val="CC8812E0"/>
    <w:lvl w:tplc="AACE279A" w:ilvl="0">
      <w:start w:val="1"/>
      <w:numFmt w:val="bullet"/>
      <w:lvlText w:val=""/>
      <w:lvlJc w:val="left"/>
      <w:pPr>
        <w:tabs>
          <w:tab w:pos="720" w:val="num"/>
        </w:tabs>
        <w:ind w:hanging="360" w:left="720"/>
      </w:pPr>
      <w:rPr>
        <w:rFonts w:cs="Arial" w:eastAsia="Times New Roman"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
    <w:nsid w:val="081E0EB6"/>
    <w:multiLevelType w:val="hybridMultilevel"/>
    <w:tmpl w:val="B294511C"/>
    <w:lvl w:tplc="C2B2B210"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08C518E1"/>
    <w:multiLevelType w:val="singleLevel"/>
    <w:tmpl w:val="186E77F4"/>
    <w:lvl w:ilvl="0">
      <w:start w:val="1"/>
      <w:numFmt w:val="decimal"/>
      <w:lvlText w:val="%1."/>
      <w:lvlJc w:val="left"/>
      <w:pPr>
        <w:tabs>
          <w:tab w:pos="360" w:val="num"/>
        </w:tabs>
        <w:ind w:hanging="360" w:left="360"/>
      </w:pPr>
      <w:rPr>
        <w:rFonts w:hint="default"/>
      </w:rPr>
    </w:lvl>
  </w:abstractNum>
  <w:abstractNum w:abstractNumId="5">
    <w:nsid w:val="1A6428B3"/>
    <w:multiLevelType w:val="hybridMultilevel"/>
    <w:tmpl w:val="34A403BC"/>
    <w:lvl w:tplc="C2B2B210"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6">
    <w:nsid w:val="21572FEA"/>
    <w:multiLevelType w:val="hybridMultilevel"/>
    <w:tmpl w:val="E64A6BB4"/>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7">
    <w:nsid w:val="256C6539"/>
    <w:multiLevelType w:val="hybridMultilevel"/>
    <w:tmpl w:val="34A403BC"/>
    <w:lvl w:tplc="09F43108" w:ilvl="0">
      <w:start w:val="1"/>
      <w:numFmt w:val="bullet"/>
      <w:lvlText w:val=""/>
      <w:lvlJc w:val="left"/>
      <w:pPr>
        <w:tabs>
          <w:tab w:pos="417" w:val="num"/>
        </w:tabs>
        <w:ind w:hanging="360" w:left="417"/>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8">
    <w:nsid w:val="2A566667"/>
    <w:multiLevelType w:val="hybridMultilevel"/>
    <w:tmpl w:val="840AD776"/>
    <w:lvl w:tplc="FFFFFFFF" w:ilvl="0">
      <w:start w:val="1"/>
      <w:numFmt w:val="decimal"/>
      <w:lvlText w:val="%1."/>
      <w:lvlJc w:val="left"/>
      <w:pPr>
        <w:tabs>
          <w:tab w:pos="720" w:val="num"/>
        </w:tabs>
        <w:ind w:hanging="360" w:left="720"/>
      </w:pPr>
      <w:rPr>
        <w:rFonts w:hint="default"/>
      </w:rPr>
    </w:lvl>
    <w:lvl w:tentative="true" w:tplc="FFFFFFFF" w:ilvl="1">
      <w:start w:val="1"/>
      <w:numFmt w:val="lowerLetter"/>
      <w:lvlText w:val="%2."/>
      <w:lvlJc w:val="left"/>
      <w:pPr>
        <w:tabs>
          <w:tab w:pos="1440" w:val="num"/>
        </w:tabs>
        <w:ind w:hanging="360" w:left="1440"/>
      </w:pPr>
    </w:lvl>
    <w:lvl w:tentative="true" w:tplc="FFFFFFFF" w:ilvl="2">
      <w:start w:val="1"/>
      <w:numFmt w:val="lowerRoman"/>
      <w:lvlText w:val="%3."/>
      <w:lvlJc w:val="right"/>
      <w:pPr>
        <w:tabs>
          <w:tab w:pos="2160" w:val="num"/>
        </w:tabs>
        <w:ind w:hanging="180" w:left="2160"/>
      </w:pPr>
    </w:lvl>
    <w:lvl w:tentative="true" w:tplc="FFFFFFFF" w:ilvl="3">
      <w:start w:val="1"/>
      <w:numFmt w:val="decimal"/>
      <w:lvlText w:val="%4."/>
      <w:lvlJc w:val="left"/>
      <w:pPr>
        <w:tabs>
          <w:tab w:pos="2880" w:val="num"/>
        </w:tabs>
        <w:ind w:hanging="360" w:left="2880"/>
      </w:pPr>
    </w:lvl>
    <w:lvl w:tentative="true" w:tplc="FFFFFFFF" w:ilvl="4">
      <w:start w:val="1"/>
      <w:numFmt w:val="lowerLetter"/>
      <w:lvlText w:val="%5."/>
      <w:lvlJc w:val="left"/>
      <w:pPr>
        <w:tabs>
          <w:tab w:pos="3600" w:val="num"/>
        </w:tabs>
        <w:ind w:hanging="360" w:left="3600"/>
      </w:pPr>
    </w:lvl>
    <w:lvl w:tentative="true" w:tplc="FFFFFFFF" w:ilvl="5">
      <w:start w:val="1"/>
      <w:numFmt w:val="lowerRoman"/>
      <w:lvlText w:val="%6."/>
      <w:lvlJc w:val="right"/>
      <w:pPr>
        <w:tabs>
          <w:tab w:pos="4320" w:val="num"/>
        </w:tabs>
        <w:ind w:hanging="180" w:left="4320"/>
      </w:pPr>
    </w:lvl>
    <w:lvl w:tentative="true" w:tplc="FFFFFFFF" w:ilvl="6">
      <w:start w:val="1"/>
      <w:numFmt w:val="decimal"/>
      <w:lvlText w:val="%7."/>
      <w:lvlJc w:val="left"/>
      <w:pPr>
        <w:tabs>
          <w:tab w:pos="5040" w:val="num"/>
        </w:tabs>
        <w:ind w:hanging="360" w:left="5040"/>
      </w:pPr>
    </w:lvl>
    <w:lvl w:tentative="true" w:tplc="FFFFFFFF" w:ilvl="7">
      <w:start w:val="1"/>
      <w:numFmt w:val="lowerLetter"/>
      <w:lvlText w:val="%8."/>
      <w:lvlJc w:val="left"/>
      <w:pPr>
        <w:tabs>
          <w:tab w:pos="5760" w:val="num"/>
        </w:tabs>
        <w:ind w:hanging="360" w:left="5760"/>
      </w:pPr>
    </w:lvl>
    <w:lvl w:tentative="true" w:tplc="FFFFFFFF" w:ilvl="8">
      <w:start w:val="1"/>
      <w:numFmt w:val="lowerRoman"/>
      <w:lvlText w:val="%9."/>
      <w:lvlJc w:val="right"/>
      <w:pPr>
        <w:tabs>
          <w:tab w:pos="6480" w:val="num"/>
        </w:tabs>
        <w:ind w:hanging="180" w:left="6480"/>
      </w:pPr>
    </w:lvl>
  </w:abstractNum>
  <w:abstractNum w:abstractNumId="9">
    <w:nsid w:val="2A8F7B65"/>
    <w:multiLevelType w:val="singleLevel"/>
    <w:tmpl w:val="8BF2668C"/>
    <w:lvl w:ilvl="0">
      <w:start w:val="437"/>
      <w:numFmt w:val="bullet"/>
      <w:lvlText w:val=""/>
      <w:lvlJc w:val="left"/>
      <w:pPr>
        <w:tabs>
          <w:tab w:pos="-360" w:val="num"/>
        </w:tabs>
        <w:ind w:hanging="360" w:left="-360"/>
      </w:pPr>
      <w:rPr>
        <w:rFonts w:hAnsi="Symbol" w:ascii="Symbol" w:hint="default"/>
      </w:rPr>
    </w:lvl>
  </w:abstractNum>
  <w:abstractNum w:abstractNumId="10">
    <w:nsid w:val="2F7A0A29"/>
    <w:multiLevelType w:val="hybridMultilevel"/>
    <w:tmpl w:val="34A403BC"/>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1">
    <w:nsid w:val="2FEF198B"/>
    <w:multiLevelType w:val="hybridMultilevel"/>
    <w:tmpl w:val="64D479A2"/>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2">
    <w:nsid w:val="34C34E69"/>
    <w:multiLevelType w:val="singleLevel"/>
    <w:tmpl w:val="186E77F4"/>
    <w:lvl w:ilvl="0">
      <w:start w:val="1"/>
      <w:numFmt w:val="decimal"/>
      <w:lvlText w:val="%1."/>
      <w:lvlJc w:val="left"/>
      <w:pPr>
        <w:tabs>
          <w:tab w:pos="360" w:val="num"/>
        </w:tabs>
        <w:ind w:hanging="360" w:left="360"/>
      </w:pPr>
      <w:rPr>
        <w:rFonts w:hint="default"/>
      </w:rPr>
    </w:lvl>
  </w:abstractNum>
  <w:abstractNum w:abstractNumId="13">
    <w:nsid w:val="382F15B0"/>
    <w:multiLevelType w:val="singleLevel"/>
    <w:tmpl w:val="7E90BC3A"/>
    <w:lvl w:ilvl="0">
      <w:start w:val="1"/>
      <w:numFmt w:val="lowerLetter"/>
      <w:lvlText w:val="%1)"/>
      <w:lvlJc w:val="left"/>
      <w:pPr>
        <w:tabs>
          <w:tab w:pos="720" w:val="num"/>
        </w:tabs>
        <w:ind w:hanging="360" w:left="720"/>
      </w:pPr>
      <w:rPr>
        <w:rFonts w:hint="default"/>
      </w:rPr>
    </w:lvl>
  </w:abstractNum>
  <w:abstractNum w:abstractNumId="14">
    <w:nsid w:val="38F7110A"/>
    <w:multiLevelType w:val="hybridMultilevel"/>
    <w:tmpl w:val="A12C8A20"/>
    <w:lvl w:tplc="0409000F" w:ilvl="0">
      <w:start w:val="1"/>
      <w:numFmt w:val="decimal"/>
      <w:lvlText w:val="%1."/>
      <w:lvlJc w:val="left"/>
      <w:pPr>
        <w:tabs>
          <w:tab w:pos="720" w:val="num"/>
        </w:tabs>
        <w:ind w:hanging="360" w:left="720"/>
      </w:p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5">
    <w:nsid w:val="3CB82059"/>
    <w:multiLevelType w:val="hybridMultilevel"/>
    <w:tmpl w:val="1CF2E168"/>
    <w:lvl w:tplc="CBB4373A" w:ilvl="0">
      <w:start w:val="1"/>
      <w:numFmt w:val="bullet"/>
      <w:lvlText w:val=""/>
      <w:lvlJc w:val="left"/>
      <w:pPr>
        <w:tabs>
          <w:tab w:pos="720" w:val="num"/>
        </w:tabs>
        <w:ind w:hanging="360" w:left="720"/>
      </w:pPr>
      <w:rPr>
        <w:rFonts w:cs="Arial" w:eastAsia="Times New Roman"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6">
    <w:nsid w:val="3DB345CB"/>
    <w:multiLevelType w:val="hybridMultilevel"/>
    <w:tmpl w:val="34A403BC"/>
    <w:lvl w:tplc="9C4C8CD0" w:ilvl="0">
      <w:start w:val="1"/>
      <w:numFmt w:val="bullet"/>
      <w:lvlText w:val=""/>
      <w:lvlJc w:val="left"/>
      <w:pPr>
        <w:tabs>
          <w:tab w:pos="360" w:val="num"/>
        </w:tabs>
        <w:ind w:hanging="284" w:left="284"/>
      </w:pPr>
      <w:rPr>
        <w:rFonts w:hAnsi="Symbol" w:ascii="Symbol" w:hint="default"/>
        <w:sz w:val="18"/>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7">
    <w:nsid w:val="3DCB5723"/>
    <w:multiLevelType w:val="hybridMultilevel"/>
    <w:tmpl w:val="68760D86"/>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8">
    <w:nsid w:val="420C1754"/>
    <w:multiLevelType w:val="hybridMultilevel"/>
    <w:tmpl w:val="0DC47602"/>
    <w:lvl w:tplc="6C78D71C" w:ilvl="0">
      <w:start w:val="1"/>
      <w:numFmt w:val="decimal"/>
      <w:lvlText w:val="%1."/>
      <w:lvlJc w:val="left"/>
      <w:pPr>
        <w:tabs>
          <w:tab w:pos="1080" w:val="num"/>
        </w:tabs>
        <w:ind w:hanging="720" w:left="108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9">
    <w:nsid w:val="45D7197E"/>
    <w:multiLevelType w:val="hybridMultilevel"/>
    <w:tmpl w:val="5D8C427A"/>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0">
    <w:nsid w:val="491B6485"/>
    <w:multiLevelType w:val="multilevel"/>
    <w:tmpl w:val="42F2A2EE"/>
    <w:lvl w:ilvl="0">
      <w:start w:val="1"/>
      <w:numFmt w:val="decimal"/>
      <w:lvlText w:val="%1."/>
      <w:lvlJc w:val="left"/>
      <w:pPr>
        <w:tabs>
          <w:tab w:pos="360" w:val="num"/>
        </w:tabs>
        <w:ind w:hanging="360" w:left="360"/>
      </w:pPr>
      <w:rPr>
        <w:rFonts w:hint="default"/>
      </w:rPr>
    </w:lvl>
    <w:lvl w:ilvl="1">
      <w:start w:val="1"/>
      <w:numFmt w:val="decimal"/>
      <w:isLgl/>
      <w:lvlText w:val="%1.%2."/>
      <w:lvlJc w:val="left"/>
      <w:pPr>
        <w:tabs>
          <w:tab w:pos="1440" w:val="num"/>
        </w:tabs>
        <w:ind w:hanging="720" w:left="1440"/>
      </w:pPr>
      <w:rPr>
        <w:rFonts w:hint="default"/>
      </w:rPr>
    </w:lvl>
    <w:lvl w:ilvl="2">
      <w:start w:val="1"/>
      <w:numFmt w:val="decimal"/>
      <w:isLgl/>
      <w:lvlText w:val="%1.%2.%3."/>
      <w:lvlJc w:val="left"/>
      <w:pPr>
        <w:tabs>
          <w:tab w:pos="2160" w:val="num"/>
        </w:tabs>
        <w:ind w:hanging="720" w:left="2160"/>
      </w:pPr>
      <w:rPr>
        <w:rFonts w:hint="default"/>
      </w:rPr>
    </w:lvl>
    <w:lvl w:ilvl="3">
      <w:start w:val="1"/>
      <w:numFmt w:val="decimal"/>
      <w:isLgl/>
      <w:lvlText w:val="%1.%2.%3.%4."/>
      <w:lvlJc w:val="left"/>
      <w:pPr>
        <w:tabs>
          <w:tab w:pos="3240" w:val="num"/>
        </w:tabs>
        <w:ind w:hanging="1080" w:left="3240"/>
      </w:pPr>
      <w:rPr>
        <w:rFonts w:hint="default"/>
      </w:rPr>
    </w:lvl>
    <w:lvl w:ilvl="4">
      <w:start w:val="1"/>
      <w:numFmt w:val="decimal"/>
      <w:isLgl/>
      <w:lvlText w:val="%1.%2.%3.%4.%5."/>
      <w:lvlJc w:val="left"/>
      <w:pPr>
        <w:tabs>
          <w:tab w:pos="3960" w:val="num"/>
        </w:tabs>
        <w:ind w:hanging="1080" w:left="3960"/>
      </w:pPr>
      <w:rPr>
        <w:rFonts w:hint="default"/>
      </w:rPr>
    </w:lvl>
    <w:lvl w:ilvl="5">
      <w:start w:val="1"/>
      <w:numFmt w:val="decimal"/>
      <w:isLgl/>
      <w:lvlText w:val="%1.%2.%3.%4.%5.%6."/>
      <w:lvlJc w:val="left"/>
      <w:pPr>
        <w:tabs>
          <w:tab w:pos="5040" w:val="num"/>
        </w:tabs>
        <w:ind w:hanging="1440" w:left="5040"/>
      </w:pPr>
      <w:rPr>
        <w:rFonts w:hint="default"/>
      </w:rPr>
    </w:lvl>
    <w:lvl w:ilvl="6">
      <w:start w:val="1"/>
      <w:numFmt w:val="decimal"/>
      <w:isLgl/>
      <w:lvlText w:val="%1.%2.%3.%4.%5.%6.%7."/>
      <w:lvlJc w:val="left"/>
      <w:pPr>
        <w:tabs>
          <w:tab w:pos="5760" w:val="num"/>
        </w:tabs>
        <w:ind w:hanging="1440" w:left="5760"/>
      </w:pPr>
      <w:rPr>
        <w:rFonts w:hint="default"/>
      </w:rPr>
    </w:lvl>
    <w:lvl w:ilvl="7">
      <w:start w:val="1"/>
      <w:numFmt w:val="decimal"/>
      <w:isLgl/>
      <w:lvlText w:val="%1.%2.%3.%4.%5.%6.%7.%8."/>
      <w:lvlJc w:val="left"/>
      <w:pPr>
        <w:tabs>
          <w:tab w:pos="6840" w:val="num"/>
        </w:tabs>
        <w:ind w:hanging="1800" w:left="6840"/>
      </w:pPr>
      <w:rPr>
        <w:rFonts w:hint="default"/>
      </w:rPr>
    </w:lvl>
    <w:lvl w:ilvl="8">
      <w:start w:val="1"/>
      <w:numFmt w:val="decimal"/>
      <w:isLgl/>
      <w:lvlText w:val="%1.%2.%3.%4.%5.%6.%7.%8.%9."/>
      <w:lvlJc w:val="left"/>
      <w:pPr>
        <w:tabs>
          <w:tab w:pos="7920" w:val="num"/>
        </w:tabs>
        <w:ind w:hanging="2160" w:left="7920"/>
      </w:pPr>
      <w:rPr>
        <w:rFonts w:hint="default"/>
      </w:rPr>
    </w:lvl>
  </w:abstractNum>
  <w:abstractNum w:abstractNumId="21">
    <w:nsid w:val="49371767"/>
    <w:multiLevelType w:val="hybridMultilevel"/>
    <w:tmpl w:val="04685CCC"/>
    <w:lvl w:tplc="C29C4B24" w:ilvl="0">
      <w:start w:val="3"/>
      <w:numFmt w:val="bullet"/>
      <w:lvlText w:val="-"/>
      <w:lvlJc w:val="left"/>
      <w:pPr>
        <w:tabs>
          <w:tab w:pos="1080" w:val="num"/>
        </w:tabs>
        <w:ind w:hanging="720" w:left="1080"/>
      </w:pPr>
      <w:rPr>
        <w:rFonts w:cs="Arial" w:eastAsia="Times New Roman" w:hAnsi="Arial" w:ascii="Arial" w:hint="default"/>
      </w:rPr>
    </w:lvl>
    <w:lvl w:tplc="04090003" w:ilvl="1">
      <w:start w:val="1"/>
      <w:numFmt w:val="decimal"/>
      <w:lvlText w:val="%2."/>
      <w:lvlJc w:val="left"/>
      <w:pPr>
        <w:tabs>
          <w:tab w:pos="1440" w:val="num"/>
        </w:tabs>
        <w:ind w:hanging="360" w:left="1440"/>
      </w:pPr>
    </w:lvl>
    <w:lvl w:tplc="04090005" w:ilvl="2">
      <w:start w:val="1"/>
      <w:numFmt w:val="decimal"/>
      <w:lvlText w:val="%3."/>
      <w:lvlJc w:val="left"/>
      <w:pPr>
        <w:tabs>
          <w:tab w:pos="2160" w:val="num"/>
        </w:tabs>
        <w:ind w:hanging="360" w:left="2160"/>
      </w:pPr>
    </w:lvl>
    <w:lvl w:tplc="04090001" w:ilvl="3">
      <w:start w:val="1"/>
      <w:numFmt w:val="decimal"/>
      <w:lvlText w:val="%4."/>
      <w:lvlJc w:val="left"/>
      <w:pPr>
        <w:tabs>
          <w:tab w:pos="2880" w:val="num"/>
        </w:tabs>
        <w:ind w:hanging="360" w:left="2880"/>
      </w:pPr>
    </w:lvl>
    <w:lvl w:tplc="04090003" w:ilvl="4">
      <w:start w:val="1"/>
      <w:numFmt w:val="decimal"/>
      <w:lvlText w:val="%5."/>
      <w:lvlJc w:val="left"/>
      <w:pPr>
        <w:tabs>
          <w:tab w:pos="3600" w:val="num"/>
        </w:tabs>
        <w:ind w:hanging="360" w:left="3600"/>
      </w:pPr>
    </w:lvl>
    <w:lvl w:tplc="04090005" w:ilvl="5">
      <w:start w:val="1"/>
      <w:numFmt w:val="decimal"/>
      <w:lvlText w:val="%6."/>
      <w:lvlJc w:val="left"/>
      <w:pPr>
        <w:tabs>
          <w:tab w:pos="4320" w:val="num"/>
        </w:tabs>
        <w:ind w:hanging="360" w:left="4320"/>
      </w:pPr>
    </w:lvl>
    <w:lvl w:tplc="04090001" w:ilvl="6">
      <w:start w:val="1"/>
      <w:numFmt w:val="decimal"/>
      <w:lvlText w:val="%7."/>
      <w:lvlJc w:val="left"/>
      <w:pPr>
        <w:tabs>
          <w:tab w:pos="5040" w:val="num"/>
        </w:tabs>
        <w:ind w:hanging="360" w:left="5040"/>
      </w:pPr>
    </w:lvl>
    <w:lvl w:tplc="04090003" w:ilvl="7">
      <w:start w:val="1"/>
      <w:numFmt w:val="decimal"/>
      <w:lvlText w:val="%8."/>
      <w:lvlJc w:val="left"/>
      <w:pPr>
        <w:tabs>
          <w:tab w:pos="5760" w:val="num"/>
        </w:tabs>
        <w:ind w:hanging="360" w:left="5760"/>
      </w:pPr>
    </w:lvl>
    <w:lvl w:tplc="04090005" w:ilvl="8">
      <w:start w:val="1"/>
      <w:numFmt w:val="decimal"/>
      <w:lvlText w:val="%9."/>
      <w:lvlJc w:val="left"/>
      <w:pPr>
        <w:tabs>
          <w:tab w:pos="6480" w:val="num"/>
        </w:tabs>
        <w:ind w:hanging="360" w:left="6480"/>
      </w:pPr>
    </w:lvl>
  </w:abstractNum>
  <w:abstractNum w:abstractNumId="22">
    <w:nsid w:val="4B2468F1"/>
    <w:multiLevelType w:val="hybridMultilevel"/>
    <w:tmpl w:val="A7DC0B9C"/>
    <w:lvl w:tplc="04090017" w:ilvl="0">
      <w:start w:val="1"/>
      <w:numFmt w:val="lowerLetter"/>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3">
    <w:nsid w:val="4C6C1AE2"/>
    <w:multiLevelType w:val="hybridMultilevel"/>
    <w:tmpl w:val="24CAA80E"/>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4">
    <w:nsid w:val="4CE65400"/>
    <w:multiLevelType w:val="hybridMultilevel"/>
    <w:tmpl w:val="B92C3DDC"/>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5">
    <w:nsid w:val="4FB63C48"/>
    <w:multiLevelType w:val="hybridMultilevel"/>
    <w:tmpl w:val="886042CE"/>
    <w:lvl w:tplc="77347F3C" w:ilvl="0">
      <w:numFmt w:val="bullet"/>
      <w:lvlText w:val="-"/>
      <w:lvlJc w:val="left"/>
      <w:pPr>
        <w:tabs>
          <w:tab w:pos="720" w:val="num"/>
        </w:tabs>
        <w:ind w:hanging="360" w:left="720"/>
      </w:pPr>
      <w:rPr>
        <w:rFonts w:cs="Arial" w:eastAsia="Times New Roman" w:hAnsi="Arial" w:ascii="Arial"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6">
    <w:nsid w:val="50895AAC"/>
    <w:multiLevelType w:val="hybridMultilevel"/>
    <w:tmpl w:val="3788D7A0"/>
    <w:lvl w:tplc="04090017" w:ilvl="0">
      <w:start w:val="1"/>
      <w:numFmt w:val="lowerLetter"/>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7">
    <w:nsid w:val="51DB1197"/>
    <w:multiLevelType w:val="hybridMultilevel"/>
    <w:tmpl w:val="34A403BC"/>
    <w:lvl w:tplc="782C9A08" w:ilvl="0">
      <w:start w:val="1"/>
      <w:numFmt w:val="bullet"/>
      <w:lvlText w:val="-"/>
      <w:lvlJc w:val="left"/>
      <w:pPr>
        <w:tabs>
          <w:tab w:pos="417" w:val="num"/>
        </w:tabs>
        <w:ind w:firstLine="57" w:left="0"/>
      </w:pPr>
      <w:rPr>
        <w:rFonts w:cs="Times New Roman" w:hAnsi="Times New Roman" w:ascii="Times New Roman" w:hint="default"/>
        <w:sz w:val="18"/>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8">
    <w:nsid w:val="578F6201"/>
    <w:multiLevelType w:val="hybridMultilevel"/>
    <w:tmpl w:val="1E7855A8"/>
    <w:lvl w:tplc="C2B2B210" w:ilvl="0">
      <w:numFmt w:val="bullet"/>
      <w:lvlText w:val="-"/>
      <w:lvlJc w:val="left"/>
      <w:pPr>
        <w:tabs>
          <w:tab w:pos="1080" w:val="num"/>
        </w:tabs>
        <w:ind w:hanging="360" w:left="1080"/>
      </w:pPr>
      <w:rPr>
        <w:rFonts w:cs="Times New Roman" w:eastAsia="Times New Roman" w:hAnsi="Times New Roman" w:ascii="Times New Roman" w:hint="default"/>
      </w:rPr>
    </w:lvl>
    <w:lvl w:tentative="true" w:tplc="04090003" w:ilvl="1">
      <w:start w:val="1"/>
      <w:numFmt w:val="bullet"/>
      <w:lvlText w:val="o"/>
      <w:lvlJc w:val="left"/>
      <w:pPr>
        <w:tabs>
          <w:tab w:pos="1800" w:val="num"/>
        </w:tabs>
        <w:ind w:hanging="360" w:left="1800"/>
      </w:pPr>
      <w:rPr>
        <w:rFonts w:hAnsi="Courier New" w:ascii="Courier New" w:hint="default"/>
      </w:rPr>
    </w:lvl>
    <w:lvl w:tentative="true" w:tplc="04090005" w:ilvl="2">
      <w:start w:val="1"/>
      <w:numFmt w:val="bullet"/>
      <w:lvlText w:val=""/>
      <w:lvlJc w:val="left"/>
      <w:pPr>
        <w:tabs>
          <w:tab w:pos="2520" w:val="num"/>
        </w:tabs>
        <w:ind w:hanging="360" w:left="2520"/>
      </w:pPr>
      <w:rPr>
        <w:rFonts w:hAnsi="Wingdings" w:ascii="Wingdings" w:hint="default"/>
      </w:rPr>
    </w:lvl>
    <w:lvl w:tentative="true" w:tplc="04090001" w:ilvl="3">
      <w:start w:val="1"/>
      <w:numFmt w:val="bullet"/>
      <w:lvlText w:val=""/>
      <w:lvlJc w:val="left"/>
      <w:pPr>
        <w:tabs>
          <w:tab w:pos="3240" w:val="num"/>
        </w:tabs>
        <w:ind w:hanging="360" w:left="3240"/>
      </w:pPr>
      <w:rPr>
        <w:rFonts w:hAnsi="Symbol" w:ascii="Symbol" w:hint="default"/>
      </w:rPr>
    </w:lvl>
    <w:lvl w:tentative="true" w:tplc="04090003" w:ilvl="4">
      <w:start w:val="1"/>
      <w:numFmt w:val="bullet"/>
      <w:lvlText w:val="o"/>
      <w:lvlJc w:val="left"/>
      <w:pPr>
        <w:tabs>
          <w:tab w:pos="3960" w:val="num"/>
        </w:tabs>
        <w:ind w:hanging="360" w:left="3960"/>
      </w:pPr>
      <w:rPr>
        <w:rFonts w:hAnsi="Courier New" w:ascii="Courier New" w:hint="default"/>
      </w:rPr>
    </w:lvl>
    <w:lvl w:tentative="true" w:tplc="04090005" w:ilvl="5">
      <w:start w:val="1"/>
      <w:numFmt w:val="bullet"/>
      <w:lvlText w:val=""/>
      <w:lvlJc w:val="left"/>
      <w:pPr>
        <w:tabs>
          <w:tab w:pos="4680" w:val="num"/>
        </w:tabs>
        <w:ind w:hanging="360" w:left="4680"/>
      </w:pPr>
      <w:rPr>
        <w:rFonts w:hAnsi="Wingdings" w:ascii="Wingdings" w:hint="default"/>
      </w:rPr>
    </w:lvl>
    <w:lvl w:tentative="true" w:tplc="04090001" w:ilvl="6">
      <w:start w:val="1"/>
      <w:numFmt w:val="bullet"/>
      <w:lvlText w:val=""/>
      <w:lvlJc w:val="left"/>
      <w:pPr>
        <w:tabs>
          <w:tab w:pos="5400" w:val="num"/>
        </w:tabs>
        <w:ind w:hanging="360" w:left="5400"/>
      </w:pPr>
      <w:rPr>
        <w:rFonts w:hAnsi="Symbol" w:ascii="Symbol" w:hint="default"/>
      </w:rPr>
    </w:lvl>
    <w:lvl w:tentative="true" w:tplc="04090003" w:ilvl="7">
      <w:start w:val="1"/>
      <w:numFmt w:val="bullet"/>
      <w:lvlText w:val="o"/>
      <w:lvlJc w:val="left"/>
      <w:pPr>
        <w:tabs>
          <w:tab w:pos="6120" w:val="num"/>
        </w:tabs>
        <w:ind w:hanging="360" w:left="6120"/>
      </w:pPr>
      <w:rPr>
        <w:rFonts w:hAnsi="Courier New" w:ascii="Courier New" w:hint="default"/>
      </w:rPr>
    </w:lvl>
    <w:lvl w:tentative="true" w:tplc="04090005" w:ilvl="8">
      <w:start w:val="1"/>
      <w:numFmt w:val="bullet"/>
      <w:lvlText w:val=""/>
      <w:lvlJc w:val="left"/>
      <w:pPr>
        <w:tabs>
          <w:tab w:pos="6840" w:val="num"/>
        </w:tabs>
        <w:ind w:hanging="360" w:left="6840"/>
      </w:pPr>
      <w:rPr>
        <w:rFonts w:hAnsi="Wingdings" w:ascii="Wingdings" w:hint="default"/>
      </w:rPr>
    </w:lvl>
  </w:abstractNum>
  <w:abstractNum w:abstractNumId="29">
    <w:nsid w:val="598D4837"/>
    <w:multiLevelType w:val="hybridMultilevel"/>
    <w:tmpl w:val="AB36EA30"/>
    <w:lvl w:tplc="C9A8BDD2" w:ilvl="0">
      <w:start w:val="10"/>
      <w:numFmt w:val="bullet"/>
      <w:lvlText w:val="-"/>
      <w:lvlJc w:val="left"/>
      <w:pPr>
        <w:tabs>
          <w:tab w:pos="1065" w:val="num"/>
        </w:tabs>
        <w:ind w:hanging="360" w:left="1065"/>
      </w:pPr>
      <w:rPr>
        <w:rFonts w:cs="Times New Roman" w:eastAsia="MS Mincho"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30">
    <w:nsid w:val="599D19CD"/>
    <w:multiLevelType w:val="singleLevel"/>
    <w:tmpl w:val="8BF2668C"/>
    <w:lvl w:ilvl="0">
      <w:start w:val="437"/>
      <w:numFmt w:val="bullet"/>
      <w:lvlText w:val=""/>
      <w:lvlJc w:val="left"/>
      <w:pPr>
        <w:tabs>
          <w:tab w:pos="-360" w:val="num"/>
        </w:tabs>
        <w:ind w:hanging="360" w:left="-360"/>
      </w:pPr>
      <w:rPr>
        <w:rFonts w:hAnsi="Symbol" w:ascii="Symbol" w:hint="default"/>
      </w:rPr>
    </w:lvl>
  </w:abstractNum>
  <w:abstractNum w:abstractNumId="31">
    <w:nsid w:val="5E3E43EF"/>
    <w:multiLevelType w:val="hybridMultilevel"/>
    <w:tmpl w:val="B94AE902"/>
    <w:lvl w:tplc="3F2E3258" w:ilvl="0">
      <w:start w:val="10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2">
    <w:nsid w:val="5ED83E46"/>
    <w:multiLevelType w:val="hybridMultilevel"/>
    <w:tmpl w:val="66D2DBD8"/>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3">
    <w:nsid w:val="6039423F"/>
    <w:multiLevelType w:val="hybridMultilevel"/>
    <w:tmpl w:val="50D08A6E"/>
    <w:lvl w:tplc="AC5CCB86"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4">
    <w:nsid w:val="61CA4149"/>
    <w:multiLevelType w:val="hybridMultilevel"/>
    <w:tmpl w:val="BAD0419E"/>
    <w:lvl w:tplc="5996637A" w:ilvl="0">
      <w:start w:val="1"/>
      <w:numFmt w:val="bullet"/>
      <w:lvlText w:val="-"/>
      <w:lvlJc w:val="left"/>
      <w:pPr>
        <w:tabs>
          <w:tab w:pos="720" w:val="num"/>
        </w:tabs>
        <w:ind w:hanging="360" w:left="720"/>
      </w:pPr>
      <w:rPr>
        <w:rFonts w:cs="Arial" w:eastAsia="MS Mincho"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5">
    <w:nsid w:val="67904483"/>
    <w:multiLevelType w:val="hybridMultilevel"/>
    <w:tmpl w:val="2410D5F8"/>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6">
    <w:nsid w:val="68666C8D"/>
    <w:multiLevelType w:val="hybridMultilevel"/>
    <w:tmpl w:val="4FFCF8FC"/>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7">
    <w:nsid w:val="762E04AD"/>
    <w:multiLevelType w:val="hybridMultilevel"/>
    <w:tmpl w:val="1924DFF8"/>
    <w:lvl w:tplc="C2B2B210"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8">
    <w:nsid w:val="78680D82"/>
    <w:multiLevelType w:val="hybridMultilevel"/>
    <w:tmpl w:val="BA8AAE56"/>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9">
    <w:nsid w:val="7F5E7AFB"/>
    <w:multiLevelType w:val="singleLevel"/>
    <w:tmpl w:val="37D2D15A"/>
    <w:lvl w:ilvl="0">
      <w:start w:val="4"/>
      <w:numFmt w:val="decimal"/>
      <w:lvlText w:val="%1."/>
      <w:lvlJc w:val="left"/>
      <w:pPr>
        <w:tabs>
          <w:tab w:pos="360" w:val="num"/>
        </w:tabs>
        <w:ind w:hanging="360" w:left="360"/>
      </w:pPr>
      <w:rPr>
        <w:rFonts w:hAnsi="Arial" w:ascii="Arial" w:hint="default"/>
      </w:rPr>
    </w:lvl>
  </w:abstractNum>
  <w:num w:numId="1">
    <w:abstractNumId w:val="8"/>
  </w:num>
  <w:num w:numId="2">
    <w:abstractNumId w:val="38"/>
  </w:num>
  <w:num w:numId="3">
    <w:abstractNumId w:val="4"/>
  </w:num>
  <w:num w:numId="4">
    <w:abstractNumId w:val="12"/>
  </w:num>
  <w:num w:numId="5">
    <w:abstractNumId w:val="9"/>
  </w:num>
  <w:num w:numId="6">
    <w:abstractNumId w:val="30"/>
  </w:num>
  <w:num w:numId="7">
    <w:abstractNumId w:val="39"/>
  </w:num>
  <w:num w:numId="8">
    <w:abstractNumId w:val="13"/>
  </w:num>
  <w:num w:numId="9">
    <w:abstractNumId w:val="31"/>
  </w:num>
  <w:num w:numId="10">
    <w:abstractNumId w:val="3"/>
  </w:num>
  <w:num w:numId="11">
    <w:abstractNumId w:val="14"/>
  </w:num>
  <w:num w:numId="12">
    <w:abstractNumId w:val="37"/>
  </w:num>
  <w:num w:numId="13">
    <w:abstractNumId w:val="28"/>
  </w:num>
  <w:num w:numId="14">
    <w:abstractNumId w:val="15"/>
  </w:num>
  <w:num w:numId="15">
    <w:abstractNumId w:val="2"/>
  </w:num>
  <w:num w:numId="16">
    <w:abstractNumId w:val="22"/>
  </w:num>
  <w:num w:numId="17">
    <w:abstractNumId w:val="26"/>
  </w:num>
  <w:num w:numId="18">
    <w:abstractNumId w:val="5"/>
  </w:num>
  <w:num w:numId="19">
    <w:abstractNumId w:val="16"/>
  </w:num>
  <w:num w:numId="20">
    <w:abstractNumId w:val="27"/>
  </w:num>
  <w:num w:numId="21">
    <w:abstractNumId w:val="7"/>
  </w:num>
  <w:num w:numId="22">
    <w:abstractNumId w:val="10"/>
  </w:num>
  <w:num w:numId="23">
    <w:abstractNumId w:val="36"/>
  </w:num>
  <w:num w:numId="24">
    <w:abstractNumId w:val="23"/>
  </w:num>
  <w:num w:numId="25">
    <w:abstractNumId w:val="32"/>
  </w:num>
  <w:num w:numId="26">
    <w:abstractNumId w:val="17"/>
  </w:num>
  <w:num w:numId="27">
    <w:abstractNumId w:val="6"/>
  </w:num>
  <w:num w:numId="28">
    <w:abstractNumId w:val="11"/>
  </w:num>
  <w:num w:numId="29">
    <w:abstractNumId w:val="24"/>
  </w:num>
  <w:num w:numId="30">
    <w:abstractNumId w:val="19"/>
  </w:num>
  <w:num w:numId="31">
    <w:abstractNumId w:val="35"/>
  </w:num>
  <w:num w:numId="32">
    <w:abstractNumId w:val="33"/>
  </w:num>
  <w:num w:numId="33">
    <w:abstractNumId w:val="29"/>
  </w:num>
  <w:num w:numId="34">
    <w:abstractNumId w:val="0"/>
  </w:num>
  <w:num w:numId="35">
    <w:abstractNumId w:val="25"/>
  </w:num>
  <w:num w:numId="36">
    <w:abstractNumId w:val="18"/>
  </w:num>
  <w:num w:numId="37">
    <w:abstractNumId w:val="34"/>
  </w:num>
  <w:num w:numId="38">
    <w:abstractNumId w:val="1"/>
  </w:num>
  <w:num w:numId="39">
    <w:abstractNumId w:val="20"/>
  </w:num>
  <w:num w:numId="40">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9374D"/>
    <w:rsid w:val="0002088D"/>
    <w:rsid w:val="00026F6C"/>
    <w:rsid w:val="00044B26"/>
    <w:rsid w:val="00060A07"/>
    <w:rsid w:val="000619D9"/>
    <w:rsid w:val="00096173"/>
    <w:rsid w:val="000E26CB"/>
    <w:rsid w:val="000E6256"/>
    <w:rsid w:val="000F5B47"/>
    <w:rsid w:val="00103252"/>
    <w:rsid w:val="001046D7"/>
    <w:rsid w:val="00120AD4"/>
    <w:rsid w:val="00140A52"/>
    <w:rsid w:val="00141A68"/>
    <w:rsid w:val="00143BD5"/>
    <w:rsid w:val="00162216"/>
    <w:rsid w:val="001723A3"/>
    <w:rsid w:val="00173D9F"/>
    <w:rsid w:val="00173EB3"/>
    <w:rsid w:val="00182D59"/>
    <w:rsid w:val="0018627F"/>
    <w:rsid w:val="001B3B66"/>
    <w:rsid w:val="001D17AF"/>
    <w:rsid w:val="001D37B4"/>
    <w:rsid w:val="001E748F"/>
    <w:rsid w:val="001F09FB"/>
    <w:rsid w:val="001F1B51"/>
    <w:rsid w:val="00215C3D"/>
    <w:rsid w:val="00216A28"/>
    <w:rsid w:val="002335FE"/>
    <w:rsid w:val="00240134"/>
    <w:rsid w:val="00247EBE"/>
    <w:rsid w:val="00255AB6"/>
    <w:rsid w:val="00266098"/>
    <w:rsid w:val="00277C97"/>
    <w:rsid w:val="002811C6"/>
    <w:rsid w:val="0029578F"/>
    <w:rsid w:val="002960AE"/>
    <w:rsid w:val="002A3573"/>
    <w:rsid w:val="002B31D3"/>
    <w:rsid w:val="002B6D2C"/>
    <w:rsid w:val="002C5497"/>
    <w:rsid w:val="002E50CC"/>
    <w:rsid w:val="00306CC2"/>
    <w:rsid w:val="00306FA7"/>
    <w:rsid w:val="00310E7A"/>
    <w:rsid w:val="00320A17"/>
    <w:rsid w:val="0034338B"/>
    <w:rsid w:val="003531A6"/>
    <w:rsid w:val="00355E0A"/>
    <w:rsid w:val="0035752D"/>
    <w:rsid w:val="00371E30"/>
    <w:rsid w:val="00373EA4"/>
    <w:rsid w:val="00385D7A"/>
    <w:rsid w:val="00395B44"/>
    <w:rsid w:val="00397FA2"/>
    <w:rsid w:val="003A069B"/>
    <w:rsid w:val="003A27F1"/>
    <w:rsid w:val="003A37C6"/>
    <w:rsid w:val="003A3AAF"/>
    <w:rsid w:val="003A5606"/>
    <w:rsid w:val="003B0371"/>
    <w:rsid w:val="003B0687"/>
    <w:rsid w:val="003B2111"/>
    <w:rsid w:val="003B28BB"/>
    <w:rsid w:val="003B3157"/>
    <w:rsid w:val="003B50CD"/>
    <w:rsid w:val="003B7BD2"/>
    <w:rsid w:val="003C1ECE"/>
    <w:rsid w:val="003E1330"/>
    <w:rsid w:val="003E18D1"/>
    <w:rsid w:val="003F24EE"/>
    <w:rsid w:val="004058A2"/>
    <w:rsid w:val="004214CE"/>
    <w:rsid w:val="00425473"/>
    <w:rsid w:val="00434D4E"/>
    <w:rsid w:val="00440644"/>
    <w:rsid w:val="00446AA5"/>
    <w:rsid w:val="00461D2F"/>
    <w:rsid w:val="00465154"/>
    <w:rsid w:val="004772A5"/>
    <w:rsid w:val="0048429E"/>
    <w:rsid w:val="00497CA7"/>
    <w:rsid w:val="004A1983"/>
    <w:rsid w:val="004A1BE4"/>
    <w:rsid w:val="004A605A"/>
    <w:rsid w:val="004B1373"/>
    <w:rsid w:val="004B6504"/>
    <w:rsid w:val="004C1E4E"/>
    <w:rsid w:val="004C2F78"/>
    <w:rsid w:val="004C6B3C"/>
    <w:rsid w:val="004D5E1F"/>
    <w:rsid w:val="004E4FE4"/>
    <w:rsid w:val="004F07B7"/>
    <w:rsid w:val="004F5A45"/>
    <w:rsid w:val="004F663F"/>
    <w:rsid w:val="00505436"/>
    <w:rsid w:val="00506E61"/>
    <w:rsid w:val="00511EF8"/>
    <w:rsid w:val="00515FD3"/>
    <w:rsid w:val="00530A15"/>
    <w:rsid w:val="00535ABA"/>
    <w:rsid w:val="005427D9"/>
    <w:rsid w:val="005446B0"/>
    <w:rsid w:val="0055089B"/>
    <w:rsid w:val="00560F4A"/>
    <w:rsid w:val="00575813"/>
    <w:rsid w:val="00577D53"/>
    <w:rsid w:val="00584581"/>
    <w:rsid w:val="00590C88"/>
    <w:rsid w:val="005B0722"/>
    <w:rsid w:val="005B74C7"/>
    <w:rsid w:val="005C3461"/>
    <w:rsid w:val="005C5C5D"/>
    <w:rsid w:val="005C62EE"/>
    <w:rsid w:val="005D2021"/>
    <w:rsid w:val="005F0319"/>
    <w:rsid w:val="006055E7"/>
    <w:rsid w:val="00615190"/>
    <w:rsid w:val="00622318"/>
    <w:rsid w:val="006314A2"/>
    <w:rsid w:val="006551C7"/>
    <w:rsid w:val="006779AA"/>
    <w:rsid w:val="00686A16"/>
    <w:rsid w:val="006A2170"/>
    <w:rsid w:val="006B1E76"/>
    <w:rsid w:val="006B775C"/>
    <w:rsid w:val="006C59C7"/>
    <w:rsid w:val="006D3BA6"/>
    <w:rsid w:val="006D3E4E"/>
    <w:rsid w:val="006D5BED"/>
    <w:rsid w:val="006D6216"/>
    <w:rsid w:val="006E28F4"/>
    <w:rsid w:val="006E2F0B"/>
    <w:rsid w:val="006F721A"/>
    <w:rsid w:val="00706F64"/>
    <w:rsid w:val="00707451"/>
    <w:rsid w:val="0072656B"/>
    <w:rsid w:val="00742B34"/>
    <w:rsid w:val="00746B83"/>
    <w:rsid w:val="0076347E"/>
    <w:rsid w:val="00765816"/>
    <w:rsid w:val="00773B48"/>
    <w:rsid w:val="00775364"/>
    <w:rsid w:val="007841AE"/>
    <w:rsid w:val="0079377B"/>
    <w:rsid w:val="007A220C"/>
    <w:rsid w:val="007A5A94"/>
    <w:rsid w:val="007C3990"/>
    <w:rsid w:val="007C4088"/>
    <w:rsid w:val="007F0FFD"/>
    <w:rsid w:val="007F5BBE"/>
    <w:rsid w:val="007F5F43"/>
    <w:rsid w:val="008263CE"/>
    <w:rsid w:val="00826666"/>
    <w:rsid w:val="00827B19"/>
    <w:rsid w:val="008406E8"/>
    <w:rsid w:val="00841C94"/>
    <w:rsid w:val="00844825"/>
    <w:rsid w:val="00844928"/>
    <w:rsid w:val="00845C1C"/>
    <w:rsid w:val="00854116"/>
    <w:rsid w:val="008556E1"/>
    <w:rsid w:val="008A3581"/>
    <w:rsid w:val="008B07C7"/>
    <w:rsid w:val="008B0997"/>
    <w:rsid w:val="008F5D52"/>
    <w:rsid w:val="008F5F99"/>
    <w:rsid w:val="008F7746"/>
    <w:rsid w:val="00910B82"/>
    <w:rsid w:val="00914BF8"/>
    <w:rsid w:val="00931CA2"/>
    <w:rsid w:val="0093765B"/>
    <w:rsid w:val="00964CB5"/>
    <w:rsid w:val="00992A59"/>
    <w:rsid w:val="009B2C69"/>
    <w:rsid w:val="009C3DA9"/>
    <w:rsid w:val="009D0D2B"/>
    <w:rsid w:val="009E199C"/>
    <w:rsid w:val="009F00E3"/>
    <w:rsid w:val="009F28D4"/>
    <w:rsid w:val="009F5BF1"/>
    <w:rsid w:val="00A257F8"/>
    <w:rsid w:val="00A27B95"/>
    <w:rsid w:val="00A35796"/>
    <w:rsid w:val="00A54846"/>
    <w:rsid w:val="00A8193A"/>
    <w:rsid w:val="00A81F61"/>
    <w:rsid w:val="00A928E2"/>
    <w:rsid w:val="00A947DA"/>
    <w:rsid w:val="00AA44F6"/>
    <w:rsid w:val="00AC37E4"/>
    <w:rsid w:val="00AE281A"/>
    <w:rsid w:val="00AE4B73"/>
    <w:rsid w:val="00B23E83"/>
    <w:rsid w:val="00B266F6"/>
    <w:rsid w:val="00B509D1"/>
    <w:rsid w:val="00B50A69"/>
    <w:rsid w:val="00B50ABF"/>
    <w:rsid w:val="00B52CF9"/>
    <w:rsid w:val="00B530AB"/>
    <w:rsid w:val="00B83015"/>
    <w:rsid w:val="00BA69BA"/>
    <w:rsid w:val="00BE42F8"/>
    <w:rsid w:val="00BF096C"/>
    <w:rsid w:val="00BF2DC5"/>
    <w:rsid w:val="00C07B35"/>
    <w:rsid w:val="00C1214D"/>
    <w:rsid w:val="00C3422C"/>
    <w:rsid w:val="00C45189"/>
    <w:rsid w:val="00C50EC9"/>
    <w:rsid w:val="00C54E12"/>
    <w:rsid w:val="00C61C88"/>
    <w:rsid w:val="00C641BB"/>
    <w:rsid w:val="00C64266"/>
    <w:rsid w:val="00C667C9"/>
    <w:rsid w:val="00C9374D"/>
    <w:rsid w:val="00CA4597"/>
    <w:rsid w:val="00CC153B"/>
    <w:rsid w:val="00CC1908"/>
    <w:rsid w:val="00CC39A9"/>
    <w:rsid w:val="00CD1A75"/>
    <w:rsid w:val="00CE70F7"/>
    <w:rsid w:val="00CE7225"/>
    <w:rsid w:val="00CF0C42"/>
    <w:rsid w:val="00D139DA"/>
    <w:rsid w:val="00D34550"/>
    <w:rsid w:val="00D41F78"/>
    <w:rsid w:val="00D43763"/>
    <w:rsid w:val="00D44503"/>
    <w:rsid w:val="00D51CBD"/>
    <w:rsid w:val="00D549A5"/>
    <w:rsid w:val="00D6561C"/>
    <w:rsid w:val="00D7451F"/>
    <w:rsid w:val="00D751C3"/>
    <w:rsid w:val="00D954AA"/>
    <w:rsid w:val="00DA040B"/>
    <w:rsid w:val="00DA0DD3"/>
    <w:rsid w:val="00DD3865"/>
    <w:rsid w:val="00DD4606"/>
    <w:rsid w:val="00DE1D3F"/>
    <w:rsid w:val="00DE7AA5"/>
    <w:rsid w:val="00DE7CDC"/>
    <w:rsid w:val="00E00DED"/>
    <w:rsid w:val="00E100F8"/>
    <w:rsid w:val="00E20120"/>
    <w:rsid w:val="00E2796D"/>
    <w:rsid w:val="00E354F9"/>
    <w:rsid w:val="00E37C24"/>
    <w:rsid w:val="00E60FDE"/>
    <w:rsid w:val="00E66B18"/>
    <w:rsid w:val="00E70277"/>
    <w:rsid w:val="00E737C3"/>
    <w:rsid w:val="00E73980"/>
    <w:rsid w:val="00E82997"/>
    <w:rsid w:val="00E94256"/>
    <w:rsid w:val="00EA6A12"/>
    <w:rsid w:val="00EB0D65"/>
    <w:rsid w:val="00EB0F90"/>
    <w:rsid w:val="00EB2691"/>
    <w:rsid w:val="00EC09BA"/>
    <w:rsid w:val="00EC2E8D"/>
    <w:rsid w:val="00EE43B9"/>
    <w:rsid w:val="00EF5562"/>
    <w:rsid w:val="00EF7AEB"/>
    <w:rsid w:val="00F23C4C"/>
    <w:rsid w:val="00F54E30"/>
    <w:rsid w:val="00F5529E"/>
    <w:rsid w:val="00F80886"/>
    <w:rsid w:val="00F97A8E"/>
    <w:rsid w:val="00FC4CA3"/>
    <w:rsid w:val="00FE066B"/>
    <w:rsid w:val="00FF268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tabs>
        <w:tab w:pos="975" w:val="left"/>
      </w:tabs>
      <w:jc w:val="both"/>
      <w:outlineLvl w:val="0"/>
    </w:pPr>
    <w:rPr>
      <w:rFonts w:cs="Arial" w:hAnsi="Arial" w:ascii="Arial"/>
      <w:i/>
      <w:iCs/>
    </w:rPr>
  </w:style>
  <w:style w:styleId="Naslov2" w:type="paragraph">
    <w:name w:val="heading 2"/>
    <w:basedOn w:val="Normal"/>
    <w:next w:val="Normal"/>
    <w:qFormat/>
    <w:pPr>
      <w:keepNext/>
      <w:outlineLvl w:val="1"/>
    </w:pPr>
    <w:rPr>
      <w:rFonts w:cs="Arial" w:eastAsia="Arial Unicode MS" w:hAnsi="Arial" w:ascii="Arial"/>
      <w:b/>
      <w:bCs/>
      <w:sz w:val="20"/>
      <w:szCs w:val="20"/>
      <w:lang w:eastAsia="en-US" w:val="it-IT"/>
    </w:rPr>
  </w:style>
  <w:style w:styleId="Naslov3" w:type="paragraph">
    <w:name w:val="heading 3"/>
    <w:basedOn w:val="Normal"/>
    <w:next w:val="Normal"/>
    <w:qFormat/>
    <w:pPr>
      <w:keepNext/>
      <w:outlineLvl w:val="2"/>
    </w:pPr>
    <w:rPr>
      <w:b/>
      <w:bCs/>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2" w:type="paragraph">
    <w:name w:val="Body Text 2"/>
    <w:basedOn w:val="Normal"/>
    <w:pPr>
      <w:tabs>
        <w:tab w:pos="975" w:val="left"/>
      </w:tabs>
      <w:jc w:val="both"/>
    </w:pPr>
    <w:rPr>
      <w:rFonts w:cs="Arial" w:hAnsi="Arial" w:ascii="Arial"/>
      <w:b/>
      <w:bCs/>
      <w:i/>
      <w:iCs/>
    </w:rPr>
  </w:style>
  <w:style w:styleId="Podnoje" w:type="paragraph">
    <w:name w:val="footer"/>
    <w:basedOn w:val="Normal"/>
    <w:pPr>
      <w:tabs>
        <w:tab w:pos="4153" w:val="center"/>
        <w:tab w:pos="8306" w:val="right"/>
      </w:tabs>
    </w:pPr>
    <w:rPr>
      <w:lang w:eastAsia="en-US" w:val="en-US"/>
    </w:rPr>
  </w:style>
  <w:style w:styleId="Tijeloteksta" w:type="paragraph">
    <w:name w:val="Body Text"/>
    <w:aliases w:val=" uvlaka 3"/>
    <w:basedOn w:val="Normal"/>
    <w:pPr>
      <w:tabs>
        <w:tab w:pos="975" w:val="left"/>
      </w:tabs>
      <w:jc w:val="both"/>
    </w:pPr>
    <w:rPr>
      <w:rFonts w:hAnsi="Arial" w:ascii="Arial"/>
      <w:lang w:eastAsia="en-US"/>
    </w:rPr>
  </w:style>
  <w:style w:styleId="Brojstranice" w:type="character">
    <w:name w:val="page number"/>
    <w:basedOn w:val="Zadanifontodlomka"/>
  </w:style>
  <w:style w:customStyle="true" w:styleId="xl59" w:type="paragraph">
    <w:name w:val="xl59"/>
    <w:basedOn w:val="Normal"/>
    <w:pPr>
      <w:pBdr>
        <w:right w:space="0" w:sz="4" w:color="auto" w:val="single"/>
      </w:pBdr>
      <w:spacing w:afterAutospacing="true" w:after="100" w:beforeAutospacing="true" w:before="100"/>
      <w:jc w:val="center"/>
    </w:pPr>
    <w:rPr>
      <w:rFonts w:cs="Arial" w:eastAsia="Arial Unicode MS" w:hAnsi="Arial" w:ascii="Arial"/>
      <w:i/>
      <w:iCs/>
      <w:sz w:val="18"/>
      <w:szCs w:val="18"/>
      <w:lang w:eastAsia="en-US" w:val="en-GB"/>
    </w:rPr>
  </w:style>
  <w:style w:customStyle="true" w:styleId="font5" w:type="paragraph">
    <w:name w:val="font5"/>
    <w:basedOn w:val="Normal"/>
    <w:pPr>
      <w:spacing w:afterAutospacing="true" w:after="100" w:beforeAutospacing="true" w:before="100"/>
    </w:pPr>
    <w:rPr>
      <w:rFonts w:cs="Tahoma" w:eastAsia="Arial Unicode MS" w:hAnsi="Tahoma" w:ascii="Tahoma"/>
      <w:color w:val="000000"/>
      <w:sz w:val="16"/>
      <w:szCs w:val="16"/>
      <w:lang w:eastAsia="en-US" w:val="en-GB"/>
    </w:rPr>
  </w:style>
  <w:style w:customStyle="true" w:styleId="font6" w:type="paragraph">
    <w:name w:val="font6"/>
    <w:basedOn w:val="Normal"/>
    <w:pPr>
      <w:spacing w:afterAutospacing="true" w:after="100" w:beforeAutospacing="true" w:before="100"/>
    </w:pPr>
    <w:rPr>
      <w:rFonts w:cs="Tahoma" w:eastAsia="Arial Unicode MS" w:hAnsi="Tahoma" w:ascii="Tahoma"/>
      <w:b/>
      <w:bCs/>
      <w:color w:val="000000"/>
      <w:sz w:val="16"/>
      <w:szCs w:val="16"/>
      <w:lang w:eastAsia="en-US" w:val="en-GB"/>
    </w:rPr>
  </w:style>
  <w:style w:customStyle="true" w:styleId="font7" w:type="paragraph">
    <w:name w:val="font7"/>
    <w:basedOn w:val="Normal"/>
    <w:pPr>
      <w:spacing w:afterAutospacing="true" w:after="100" w:beforeAutospacing="true" w:before="100"/>
    </w:pPr>
    <w:rPr>
      <w:rFonts w:cs="Tahoma" w:eastAsia="Arial Unicode MS" w:hAnsi="Tahoma" w:ascii="Tahoma"/>
      <w:color w:val="000000"/>
      <w:sz w:val="16"/>
      <w:szCs w:val="16"/>
      <w:u w:val="single"/>
      <w:lang w:eastAsia="en-US" w:val="en-GB"/>
    </w:rPr>
  </w:style>
  <w:style w:customStyle="true" w:styleId="font8" w:type="paragraph">
    <w:name w:val="font8"/>
    <w:basedOn w:val="Normal"/>
    <w:pPr>
      <w:spacing w:afterAutospacing="true" w:after="100" w:beforeAutospacing="true" w:before="100"/>
    </w:pPr>
    <w:rPr>
      <w:rFonts w:cs="Tahoma" w:eastAsia="Arial Unicode MS" w:hAnsi="Tahoma" w:ascii="Tahoma"/>
      <w:color w:val="000000"/>
      <w:sz w:val="16"/>
      <w:szCs w:val="16"/>
      <w:lang w:eastAsia="en-US" w:val="en-GB"/>
    </w:rPr>
  </w:style>
  <w:style w:customStyle="true" w:styleId="xl25" w:type="paragraph">
    <w:name w:val="xl25"/>
    <w:basedOn w:val="Normal"/>
    <w:pPr>
      <w:spacing w:afterAutospacing="true" w:after="100" w:beforeAutospacing="true" w:before="100"/>
    </w:pPr>
    <w:rPr>
      <w:rFonts w:cs="Arial" w:eastAsia="Arial Unicode MS" w:hAnsi="Arial" w:ascii="Arial"/>
      <w:b/>
      <w:bCs/>
      <w:lang w:eastAsia="en-US" w:val="en-GB"/>
    </w:rPr>
  </w:style>
  <w:style w:customStyle="true" w:styleId="xl26" w:type="paragraph">
    <w:name w:val="xl26"/>
    <w:basedOn w:val="Normal"/>
    <w:pPr>
      <w:spacing w:afterAutospacing="true" w:after="100" w:beforeAutospacing="true" w:before="100"/>
      <w:jc w:val="center"/>
    </w:pPr>
    <w:rPr>
      <w:rFonts w:cs="Arial" w:eastAsia="Arial Unicode MS" w:hAnsi="Arial" w:ascii="Arial"/>
      <w:b/>
      <w:bCs/>
      <w:lang w:eastAsia="en-US" w:val="en-GB"/>
    </w:rPr>
  </w:style>
  <w:style w:customStyle="true" w:styleId="xl27" w:type="paragraph">
    <w:name w:val="xl27"/>
    <w:basedOn w:val="Normal"/>
    <w:pPr>
      <w:spacing w:afterAutospacing="true" w:after="100" w:beforeAutospacing="true" w:before="100"/>
      <w:jc w:val="center"/>
    </w:pPr>
    <w:rPr>
      <w:rFonts w:cs="Arial Unicode MS" w:eastAsia="Arial Unicode MS" w:hAnsi="Arial Unicode MS" w:ascii="Arial Unicode MS"/>
      <w:lang w:eastAsia="en-US" w:val="en-GB"/>
    </w:rPr>
  </w:style>
  <w:style w:customStyle="true" w:styleId="xl28" w:type="paragraph">
    <w:name w:val="xl28"/>
    <w:basedOn w:val="Normal"/>
    <w:pPr>
      <w:pBdr>
        <w:bottom w:space="0" w:sz="4" w:color="auto" w:val="single"/>
      </w:pBdr>
      <w:spacing w:afterAutospacing="true" w:after="100" w:beforeAutospacing="true" w:before="100"/>
    </w:pPr>
    <w:rPr>
      <w:rFonts w:cs="Arial Unicode MS" w:eastAsia="Arial Unicode MS" w:hAnsi="Arial Unicode MS" w:ascii="Arial Unicode MS"/>
      <w:lang w:eastAsia="en-US" w:val="en-GB"/>
    </w:rPr>
  </w:style>
  <w:style w:customStyle="true" w:styleId="xl29" w:type="paragraph">
    <w:name w:val="xl29"/>
    <w:basedOn w:val="Normal"/>
    <w:pPr>
      <w:spacing w:afterAutospacing="true" w:after="100" w:beforeAutospacing="true" w:before="100"/>
    </w:pPr>
    <w:rPr>
      <w:rFonts w:cs="Arial" w:eastAsia="Arial Unicode MS" w:hAnsi="Arial" w:ascii="Arial"/>
      <w:color w:val="0000FF"/>
      <w:lang w:eastAsia="en-US" w:val="en-GB"/>
    </w:rPr>
  </w:style>
  <w:style w:customStyle="true" w:styleId="xl30" w:type="paragraph">
    <w:name w:val="xl30"/>
    <w:basedOn w:val="Normal"/>
    <w:pPr>
      <w:spacing w:afterAutospacing="true" w:after="100" w:beforeAutospacing="true" w:before="100"/>
    </w:pPr>
    <w:rPr>
      <w:rFonts w:cs="Arial" w:eastAsia="Arial Unicode MS" w:hAnsi="Arial" w:ascii="Arial"/>
      <w:color w:val="0000FF"/>
      <w:lang w:eastAsia="en-US" w:val="en-GB"/>
    </w:rPr>
  </w:style>
  <w:style w:customStyle="true" w:styleId="xl31" w:type="paragraph">
    <w:name w:val="xl31"/>
    <w:basedOn w:val="Normal"/>
    <w:pPr>
      <w:spacing w:afterAutospacing="true" w:after="100" w:beforeAutospacing="true" w:before="100"/>
      <w:jc w:val="center"/>
    </w:pPr>
    <w:rPr>
      <w:rFonts w:cs="Arial" w:eastAsia="Arial Unicode MS" w:hAnsi="Arial" w:ascii="Arial"/>
      <w:b/>
      <w:bCs/>
      <w:lang w:eastAsia="en-US" w:val="en-GB"/>
    </w:rPr>
  </w:style>
  <w:style w:customStyle="true" w:styleId="xl32" w:type="paragraph">
    <w:name w:val="xl32"/>
    <w:basedOn w:val="Normal"/>
    <w:pPr>
      <w:spacing w:afterAutospacing="true" w:after="100" w:beforeAutospacing="true" w:before="100"/>
    </w:pPr>
    <w:rPr>
      <w:rFonts w:cs="Arial" w:eastAsia="Arial Unicode MS" w:hAnsi="Arial" w:ascii="Arial"/>
      <w:b/>
      <w:bCs/>
      <w:lang w:eastAsia="en-US" w:val="en-GB"/>
    </w:rPr>
  </w:style>
  <w:style w:customStyle="true" w:styleId="xl33" w:type="paragraph">
    <w:name w:val="xl33"/>
    <w:basedOn w:val="Normal"/>
    <w:pPr>
      <w:spacing w:afterAutospacing="true" w:after="100" w:beforeAutospacing="true" w:before="100"/>
    </w:pPr>
    <w:rPr>
      <w:rFonts w:cs="Arial" w:eastAsia="Arial Unicode MS" w:hAnsi="Arial" w:ascii="Arial"/>
      <w:b/>
      <w:bCs/>
      <w:color w:val="0000FF"/>
      <w:lang w:eastAsia="en-US" w:val="en-GB"/>
    </w:rPr>
  </w:style>
  <w:style w:customStyle="true" w:styleId="xl34" w:type="paragraph">
    <w:name w:val="xl34"/>
    <w:basedOn w:val="Normal"/>
    <w:pPr>
      <w:pBdr>
        <w:top w:space="0" w:sz="4" w:color="auto" w:val="single"/>
        <w:bottom w:space="0" w:sz="4" w:color="auto" w:val="single"/>
      </w:pBdr>
      <w:spacing w:afterAutospacing="true" w:after="100" w:beforeAutospacing="true" w:before="100"/>
      <w:jc w:val="right"/>
    </w:pPr>
    <w:rPr>
      <w:rFonts w:cs="Arial" w:eastAsia="Arial Unicode MS" w:hAnsi="Arial" w:ascii="Arial"/>
      <w:color w:val="0000FF"/>
      <w:lang w:eastAsia="en-US" w:val="en-GB"/>
    </w:rPr>
  </w:style>
  <w:style w:customStyle="true" w:styleId="xl35" w:type="paragraph">
    <w:name w:val="xl35"/>
    <w:basedOn w:val="Normal"/>
    <w:pPr>
      <w:spacing w:afterAutospacing="true" w:after="100" w:beforeAutospacing="true" w:before="100"/>
    </w:pPr>
    <w:rPr>
      <w:rFonts w:cs="Arial" w:eastAsia="Arial Unicode MS" w:hAnsi="Arial" w:ascii="Arial"/>
      <w:b/>
      <w:bCs/>
      <w:lang w:eastAsia="en-US" w:val="en-GB"/>
    </w:rPr>
  </w:style>
  <w:style w:customStyle="true" w:styleId="xl36" w:type="paragraph">
    <w:name w:val="xl36"/>
    <w:basedOn w:val="Normal"/>
    <w:pPr>
      <w:spacing w:afterAutospacing="true" w:after="100" w:beforeAutospacing="true" w:before="100"/>
      <w:jc w:val="center"/>
    </w:pPr>
    <w:rPr>
      <w:rFonts w:cs="Arial" w:eastAsia="Arial Unicode MS" w:hAnsi="Arial" w:ascii="Arial"/>
      <w:b/>
      <w:bCs/>
      <w:lang w:eastAsia="en-US" w:val="en-GB"/>
    </w:rPr>
  </w:style>
  <w:style w:customStyle="true" w:styleId="xl37" w:type="paragraph">
    <w:name w:val="xl37"/>
    <w:basedOn w:val="Normal"/>
    <w:pPr>
      <w:spacing w:afterAutospacing="true" w:after="100" w:beforeAutospacing="true" w:before="100"/>
      <w:jc w:val="right"/>
    </w:pPr>
    <w:rPr>
      <w:rFonts w:cs="Arial Unicode MS" w:eastAsia="Arial Unicode MS" w:hAnsi="Arial Unicode MS" w:ascii="Arial Unicode MS"/>
      <w:lang w:eastAsia="en-US" w:val="en-GB"/>
    </w:rPr>
  </w:style>
  <w:style w:customStyle="true" w:styleId="xl38" w:type="paragraph">
    <w:name w:val="xl38"/>
    <w:basedOn w:val="Normal"/>
    <w:pPr>
      <w:spacing w:afterAutospacing="true" w:after="100" w:beforeAutospacing="true" w:before="100"/>
    </w:pPr>
    <w:rPr>
      <w:rFonts w:cs="Arial Unicode MS" w:eastAsia="Arial Unicode MS" w:hAnsi="Arial Unicode MS" w:ascii="Arial Unicode MS"/>
      <w:lang w:eastAsia="en-US" w:val="en-GB"/>
    </w:rPr>
  </w:style>
  <w:style w:customStyle="true" w:styleId="xl39" w:type="paragraph">
    <w:name w:val="xl39"/>
    <w:basedOn w:val="Normal"/>
    <w:pPr>
      <w:spacing w:afterAutospacing="true" w:after="100" w:beforeAutospacing="true" w:before="100"/>
    </w:pPr>
    <w:rPr>
      <w:rFonts w:cs="Arial Unicode MS" w:eastAsia="Arial Unicode MS" w:hAnsi="Arial Unicode MS" w:ascii="Arial Unicode MS"/>
      <w:lang w:eastAsia="en-US" w:val="en-GB"/>
    </w:rPr>
  </w:style>
  <w:style w:customStyle="true" w:styleId="xl40" w:type="paragraph">
    <w:name w:val="xl40"/>
    <w:basedOn w:val="Normal"/>
    <w:pPr>
      <w:pBdr>
        <w:bottom w:space="0" w:sz="4" w:color="auto" w:val="single"/>
      </w:pBdr>
      <w:spacing w:afterAutospacing="true" w:after="100" w:beforeAutospacing="true" w:before="100"/>
      <w:jc w:val="center"/>
    </w:pPr>
    <w:rPr>
      <w:rFonts w:cs="Arial" w:eastAsia="Arial Unicode MS" w:hAnsi="Arial" w:ascii="Arial"/>
      <w:b/>
      <w:bCs/>
      <w:lang w:eastAsia="en-US" w:val="en-GB"/>
    </w:rPr>
  </w:style>
  <w:style w:customStyle="true" w:styleId="xl41" w:type="paragraph">
    <w:name w:val="xl41"/>
    <w:basedOn w:val="Normal"/>
    <w:pPr>
      <w:pBdr>
        <w:bottom w:space="0" w:sz="4" w:color="auto" w:val="single"/>
      </w:pBdr>
      <w:spacing w:afterAutospacing="true" w:after="100" w:beforeAutospacing="true" w:before="100"/>
      <w:jc w:val="center"/>
    </w:pPr>
    <w:rPr>
      <w:rFonts w:cs="Arial Unicode MS" w:eastAsia="Arial Unicode MS" w:hAnsi="Arial Unicode MS" w:ascii="Arial Unicode MS"/>
      <w:lang w:eastAsia="en-US" w:val="en-GB"/>
    </w:rPr>
  </w:style>
  <w:style w:customStyle="true" w:styleId="xl42" w:type="paragraph">
    <w:name w:val="xl42"/>
    <w:basedOn w:val="Normal"/>
    <w:pPr>
      <w:pBdr>
        <w:top w:space="0" w:sz="4" w:color="auto" w:val="single"/>
        <w:bottom w:space="0" w:sz="4" w:color="auto" w:val="single"/>
      </w:pBdr>
      <w:spacing w:afterAutospacing="true" w:after="100" w:beforeAutospacing="true" w:before="100"/>
      <w:jc w:val="right"/>
    </w:pPr>
    <w:rPr>
      <w:rFonts w:cs="Arial" w:eastAsia="Arial Unicode MS" w:hAnsi="Arial" w:ascii="Arial"/>
      <w:sz w:val="19"/>
      <w:szCs w:val="19"/>
      <w:lang w:eastAsia="en-US" w:val="en-GB"/>
    </w:rPr>
  </w:style>
  <w:style w:customStyle="true" w:styleId="xl43" w:type="paragraph">
    <w:name w:val="xl43"/>
    <w:basedOn w:val="Normal"/>
    <w:pPr>
      <w:pBdr>
        <w:bottom w:space="0" w:sz="4" w:color="auto" w:val="single"/>
      </w:pBdr>
      <w:spacing w:afterAutospacing="true" w:after="100" w:beforeAutospacing="true" w:before="100"/>
      <w:jc w:val="center"/>
    </w:pPr>
    <w:rPr>
      <w:rFonts w:cs="Arial Unicode MS" w:eastAsia="Arial Unicode MS" w:hAnsi="Arial Unicode MS" w:ascii="Arial Unicode MS"/>
      <w:lang w:eastAsia="en-US" w:val="en-GB"/>
    </w:rPr>
  </w:style>
  <w:style w:customStyle="true" w:styleId="xl44" w:type="paragraph">
    <w:name w:val="xl44"/>
    <w:basedOn w:val="Normal"/>
    <w:pPr>
      <w:pBdr>
        <w:bottom w:space="0" w:sz="4" w:color="auto" w:val="single"/>
      </w:pBdr>
      <w:spacing w:afterAutospacing="true" w:after="100" w:beforeAutospacing="true" w:before="100"/>
    </w:pPr>
    <w:rPr>
      <w:rFonts w:cs="Arial Unicode MS" w:eastAsia="Arial Unicode MS" w:hAnsi="Arial Unicode MS" w:ascii="Arial Unicode MS"/>
      <w:lang w:eastAsia="en-US" w:val="en-GB"/>
    </w:rPr>
  </w:style>
  <w:style w:customStyle="true" w:styleId="xl45" w:type="paragraph">
    <w:name w:val="xl45"/>
    <w:basedOn w:val="Normal"/>
    <w:pPr>
      <w:pBdr>
        <w:bottom w:space="0" w:sz="4" w:color="auto" w:val="single"/>
      </w:pBdr>
      <w:spacing w:afterAutospacing="true" w:after="100" w:beforeAutospacing="true" w:before="100"/>
    </w:pPr>
    <w:rPr>
      <w:rFonts w:cs="Arial" w:eastAsia="Arial Unicode MS" w:hAnsi="Arial" w:ascii="Arial"/>
      <w:color w:val="0000FF"/>
      <w:lang w:eastAsia="en-US" w:val="en-GB"/>
    </w:rPr>
  </w:style>
  <w:style w:styleId="Kartadokumenta" w:type="paragraph">
    <w:name w:val="Document Map"/>
    <w:basedOn w:val="Normal"/>
    <w:semiHidden/>
    <w:pPr>
      <w:shd w:fill="000080" w:color="auto" w:val="clear"/>
    </w:pPr>
    <w:rPr>
      <w:rFonts w:cs="Tahoma" w:hAnsi="Tahoma" w:ascii="Tahoma"/>
    </w:rPr>
  </w:style>
  <w:style w:styleId="Tekstfusnote" w:type="paragraph">
    <w:name w:val="footnote text"/>
    <w:basedOn w:val="Normal"/>
    <w:semiHidden/>
    <w:rPr>
      <w:sz w:val="20"/>
      <w:szCs w:val="20"/>
      <w:lang w:eastAsia="en-US" w:val="en-GB"/>
    </w:rPr>
  </w:style>
  <w:style w:styleId="Obinitekst" w:type="paragraph">
    <w:name w:val="Plain Text"/>
    <w:basedOn w:val="Normal"/>
    <w:rsid w:val="00306FA7"/>
    <w:rPr>
      <w:rFonts w:cs="Courier New" w:hAnsi="Courier New" w:ascii="Courier New"/>
      <w:szCs w:val="20"/>
    </w:rPr>
  </w:style>
  <w:style w:styleId="Zaglavlje" w:type="paragraph">
    <w:name w:val="header"/>
    <w:basedOn w:val="Normal"/>
    <w:rsid w:val="00560F4A"/>
    <w:pPr>
      <w:tabs>
        <w:tab w:pos="4536" w:val="center"/>
        <w:tab w:pos="9072" w:val="right"/>
      </w:tabs>
    </w:pPr>
  </w:style>
  <w:style w:styleId="StandardWeb" w:type="paragraph">
    <w:name w:val="Normal (Web)"/>
    <w:basedOn w:val="Normal"/>
    <w:rsid w:val="005C5C5D"/>
    <w:pPr>
      <w:spacing w:afterAutospacing="true" w:after="100" w:beforeAutospacing="true" w:before="100"/>
    </w:pPr>
    <w:rPr>
      <w:lang w:eastAsia="en-US" w:val="en-US"/>
    </w:rPr>
  </w:style>
  <w:style w:styleId="Uvuenotijeloteksta" w:type="paragraph">
    <w:name w:val="Body Text Indent"/>
    <w:basedOn w:val="Normal"/>
    <w:rsid w:val="0048429E"/>
    <w:pPr>
      <w:spacing w:after="120"/>
      <w:ind w:left="283"/>
    </w:pPr>
    <w:rPr>
      <w:szCs w:val="20"/>
      <w:lang w:val="en-GB"/>
    </w:rPr>
  </w:style>
  <w:style w:styleId="Tijeloteksta-uvlaka3" w:type="paragraph">
    <w:name w:val="Body Text Indent 3"/>
    <w:basedOn w:val="Normal"/>
    <w:rsid w:val="0048429E"/>
    <w:pPr>
      <w:spacing w:after="120"/>
      <w:ind w:left="283"/>
    </w:pPr>
    <w:rPr>
      <w:sz w:val="16"/>
      <w:szCs w:val="16"/>
      <w:lang w:val="en-GB"/>
    </w:rPr>
  </w:style>
  <w:style w:customStyle="true" w:styleId="spelle" w:type="character">
    <w:name w:val="spelle"/>
    <w:basedOn w:val="Zadanifontodlomka"/>
    <w:rsid w:val="000619D9"/>
  </w:style>
  <w:style w:customStyle="true" w:styleId="Clanak" w:type="paragraph">
    <w:name w:val="Clanak"/>
    <w:next w:val="T-98-2"/>
    <w:rsid w:val="000619D9"/>
    <w:pPr>
      <w:widowControl w:val="false"/>
      <w:autoSpaceDE w:val="false"/>
      <w:autoSpaceDN w:val="false"/>
      <w:adjustRightInd w:val="false"/>
      <w:spacing w:after="43" w:before="86"/>
      <w:jc w:val="center"/>
    </w:pPr>
    <w:rPr>
      <w:rFonts w:hAnsi="Times-NewRoman" w:ascii="Times-NewRoman"/>
      <w:sz w:val="19"/>
      <w:szCs w:val="19"/>
      <w:lang w:val="en-GB"/>
    </w:rPr>
  </w:style>
  <w:style w:customStyle="true" w:styleId="T-98-2" w:type="paragraph">
    <w:name w:val="T-9/8-2"/>
    <w:basedOn w:val="Normal"/>
    <w:rsid w:val="000619D9"/>
    <w:pPr>
      <w:widowControl w:val="false"/>
      <w:tabs>
        <w:tab w:pos="2153" w:val="left"/>
      </w:tabs>
      <w:autoSpaceDE w:val="false"/>
      <w:autoSpaceDN w:val="false"/>
      <w:adjustRightInd w:val="false"/>
      <w:spacing w:after="43"/>
      <w:ind w:firstLine="342"/>
      <w:jc w:val="both"/>
    </w:pPr>
    <w:rPr>
      <w:rFonts w:hAnsi="Times-NewRoman" w:ascii="Times-NewRoman"/>
      <w:sz w:val="19"/>
      <w:szCs w:val="19"/>
    </w:rPr>
  </w:style>
  <w:style w:styleId="Naglaeno" w:type="character">
    <w:name w:val="Strong"/>
    <w:uiPriority w:val="22"/>
    <w:qFormat/>
    <w:rsid w:val="00266098"/>
    <w:rPr>
      <w:rFonts w:cs="Times New Roman" w:hAnsi="Times New Roman" w:ascii="Times New Roman"/>
      <w:b/>
    </w:rPr>
  </w:style>
  <w:style w:styleId="Tekstbalonia" w:type="paragraph">
    <w:name w:val="Balloon Text"/>
    <w:basedOn w:val="Normal"/>
    <w:link w:val="TekstbaloniaChar"/>
    <w:rsid w:val="007A220C"/>
    <w:rPr>
      <w:rFonts w:cs="Tahoma" w:hAnsi="Tahoma" w:ascii="Tahoma"/>
      <w:sz w:val="16"/>
      <w:szCs w:val="16"/>
    </w:rPr>
  </w:style>
  <w:style w:customStyle="true" w:styleId="TekstbaloniaChar" w:type="character">
    <w:name w:val="Tekst balončića Char"/>
    <w:basedOn w:val="Zadanifontodlomka"/>
    <w:link w:val="Tekstbalonia"/>
    <w:rsid w:val="007A220C"/>
    <w:rPr>
      <w:rFonts w:cs="Tahoma" w:hAnsi="Tahoma" w:ascii="Tahoma"/>
      <w:sz w:val="16"/>
      <w:szCs w:val="16"/>
    </w:rPr>
  </w:style>
  <w:style w:styleId="Tekstrezerviranogmjesta" w:type="character">
    <w:name w:val="Placeholder Text"/>
    <w:basedOn w:val="Zadanifontodlomka"/>
    <w:uiPriority w:val="99"/>
    <w:semiHidden/>
    <w:rsid w:val="002335FE"/>
    <w:rPr>
      <w:color w:val="808080"/>
      <w:bdr w:space="0" w:sz="0" w:color="auto" w:val="none"/>
      <w:shd w:fill="CCFFFF" w:color="auto" w:val="clear"/>
    </w:rPr>
  </w:style>
  <w:style w:customStyle="true" w:styleId="eSPISCCParagraphDefaultFont" w:type="character">
    <w:name w:val="eSPIS_CC_Paragraph Default Font"/>
    <w:basedOn w:val="Zadanifontodlomka"/>
    <w:rsid w:val="002335F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335FE"/>
    <w:rPr>
      <w:bdr w:space="0" w:sz="0" w:color="auto" w:val="none"/>
      <w:shd w:fill="FFFFCC" w:color="auto" w:val="clear"/>
      <w:lang w:val="hr-HR"/>
    </w:rPr>
  </w:style>
  <w:style w:customStyle="true" w:styleId="PozadinaSvijetloCrvena" w:type="character">
    <w:name w:val="Pozadina_SvijetloCrvena"/>
    <w:basedOn w:val="eSPISCCParagraphDefaultFont"/>
    <w:rsid w:val="002335F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335F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tabs>
        <w:tab w:pos="975" w:val="left"/>
      </w:tabs>
      <w:jc w:val="both"/>
      <w:outlineLvl w:val="0"/>
    </w:pPr>
    <w:rPr>
      <w:rFonts w:ascii="Arial" w:cs="Arial" w:hAnsi="Arial"/>
      <w:i/>
      <w:iCs/>
    </w:rPr>
  </w:style>
  <w:style w:styleId="Naslov2" w:type="paragraph">
    <w:name w:val="heading 2"/>
    <w:basedOn w:val="Normal"/>
    <w:next w:val="Normal"/>
    <w:qFormat/>
    <w:pPr>
      <w:keepNext/>
      <w:outlineLvl w:val="1"/>
    </w:pPr>
    <w:rPr>
      <w:rFonts w:ascii="Arial" w:cs="Arial" w:eastAsia="Arial Unicode MS" w:hAnsi="Arial"/>
      <w:b/>
      <w:bCs/>
      <w:sz w:val="20"/>
      <w:szCs w:val="20"/>
      <w:lang w:eastAsia="en-US" w:val="it-IT"/>
    </w:rPr>
  </w:style>
  <w:style w:styleId="Naslov3" w:type="paragraph">
    <w:name w:val="heading 3"/>
    <w:basedOn w:val="Normal"/>
    <w:next w:val="Normal"/>
    <w:qFormat/>
    <w:pPr>
      <w:keepNext/>
      <w:outlineLvl w:val="2"/>
    </w:pPr>
    <w:rPr>
      <w:b/>
      <w:bCs/>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2" w:type="paragraph">
    <w:name w:val="Body Text 2"/>
    <w:basedOn w:val="Normal"/>
    <w:pPr>
      <w:tabs>
        <w:tab w:pos="975" w:val="left"/>
      </w:tabs>
      <w:jc w:val="both"/>
    </w:pPr>
    <w:rPr>
      <w:rFonts w:ascii="Arial" w:cs="Arial" w:hAnsi="Arial"/>
      <w:b/>
      <w:bCs/>
      <w:i/>
      <w:iCs/>
    </w:rPr>
  </w:style>
  <w:style w:styleId="Podnoje" w:type="paragraph">
    <w:name w:val="footer"/>
    <w:basedOn w:val="Normal"/>
    <w:pPr>
      <w:tabs>
        <w:tab w:pos="4153" w:val="center"/>
        <w:tab w:pos="8306" w:val="right"/>
      </w:tabs>
    </w:pPr>
    <w:rPr>
      <w:lang w:eastAsia="en-US" w:val="en-US"/>
    </w:rPr>
  </w:style>
  <w:style w:styleId="Tijeloteksta" w:type="paragraph">
    <w:name w:val="Body Text"/>
    <w:aliases w:val=" uvlaka 3"/>
    <w:basedOn w:val="Normal"/>
    <w:pPr>
      <w:tabs>
        <w:tab w:pos="975" w:val="left"/>
      </w:tabs>
      <w:jc w:val="both"/>
    </w:pPr>
    <w:rPr>
      <w:rFonts w:ascii="Arial" w:hAnsi="Arial"/>
      <w:lang w:eastAsia="en-US"/>
    </w:rPr>
  </w:style>
  <w:style w:styleId="Brojstranice" w:type="character">
    <w:name w:val="page number"/>
    <w:basedOn w:val="Zadanifontodlomka"/>
  </w:style>
  <w:style w:customStyle="1" w:styleId="xl59" w:type="paragraph">
    <w:name w:val="xl59"/>
    <w:basedOn w:val="Normal"/>
    <w:pPr>
      <w:pBdr>
        <w:right w:color="auto" w:space="0" w:sz="4" w:val="single"/>
      </w:pBdr>
      <w:spacing w:after="100" w:afterAutospacing="1" w:before="100" w:beforeAutospacing="1"/>
      <w:jc w:val="center"/>
    </w:pPr>
    <w:rPr>
      <w:rFonts w:ascii="Arial" w:cs="Arial" w:eastAsia="Arial Unicode MS" w:hAnsi="Arial"/>
      <w:i/>
      <w:iCs/>
      <w:sz w:val="18"/>
      <w:szCs w:val="18"/>
      <w:lang w:eastAsia="en-US" w:val="en-GB"/>
    </w:rPr>
  </w:style>
  <w:style w:customStyle="1" w:styleId="font5" w:type="paragraph">
    <w:name w:val="font5"/>
    <w:basedOn w:val="Normal"/>
    <w:pPr>
      <w:spacing w:after="100" w:afterAutospacing="1" w:before="100" w:beforeAutospacing="1"/>
    </w:pPr>
    <w:rPr>
      <w:rFonts w:ascii="Tahoma" w:cs="Tahoma" w:eastAsia="Arial Unicode MS" w:hAnsi="Tahoma"/>
      <w:color w:val="000000"/>
      <w:sz w:val="16"/>
      <w:szCs w:val="16"/>
      <w:lang w:eastAsia="en-US" w:val="en-GB"/>
    </w:rPr>
  </w:style>
  <w:style w:customStyle="1" w:styleId="font6" w:type="paragraph">
    <w:name w:val="font6"/>
    <w:basedOn w:val="Normal"/>
    <w:pPr>
      <w:spacing w:after="100" w:afterAutospacing="1" w:before="100" w:beforeAutospacing="1"/>
    </w:pPr>
    <w:rPr>
      <w:rFonts w:ascii="Tahoma" w:cs="Tahoma" w:eastAsia="Arial Unicode MS" w:hAnsi="Tahoma"/>
      <w:b/>
      <w:bCs/>
      <w:color w:val="000000"/>
      <w:sz w:val="16"/>
      <w:szCs w:val="16"/>
      <w:lang w:eastAsia="en-US" w:val="en-GB"/>
    </w:rPr>
  </w:style>
  <w:style w:customStyle="1" w:styleId="font7" w:type="paragraph">
    <w:name w:val="font7"/>
    <w:basedOn w:val="Normal"/>
    <w:pPr>
      <w:spacing w:after="100" w:afterAutospacing="1" w:before="100" w:beforeAutospacing="1"/>
    </w:pPr>
    <w:rPr>
      <w:rFonts w:ascii="Tahoma" w:cs="Tahoma" w:eastAsia="Arial Unicode MS" w:hAnsi="Tahoma"/>
      <w:color w:val="000000"/>
      <w:sz w:val="16"/>
      <w:szCs w:val="16"/>
      <w:u w:val="single"/>
      <w:lang w:eastAsia="en-US" w:val="en-GB"/>
    </w:rPr>
  </w:style>
  <w:style w:customStyle="1" w:styleId="font8" w:type="paragraph">
    <w:name w:val="font8"/>
    <w:basedOn w:val="Normal"/>
    <w:pPr>
      <w:spacing w:after="100" w:afterAutospacing="1" w:before="100" w:beforeAutospacing="1"/>
    </w:pPr>
    <w:rPr>
      <w:rFonts w:ascii="Tahoma" w:cs="Tahoma" w:eastAsia="Arial Unicode MS" w:hAnsi="Tahoma"/>
      <w:color w:val="000000"/>
      <w:sz w:val="16"/>
      <w:szCs w:val="16"/>
      <w:lang w:eastAsia="en-US" w:val="en-GB"/>
    </w:rPr>
  </w:style>
  <w:style w:customStyle="1" w:styleId="xl25" w:type="paragraph">
    <w:name w:val="xl25"/>
    <w:basedOn w:val="Normal"/>
    <w:pPr>
      <w:spacing w:after="100" w:afterAutospacing="1" w:before="100" w:beforeAutospacing="1"/>
    </w:pPr>
    <w:rPr>
      <w:rFonts w:ascii="Arial" w:cs="Arial" w:eastAsia="Arial Unicode MS" w:hAnsi="Arial"/>
      <w:b/>
      <w:bCs/>
      <w:lang w:eastAsia="en-US" w:val="en-GB"/>
    </w:rPr>
  </w:style>
  <w:style w:customStyle="1" w:styleId="xl26" w:type="paragraph">
    <w:name w:val="xl26"/>
    <w:basedOn w:val="Normal"/>
    <w:pPr>
      <w:spacing w:after="100" w:afterAutospacing="1" w:before="100" w:beforeAutospacing="1"/>
      <w:jc w:val="center"/>
    </w:pPr>
    <w:rPr>
      <w:rFonts w:ascii="Arial" w:cs="Arial" w:eastAsia="Arial Unicode MS" w:hAnsi="Arial"/>
      <w:b/>
      <w:bCs/>
      <w:lang w:eastAsia="en-US" w:val="en-GB"/>
    </w:rPr>
  </w:style>
  <w:style w:customStyle="1" w:styleId="xl27" w:type="paragraph">
    <w:name w:val="xl27"/>
    <w:basedOn w:val="Normal"/>
    <w:pPr>
      <w:spacing w:after="100" w:afterAutospacing="1" w:before="100" w:beforeAutospacing="1"/>
      <w:jc w:val="center"/>
    </w:pPr>
    <w:rPr>
      <w:rFonts w:ascii="Arial Unicode MS" w:cs="Arial Unicode MS" w:eastAsia="Arial Unicode MS" w:hAnsi="Arial Unicode MS"/>
      <w:lang w:eastAsia="en-US" w:val="en-GB"/>
    </w:rPr>
  </w:style>
  <w:style w:customStyle="1" w:styleId="xl28" w:type="paragraph">
    <w:name w:val="xl28"/>
    <w:basedOn w:val="Normal"/>
    <w:pPr>
      <w:pBdr>
        <w:bottom w:color="auto" w:space="0" w:sz="4" w:val="single"/>
      </w:pBdr>
      <w:spacing w:after="100" w:afterAutospacing="1" w:before="100" w:beforeAutospacing="1"/>
    </w:pPr>
    <w:rPr>
      <w:rFonts w:ascii="Arial Unicode MS" w:cs="Arial Unicode MS" w:eastAsia="Arial Unicode MS" w:hAnsi="Arial Unicode MS"/>
      <w:lang w:eastAsia="en-US" w:val="en-GB"/>
    </w:rPr>
  </w:style>
  <w:style w:customStyle="1" w:styleId="xl29" w:type="paragraph">
    <w:name w:val="xl29"/>
    <w:basedOn w:val="Normal"/>
    <w:pPr>
      <w:spacing w:after="100" w:afterAutospacing="1" w:before="100" w:beforeAutospacing="1"/>
    </w:pPr>
    <w:rPr>
      <w:rFonts w:ascii="Arial" w:cs="Arial" w:eastAsia="Arial Unicode MS" w:hAnsi="Arial"/>
      <w:color w:val="0000FF"/>
      <w:lang w:eastAsia="en-US" w:val="en-GB"/>
    </w:rPr>
  </w:style>
  <w:style w:customStyle="1" w:styleId="xl30" w:type="paragraph">
    <w:name w:val="xl30"/>
    <w:basedOn w:val="Normal"/>
    <w:pPr>
      <w:spacing w:after="100" w:afterAutospacing="1" w:before="100" w:beforeAutospacing="1"/>
    </w:pPr>
    <w:rPr>
      <w:rFonts w:ascii="Arial" w:cs="Arial" w:eastAsia="Arial Unicode MS" w:hAnsi="Arial"/>
      <w:color w:val="0000FF"/>
      <w:lang w:eastAsia="en-US" w:val="en-GB"/>
    </w:rPr>
  </w:style>
  <w:style w:customStyle="1" w:styleId="xl31" w:type="paragraph">
    <w:name w:val="xl31"/>
    <w:basedOn w:val="Normal"/>
    <w:pPr>
      <w:spacing w:after="100" w:afterAutospacing="1" w:before="100" w:beforeAutospacing="1"/>
      <w:jc w:val="center"/>
    </w:pPr>
    <w:rPr>
      <w:rFonts w:ascii="Arial" w:cs="Arial" w:eastAsia="Arial Unicode MS" w:hAnsi="Arial"/>
      <w:b/>
      <w:bCs/>
      <w:lang w:eastAsia="en-US" w:val="en-GB"/>
    </w:rPr>
  </w:style>
  <w:style w:customStyle="1" w:styleId="xl32" w:type="paragraph">
    <w:name w:val="xl32"/>
    <w:basedOn w:val="Normal"/>
    <w:pPr>
      <w:spacing w:after="100" w:afterAutospacing="1" w:before="100" w:beforeAutospacing="1"/>
    </w:pPr>
    <w:rPr>
      <w:rFonts w:ascii="Arial" w:cs="Arial" w:eastAsia="Arial Unicode MS" w:hAnsi="Arial"/>
      <w:b/>
      <w:bCs/>
      <w:lang w:eastAsia="en-US" w:val="en-GB"/>
    </w:rPr>
  </w:style>
  <w:style w:customStyle="1" w:styleId="xl33" w:type="paragraph">
    <w:name w:val="xl33"/>
    <w:basedOn w:val="Normal"/>
    <w:pPr>
      <w:spacing w:after="100" w:afterAutospacing="1" w:before="100" w:beforeAutospacing="1"/>
    </w:pPr>
    <w:rPr>
      <w:rFonts w:ascii="Arial" w:cs="Arial" w:eastAsia="Arial Unicode MS" w:hAnsi="Arial"/>
      <w:b/>
      <w:bCs/>
      <w:color w:val="0000FF"/>
      <w:lang w:eastAsia="en-US" w:val="en-GB"/>
    </w:rPr>
  </w:style>
  <w:style w:customStyle="1" w:styleId="xl34" w:type="paragraph">
    <w:name w:val="xl34"/>
    <w:basedOn w:val="Normal"/>
    <w:pPr>
      <w:pBdr>
        <w:top w:color="auto" w:space="0" w:sz="4" w:val="single"/>
        <w:bottom w:color="auto" w:space="0" w:sz="4" w:val="single"/>
      </w:pBdr>
      <w:spacing w:after="100" w:afterAutospacing="1" w:before="100" w:beforeAutospacing="1"/>
      <w:jc w:val="right"/>
    </w:pPr>
    <w:rPr>
      <w:rFonts w:ascii="Arial" w:cs="Arial" w:eastAsia="Arial Unicode MS" w:hAnsi="Arial"/>
      <w:color w:val="0000FF"/>
      <w:lang w:eastAsia="en-US" w:val="en-GB"/>
    </w:rPr>
  </w:style>
  <w:style w:customStyle="1" w:styleId="xl35" w:type="paragraph">
    <w:name w:val="xl35"/>
    <w:basedOn w:val="Normal"/>
    <w:pPr>
      <w:spacing w:after="100" w:afterAutospacing="1" w:before="100" w:beforeAutospacing="1"/>
    </w:pPr>
    <w:rPr>
      <w:rFonts w:ascii="Arial" w:cs="Arial" w:eastAsia="Arial Unicode MS" w:hAnsi="Arial"/>
      <w:b/>
      <w:bCs/>
      <w:lang w:eastAsia="en-US" w:val="en-GB"/>
    </w:rPr>
  </w:style>
  <w:style w:customStyle="1" w:styleId="xl36" w:type="paragraph">
    <w:name w:val="xl36"/>
    <w:basedOn w:val="Normal"/>
    <w:pPr>
      <w:spacing w:after="100" w:afterAutospacing="1" w:before="100" w:beforeAutospacing="1"/>
      <w:jc w:val="center"/>
    </w:pPr>
    <w:rPr>
      <w:rFonts w:ascii="Arial" w:cs="Arial" w:eastAsia="Arial Unicode MS" w:hAnsi="Arial"/>
      <w:b/>
      <w:bCs/>
      <w:lang w:eastAsia="en-US" w:val="en-GB"/>
    </w:rPr>
  </w:style>
  <w:style w:customStyle="1" w:styleId="xl37" w:type="paragraph">
    <w:name w:val="xl37"/>
    <w:basedOn w:val="Normal"/>
    <w:pPr>
      <w:spacing w:after="100" w:afterAutospacing="1" w:before="100" w:beforeAutospacing="1"/>
      <w:jc w:val="right"/>
    </w:pPr>
    <w:rPr>
      <w:rFonts w:ascii="Arial Unicode MS" w:cs="Arial Unicode MS" w:eastAsia="Arial Unicode MS" w:hAnsi="Arial Unicode MS"/>
      <w:lang w:eastAsia="en-US" w:val="en-GB"/>
    </w:rPr>
  </w:style>
  <w:style w:customStyle="1" w:styleId="xl38" w:type="paragraph">
    <w:name w:val="xl38"/>
    <w:basedOn w:val="Normal"/>
    <w:pPr>
      <w:spacing w:after="100" w:afterAutospacing="1" w:before="100" w:beforeAutospacing="1"/>
    </w:pPr>
    <w:rPr>
      <w:rFonts w:ascii="Arial Unicode MS" w:cs="Arial Unicode MS" w:eastAsia="Arial Unicode MS" w:hAnsi="Arial Unicode MS"/>
      <w:lang w:eastAsia="en-US" w:val="en-GB"/>
    </w:rPr>
  </w:style>
  <w:style w:customStyle="1" w:styleId="xl39" w:type="paragraph">
    <w:name w:val="xl39"/>
    <w:basedOn w:val="Normal"/>
    <w:pPr>
      <w:spacing w:after="100" w:afterAutospacing="1" w:before="100" w:beforeAutospacing="1"/>
    </w:pPr>
    <w:rPr>
      <w:rFonts w:ascii="Arial Unicode MS" w:cs="Arial Unicode MS" w:eastAsia="Arial Unicode MS" w:hAnsi="Arial Unicode MS"/>
      <w:lang w:eastAsia="en-US" w:val="en-GB"/>
    </w:rPr>
  </w:style>
  <w:style w:customStyle="1" w:styleId="xl40" w:type="paragraph">
    <w:name w:val="xl40"/>
    <w:basedOn w:val="Normal"/>
    <w:pPr>
      <w:pBdr>
        <w:bottom w:color="auto" w:space="0" w:sz="4" w:val="single"/>
      </w:pBdr>
      <w:spacing w:after="100" w:afterAutospacing="1" w:before="100" w:beforeAutospacing="1"/>
      <w:jc w:val="center"/>
    </w:pPr>
    <w:rPr>
      <w:rFonts w:ascii="Arial" w:cs="Arial" w:eastAsia="Arial Unicode MS" w:hAnsi="Arial"/>
      <w:b/>
      <w:bCs/>
      <w:lang w:eastAsia="en-US" w:val="en-GB"/>
    </w:rPr>
  </w:style>
  <w:style w:customStyle="1" w:styleId="xl41" w:type="paragraph">
    <w:name w:val="xl41"/>
    <w:basedOn w:val="Normal"/>
    <w:pPr>
      <w:pBdr>
        <w:bottom w:color="auto" w:space="0" w:sz="4" w:val="single"/>
      </w:pBdr>
      <w:spacing w:after="100" w:afterAutospacing="1" w:before="100" w:beforeAutospacing="1"/>
      <w:jc w:val="center"/>
    </w:pPr>
    <w:rPr>
      <w:rFonts w:ascii="Arial Unicode MS" w:cs="Arial Unicode MS" w:eastAsia="Arial Unicode MS" w:hAnsi="Arial Unicode MS"/>
      <w:lang w:eastAsia="en-US" w:val="en-GB"/>
    </w:rPr>
  </w:style>
  <w:style w:customStyle="1" w:styleId="xl42" w:type="paragraph">
    <w:name w:val="xl42"/>
    <w:basedOn w:val="Normal"/>
    <w:pPr>
      <w:pBdr>
        <w:top w:color="auto" w:space="0" w:sz="4" w:val="single"/>
        <w:bottom w:color="auto" w:space="0" w:sz="4" w:val="single"/>
      </w:pBdr>
      <w:spacing w:after="100" w:afterAutospacing="1" w:before="100" w:beforeAutospacing="1"/>
      <w:jc w:val="right"/>
    </w:pPr>
    <w:rPr>
      <w:rFonts w:ascii="Arial" w:cs="Arial" w:eastAsia="Arial Unicode MS" w:hAnsi="Arial"/>
      <w:sz w:val="19"/>
      <w:szCs w:val="19"/>
      <w:lang w:eastAsia="en-US" w:val="en-GB"/>
    </w:rPr>
  </w:style>
  <w:style w:customStyle="1" w:styleId="xl43" w:type="paragraph">
    <w:name w:val="xl43"/>
    <w:basedOn w:val="Normal"/>
    <w:pPr>
      <w:pBdr>
        <w:bottom w:color="auto" w:space="0" w:sz="4" w:val="single"/>
      </w:pBdr>
      <w:spacing w:after="100" w:afterAutospacing="1" w:before="100" w:beforeAutospacing="1"/>
      <w:jc w:val="center"/>
    </w:pPr>
    <w:rPr>
      <w:rFonts w:ascii="Arial Unicode MS" w:cs="Arial Unicode MS" w:eastAsia="Arial Unicode MS" w:hAnsi="Arial Unicode MS"/>
      <w:lang w:eastAsia="en-US" w:val="en-GB"/>
    </w:rPr>
  </w:style>
  <w:style w:customStyle="1" w:styleId="xl44" w:type="paragraph">
    <w:name w:val="xl44"/>
    <w:basedOn w:val="Normal"/>
    <w:pPr>
      <w:pBdr>
        <w:bottom w:color="auto" w:space="0" w:sz="4" w:val="single"/>
      </w:pBdr>
      <w:spacing w:after="100" w:afterAutospacing="1" w:before="100" w:beforeAutospacing="1"/>
    </w:pPr>
    <w:rPr>
      <w:rFonts w:ascii="Arial Unicode MS" w:cs="Arial Unicode MS" w:eastAsia="Arial Unicode MS" w:hAnsi="Arial Unicode MS"/>
      <w:lang w:eastAsia="en-US" w:val="en-GB"/>
    </w:rPr>
  </w:style>
  <w:style w:customStyle="1" w:styleId="xl45" w:type="paragraph">
    <w:name w:val="xl45"/>
    <w:basedOn w:val="Normal"/>
    <w:pPr>
      <w:pBdr>
        <w:bottom w:color="auto" w:space="0" w:sz="4" w:val="single"/>
      </w:pBdr>
      <w:spacing w:after="100" w:afterAutospacing="1" w:before="100" w:beforeAutospacing="1"/>
    </w:pPr>
    <w:rPr>
      <w:rFonts w:ascii="Arial" w:cs="Arial" w:eastAsia="Arial Unicode MS" w:hAnsi="Arial"/>
      <w:color w:val="0000FF"/>
      <w:lang w:eastAsia="en-US" w:val="en-GB"/>
    </w:rPr>
  </w:style>
  <w:style w:styleId="Kartadokumenta" w:type="paragraph">
    <w:name w:val="Document Map"/>
    <w:basedOn w:val="Normal"/>
    <w:semiHidden/>
    <w:pPr>
      <w:shd w:color="auto" w:fill="000080" w:val="clear"/>
    </w:pPr>
    <w:rPr>
      <w:rFonts w:ascii="Tahoma" w:cs="Tahoma" w:hAnsi="Tahoma"/>
    </w:rPr>
  </w:style>
  <w:style w:styleId="Tekstfusnote" w:type="paragraph">
    <w:name w:val="footnote text"/>
    <w:basedOn w:val="Normal"/>
    <w:semiHidden/>
    <w:rPr>
      <w:sz w:val="20"/>
      <w:szCs w:val="20"/>
      <w:lang w:eastAsia="en-US" w:val="en-GB"/>
    </w:rPr>
  </w:style>
  <w:style w:styleId="Obinitekst" w:type="paragraph">
    <w:name w:val="Plain Text"/>
    <w:basedOn w:val="Normal"/>
    <w:rsid w:val="00306FA7"/>
    <w:rPr>
      <w:rFonts w:ascii="Courier New" w:cs="Courier New" w:hAnsi="Courier New"/>
      <w:szCs w:val="20"/>
    </w:rPr>
  </w:style>
  <w:style w:styleId="Zaglavlje" w:type="paragraph">
    <w:name w:val="header"/>
    <w:basedOn w:val="Normal"/>
    <w:rsid w:val="00560F4A"/>
    <w:pPr>
      <w:tabs>
        <w:tab w:pos="4536" w:val="center"/>
        <w:tab w:pos="9072" w:val="right"/>
      </w:tabs>
    </w:pPr>
  </w:style>
  <w:style w:styleId="StandardWeb" w:type="paragraph">
    <w:name w:val="Normal (Web)"/>
    <w:basedOn w:val="Normal"/>
    <w:rsid w:val="005C5C5D"/>
    <w:pPr>
      <w:spacing w:after="100" w:afterAutospacing="1" w:before="100" w:beforeAutospacing="1"/>
    </w:pPr>
    <w:rPr>
      <w:lang w:eastAsia="en-US" w:val="en-US"/>
    </w:rPr>
  </w:style>
  <w:style w:styleId="Uvuenotijeloteksta" w:type="paragraph">
    <w:name w:val="Body Text Indent"/>
    <w:basedOn w:val="Normal"/>
    <w:rsid w:val="0048429E"/>
    <w:pPr>
      <w:spacing w:after="120"/>
      <w:ind w:left="283"/>
    </w:pPr>
    <w:rPr>
      <w:szCs w:val="20"/>
      <w:lang w:val="en-GB"/>
    </w:rPr>
  </w:style>
  <w:style w:styleId="Tijeloteksta-uvlaka3" w:type="paragraph">
    <w:name w:val="Body Text Indent 3"/>
    <w:basedOn w:val="Normal"/>
    <w:rsid w:val="0048429E"/>
    <w:pPr>
      <w:spacing w:after="120"/>
      <w:ind w:left="283"/>
    </w:pPr>
    <w:rPr>
      <w:sz w:val="16"/>
      <w:szCs w:val="16"/>
      <w:lang w:val="en-GB"/>
    </w:rPr>
  </w:style>
  <w:style w:customStyle="1" w:styleId="spelle" w:type="character">
    <w:name w:val="spelle"/>
    <w:basedOn w:val="Zadanifontodlomka"/>
    <w:rsid w:val="000619D9"/>
  </w:style>
  <w:style w:customStyle="1" w:styleId="Clanak" w:type="paragraph">
    <w:name w:val="Clanak"/>
    <w:next w:val="T-98-2"/>
    <w:rsid w:val="000619D9"/>
    <w:pPr>
      <w:widowControl w:val="0"/>
      <w:autoSpaceDE w:val="0"/>
      <w:autoSpaceDN w:val="0"/>
      <w:adjustRightInd w:val="0"/>
      <w:spacing w:after="43" w:before="86"/>
      <w:jc w:val="center"/>
    </w:pPr>
    <w:rPr>
      <w:rFonts w:ascii="Times-NewRoman" w:hAnsi="Times-NewRoman"/>
      <w:sz w:val="19"/>
      <w:szCs w:val="19"/>
      <w:lang w:val="en-GB"/>
    </w:rPr>
  </w:style>
  <w:style w:customStyle="1" w:styleId="T-98-2" w:type="paragraph">
    <w:name w:val="T-9/8-2"/>
    <w:basedOn w:val="Normal"/>
    <w:rsid w:val="000619D9"/>
    <w:pPr>
      <w:widowControl w:val="0"/>
      <w:tabs>
        <w:tab w:pos="2153" w:val="left"/>
      </w:tabs>
      <w:autoSpaceDE w:val="0"/>
      <w:autoSpaceDN w:val="0"/>
      <w:adjustRightInd w:val="0"/>
      <w:spacing w:after="43"/>
      <w:ind w:firstLine="342"/>
      <w:jc w:val="both"/>
    </w:pPr>
    <w:rPr>
      <w:rFonts w:ascii="Times-NewRoman" w:hAnsi="Times-NewRoman"/>
      <w:sz w:val="19"/>
      <w:szCs w:val="19"/>
    </w:rPr>
  </w:style>
  <w:style w:styleId="Naglaeno" w:type="character">
    <w:name w:val="Strong"/>
    <w:uiPriority w:val="22"/>
    <w:qFormat/>
    <w:rsid w:val="00266098"/>
    <w:rPr>
      <w:rFonts w:ascii="Times New Roman" w:cs="Times New Roman" w:hAnsi="Times New Roman"/>
      <w:b/>
    </w:rPr>
  </w:style>
  <w:style w:styleId="Tekstbalonia" w:type="paragraph">
    <w:name w:val="Balloon Text"/>
    <w:basedOn w:val="Normal"/>
    <w:link w:val="TekstbaloniaChar"/>
    <w:rsid w:val="007A220C"/>
    <w:rPr>
      <w:rFonts w:ascii="Tahoma" w:cs="Tahoma" w:hAnsi="Tahoma"/>
      <w:sz w:val="16"/>
      <w:szCs w:val="16"/>
    </w:rPr>
  </w:style>
  <w:style w:customStyle="1" w:styleId="TekstbaloniaChar" w:type="character">
    <w:name w:val="Tekst balončića Char"/>
    <w:basedOn w:val="Zadanifontodlomka"/>
    <w:link w:val="Tekstbalonia"/>
    <w:rsid w:val="007A220C"/>
    <w:rPr>
      <w:rFonts w:ascii="Tahoma" w:cs="Tahoma" w:hAnsi="Tahoma"/>
      <w:sz w:val="16"/>
      <w:szCs w:val="16"/>
    </w:rPr>
  </w:style>
  <w:style w:styleId="Tekstrezerviranogmjesta" w:type="character">
    <w:name w:val="Placeholder Text"/>
    <w:basedOn w:val="Zadanifontodlomka"/>
    <w:uiPriority w:val="99"/>
    <w:semiHidden/>
    <w:rsid w:val="002335FE"/>
    <w:rPr>
      <w:color w:val="808080"/>
      <w:bdr w:color="auto" w:space="0" w:sz="0" w:val="none"/>
      <w:shd w:color="auto" w:fill="CCFFFF" w:val="clear"/>
    </w:rPr>
  </w:style>
  <w:style w:customStyle="1" w:styleId="eSPISCCParagraphDefaultFont" w:type="character">
    <w:name w:val="eSPIS_CC_Paragraph Default Font"/>
    <w:basedOn w:val="Zadanifontodlomka"/>
    <w:rsid w:val="002335F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335FE"/>
    <w:rPr>
      <w:bdr w:color="auto" w:space="0" w:sz="0" w:val="none"/>
      <w:shd w:color="auto" w:fill="FFFFCC" w:val="clear"/>
      <w:lang w:val="hr-HR"/>
    </w:rPr>
  </w:style>
  <w:style w:customStyle="1" w:styleId="PozadinaSvijetloCrvena" w:type="character">
    <w:name w:val="Pozadina_SvijetloCrvena"/>
    <w:basedOn w:val="eSPISCCParagraphDefaultFont"/>
    <w:rsid w:val="002335F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335F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siječnja 2017.</izvorni_sadrzaj>
    <derivirana_varijabla naziv="DomainObject.DatumDonosenjaOdluke_1">25.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St-505/2011-977</izvorni_sadrzaj>
    <derivirana_varijabla naziv="DomainObject.Oznaka_1">St-505/2011-977</derivirana_varijabla>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505</izvorni_sadrzaj>
    <derivirana_varijabla naziv="DomainObject.Predmet.Broj_1">505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srpnja 2011.</izvorni_sadrzaj>
    <derivirana_varijabla naziv="DomainObject.Predmet.DatumOsnivanja_1">19. srpnja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VEZA 7 ST-116/2011</izvorni_sadrzaj>
    <derivirana_varijabla naziv="DomainObject.Predmet.Opis_1">VEZA 7 ST-116/2011</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St-505/2011</izvorni_sadrzaj>
    <derivirana_varijabla naziv="DomainObject.Predmet.OznakaBroj_1">St-505/2011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Objava oglasa o otvaranju st. postupka NN 111/2011</izvorni_sadrzaj>
    <derivirana_varijabla naziv="DomainObject.Predmet.PrimjedbaSuca_1">Objava oglasa o otvaranju st. postupka NN 111/2011</derivirana_varijabla>
  </DomainObject.Predmet.PrimjedbaSuca>
  <DomainObject.Predmet.PrimjedbaUpisnicara>
    <izvorni_sadrzaj/>
    <derivirana_varijabla naziv="DomainObject.Predmet.PrimjedbaUpisnicara_1"/>
  </DomainObject.Predmet.PrimjedbaUpisnicara>
  <DomainObject.Predmet.ProtustrankaFormated>
    <izvorni_sadrzaj>  TRANSADRIA d.d. RIJEKA</izvorni_sadrzaj>
    <derivirana_varijabla naziv="DomainObject.Predmet.ProtustrankaFormated_1">  TRANSADRIA d.d. RIJEKA</derivirana_varijabla>
  </DomainObject.Predmet.ProtustrankaFormated>
  <DomainObject.Predmet.ProtustrankaFormatedOIB>
    <izvorni_sadrzaj>  TRANSADRIA d.d. RIJEKA, OIB 47965841018</izvorni_sadrzaj>
    <derivirana_varijabla naziv="DomainObject.Predmet.ProtustrankaFormatedOIB_1">  TRANSADRIA d.d. RIJEKA, OIB 47965841018</derivirana_varijabla>
  </DomainObject.Predmet.ProtustrankaFormatedOIB>
  <DomainObject.Predmet.ProtustrankaFormatedWithAdress>
    <izvorni_sadrzaj> TRANSADRIA d.d. RIJEKA, RIVA BODULI 1, 51000 Rijeka</izvorni_sadrzaj>
    <derivirana_varijabla naziv="DomainObject.Predmet.ProtustrankaFormatedWithAdress_1"> TRANSADRIA d.d. RIJEKA, RIVA BODULI 1, 51000 Rijeka</derivirana_varijabla>
  </DomainObject.Predmet.ProtustrankaFormatedWithAdress>
  <DomainObject.Predmet.ProtustrankaFormatedWithAdressOIB>
    <izvorni_sadrzaj> TRANSADRIA d.d. RIJEKA, OIB 47965841018, RIVA BODULI 1, 51000 Rijeka</izvorni_sadrzaj>
    <derivirana_varijabla naziv="DomainObject.Predmet.ProtustrankaFormatedWithAdressOIB_1"> TRANSADRIA d.d. RIJEKA, OIB 47965841018, RIVA BODULI 1, 51000 Rijeka</derivirana_varijabla>
  </DomainObject.Predmet.ProtustrankaFormatedWithAdressOIB>
  <DomainObject.Predmet.ProtustrankaWithAdress>
    <izvorni_sadrzaj>TRANSADRIA d.d. RIJEKA RIVA BODULI 1, 51000 Rijeka</izvorni_sadrzaj>
    <derivirana_varijabla naziv="DomainObject.Predmet.ProtustrankaWithAdress_1">TRANSADRIA d.d. RIJEKA RIVA BODULI 1, 51000 Rijeka</derivirana_varijabla>
  </DomainObject.Predmet.ProtustrankaWithAdress>
  <DomainObject.Predmet.ProtustrankaWithAdressOIB>
    <izvorni_sadrzaj>TRANSADRIA d.d. RIJEKA, OIB 47965841018, RIVA BODULI 1, 51000 Rijeka</izvorni_sadrzaj>
    <derivirana_varijabla naziv="DomainObject.Predmet.ProtustrankaWithAdressOIB_1">TRANSADRIA d.d. RIJEKA, OIB 47965841018, RIVA BODULI 1, 51000 Rijeka</derivirana_varijabla>
  </DomainObject.Predmet.ProtustrankaWithAdressOIB>
  <DomainObject.Predmet.ProtustrankaNazivFormated>
    <izvorni_sadrzaj>TRANSADRIA d.d. RIJEKA</izvorni_sadrzaj>
    <derivirana_varijabla naziv="DomainObject.Predmet.ProtustrankaNazivFormated_1">TRANSADRIA d.d. RIJEKA</derivirana_varijabla>
  </DomainObject.Predmet.ProtustrankaNazivFormated>
  <DomainObject.Predmet.ProtustrankaNazivFormatedOIB>
    <izvorni_sadrzaj>TRANSADRIA d.d. RIJEKA, OIB 47965841018</izvorni_sadrzaj>
    <derivirana_varijabla naziv="DomainObject.Predmet.ProtustrankaNazivFormatedOIB_1">TRANSADRIA d.d. RIJEKA, OIB 47965841018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MARIN JUREŠA iz RIJEKE; ZORAN ROŠIĆ iz RIJEKE; Agencija za osiguranje radničkih potraživanja</izvorni_sadrzaj>
    <derivirana_varijabla naziv="DomainObject.Predmet.StrankaFormated_1">  MARIN JUREŠA iz RIJEKE; ZORAN ROŠIĆ iz RIJEKE; Agencija za osiguranje radničkih potraživanja</derivirana_varijabla>
  </DomainObject.Predmet.StrankaFormated>
  <DomainObject.Predmet.StrankaFormatedOIB>
    <izvorni_sadrzaj>  MARIN JUREŠA iz RIJEKE; ZORAN ROŠIĆ iz RIJEKE; Agencija za osiguranje radničkih potraživanja, OIB 04323472109</izvorni_sadrzaj>
    <derivirana_varijabla naziv="DomainObject.Predmet.StrankaFormatedOIB_1">  MARIN JUREŠA iz RIJEKE; ZORAN ROŠIĆ iz RIJEKE; Agencija za osiguranje radničkih potraživanja, OIB 04323472109</derivirana_varijabla>
  </DomainObject.Predmet.StrankaFormatedOIB>
  <DomainObject.Predmet.StrankaFormatedWithAdress>
    <izvorni_sadrzaj> MARIN JUREŠA iz RIJEKE, DREŽNIČKA 6, Rijeka; ZORAN ROŠIĆ iz RIJEKE, ZAMETSKA 102, Rijeka; Agencija za osiguranje radničkih potraživanja, Frankopanska 11, 10000 Zagreb</izvorni_sadrzaj>
    <derivirana_varijabla naziv="DomainObject.Predmet.StrankaFormatedWithAdress_1"> MARIN JUREŠA iz RIJEKE, DREŽNIČKA 6, Rijeka; ZORAN ROŠIĆ iz RIJEKE, ZAMETSKA 102, Rijeka; Agencija za osiguranje radničkih potraživanja, Frankopanska 11, 10000 Zagreb</derivirana_varijabla>
  </DomainObject.Predmet.StrankaFormatedWithAdress>
  <DomainObject.Predmet.StrankaFormatedWithAdressOIB>
    <izvorni_sadrzaj> MARIN JUREŠA iz RIJEKE, DREŽNIČKA 6, Rijeka; ZORAN ROŠIĆ iz RIJEKE, ZAMETSKA 102, Rijeka; Agencija za osiguranje radničkih potraživanja, OIB 04323472109, Frankopanska 11, 10000 Zagreb</izvorni_sadrzaj>
    <derivirana_varijabla naziv="DomainObject.Predmet.StrankaFormatedWithAdressOIB_1"> MARIN JUREŠA iz RIJEKE, DREŽNIČKA 6, Rijeka; ZORAN ROŠIĆ iz RIJEKE, ZAMETSKA 102, Rijeka; Agencija za osiguranje radničkih potraživanja, OIB 04323472109, Frankopanska 11, 10000 Zagreb</derivirana_varijabla>
  </DomainObject.Predmet.StrankaFormatedWithAdressOIB>
  <DomainObject.Predmet.StrankaWithAdress>
    <izvorni_sadrzaj>MARIN JUREŠA iz RIJEKE DREŽNIČKA 6,Rijeka,ZORAN ROŠIĆ iz RIJEKE ZAMETSKA 102,Rijeka,Agencija za osiguranje radničkih potraživanja Frankopanska 11,10000 Zagreb</izvorni_sadrzaj>
    <derivirana_varijabla naziv="DomainObject.Predmet.StrankaWithAdress_1">MARIN JUREŠA iz RIJEKE DREŽNIČKA 6,Rijeka,ZORAN ROŠIĆ iz RIJEKE ZAMETSKA 102,Rijeka,Agencija za osiguranje radničkih potraživanja Frankopanska 11,10000 Zagreb</derivirana_varijabla>
  </DomainObject.Predmet.StrankaWithAdress>
  <DomainObject.Predmet.StrankaWithAdressOIB>
    <izvorni_sadrzaj>MARIN JUREŠA iz RIJEKE, DREŽNIČKA 6,Rijeka,ZORAN ROŠIĆ iz RIJEKE, ZAMETSKA 102,Rijeka,Agencija za osiguranje radničkih potraživanja, OIB 04323472109, Frankopanska 11,10000 Zagreb</izvorni_sadrzaj>
    <derivirana_varijabla naziv="DomainObject.Predmet.StrankaWithAdressOIB_1">MARIN JUREŠA iz RIJEKE, DREŽNIČKA 6,Rijeka,ZORAN ROŠIĆ iz RIJEKE, ZAMETSKA 102,Rijeka,Agencija za osiguranje radničkih potraživanja, OIB 04323472109, Frankopanska 11,10000 Zagreb</derivirana_varijabla>
  </DomainObject.Predmet.StrankaWithAdressOIB>
  <DomainObject.Predmet.StrankaNazivFormated>
    <izvorni_sadrzaj>MARIN JUREŠA iz RIJEKE,ZORAN ROŠIĆ iz RIJEKE,Agencija za osiguranje radničkih potraživanja</izvorni_sadrzaj>
    <derivirana_varijabla naziv="DomainObject.Predmet.StrankaNazivFormated_1">MARIN JUREŠA iz RIJEKE,ZORAN ROŠIĆ iz RIJEKE,Agencija za osiguranje radničkih potraživanja</derivirana_varijabla>
  </DomainObject.Predmet.StrankaNazivFormated>
  <DomainObject.Predmet.StrankaNazivFormatedOIB>
    <izvorni_sadrzaj>MARIN JUREŠA iz RIJEKE,ZORAN ROŠIĆ iz RIJEKE,Agencija za osiguranje radničkih potraživanja, OIB 04323472109</izvorni_sadrzaj>
    <derivirana_varijabla naziv="DomainObject.Predmet.StrankaNazivFormatedOIB_1">MARIN JUREŠA iz RIJEKE,ZORAN ROŠIĆ iz RIJEKE,Agencija za osiguranje radničkih potraživanja, OIB 04323472109</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Tatjana Fidel</izvorni_sadrzaj>
    <derivirana_varijabla naziv="DomainObject.Predmet.Zapisnicar_1">Tatjana Fidel</derivirana_varijabla>
  </DomainObject.Predmet.Zapisnicar>
  <DomainObject.Predmet.StrankaListFormated>
    <izvorni_sadrzaj>
      <item>MARIN JUREŠA iz RIJEKE</item>
      <item>ZORAN ROŠIĆ iz RIJEKE</item>
      <item>Agencija za osiguranje radničkih potraživanja</item>
    </izvorni_sadrzaj>
    <derivirana_varijabla naziv="DomainObject.Predmet.StrankaListFormated_1">
      <item>MARIN JUREŠA iz RIJEKE</item>
      <item>ZORAN ROŠIĆ iz RIJEKE</item>
      <item>Agencija za osiguranje radničkih potraživanja</item>
    </derivirana_varijabla>
  </DomainObject.Predmet.StrankaListFormated>
  <DomainObject.Predmet.StrankaListFormatedOIB>
    <izvorni_sadrzaj>
      <item>MARIN JUREŠA iz RIJEKE</item>
      <item>ZORAN ROŠIĆ iz RIJEKE</item>
      <item>Agencija za osiguranje radničkih potraživanja, OIB 04323472109</item>
    </izvorni_sadrzaj>
    <derivirana_varijabla naziv="DomainObject.Predmet.StrankaListFormatedOIB_1">
      <item>MARIN JUREŠA iz RIJEKE</item>
      <item>ZORAN ROŠIĆ iz RIJEKE</item>
      <item>Agencija za osiguranje radničkih potraživanja, OIB 04323472109</item>
    </derivirana_varijabla>
  </DomainObject.Predmet.StrankaListFormatedOIB>
  <DomainObject.Predmet.StrankaListFormatedWithAdress>
    <izvorni_sadrzaj>
      <item>MARIN JUREŠA iz RIJEKE, DREŽNIČKA 6, Rijeka</item>
      <item>ZORAN ROŠIĆ iz RIJEKE, ZAMETSKA 102, Rijeka</item>
      <item>Agencija za osiguranje radničkih potraživanja, Frankopanska 11, 10000 Zagreb</item>
    </izvorni_sadrzaj>
    <derivirana_varijabla naziv="DomainObject.Predmet.StrankaListFormatedWithAdress_1">
      <item>MARIN JUREŠA iz RIJEKE, DREŽNIČKA 6, Rijeka</item>
      <item>ZORAN ROŠIĆ iz RIJEKE, ZAMETSKA 102, Rijeka</item>
      <item>Agencija za osiguranje radničkih potraživanja, Frankopanska 11, 10000 Zagreb</item>
    </derivirana_varijabla>
  </DomainObject.Predmet.StrankaListFormatedWithAdress>
  <DomainObject.Predmet.StrankaListFormatedWithAdressOIB>
    <izvorni_sadrzaj>
      <item>MARIN JUREŠA iz RIJEKE, DREŽNIČKA 6, Rijeka</item>
      <item>ZORAN ROŠIĆ iz RIJEKE, ZAMETSKA 102, Rijeka</item>
      <item>Agencija za osiguranje radničkih potraživanja, OIB 04323472109, Frankopanska 11, 10000 Zagreb</item>
    </izvorni_sadrzaj>
    <derivirana_varijabla naziv="DomainObject.Predmet.StrankaListFormatedWithAdressOIB_1">
      <item>MARIN JUREŠA iz RIJEKE, DREŽNIČKA 6, Rijeka</item>
      <item>ZORAN ROŠIĆ iz RIJEKE, ZAMETSKA 102, Rijeka</item>
      <item>Agencija za osiguranje radničkih potraživanja, OIB 04323472109, Frankopanska 11, 10000 Zagreb</item>
    </derivirana_varijabla>
  </DomainObject.Predmet.StrankaListFormatedWithAdressOIB>
  <DomainObject.Predmet.StrankaListNazivFormated>
    <izvorni_sadrzaj>
      <item>MARIN JUREŠA iz RIJEKE</item>
      <item>ZORAN ROŠIĆ iz RIJEKE</item>
      <item>Agencija za osiguranje radničkih potraživanja</item>
    </izvorni_sadrzaj>
    <derivirana_varijabla naziv="DomainObject.Predmet.StrankaListNazivFormated_1">
      <item>MARIN JUREŠA iz RIJEKE</item>
      <item>ZORAN ROŠIĆ iz RIJEKE</item>
      <item>Agencija za osiguranje radničkih potraživanja</item>
    </derivirana_varijabla>
  </DomainObject.Predmet.StrankaListNazivFormated>
  <DomainObject.Predmet.StrankaListNazivFormatedOIB>
    <izvorni_sadrzaj>
      <item>MARIN JUREŠA iz RIJEKE</item>
      <item>ZORAN ROŠIĆ iz RIJEKE</item>
      <item>Agencija za osiguranje radničkih potraživanja, OIB 04323472109</item>
    </izvorni_sadrzaj>
    <derivirana_varijabla naziv="DomainObject.Predmet.StrankaListNazivFormatedOIB_1">
      <item>MARIN JUREŠA iz RIJEKE</item>
      <item>ZORAN ROŠIĆ iz RIJEKE</item>
      <item>Agencija za osiguranje radničkih potraživanja, OIB 04323472109</item>
    </derivirana_varijabla>
  </DomainObject.Predmet.StrankaListNazivFormatedOIB>
  <DomainObject.Predmet.ProtuStrankaListFormated>
    <izvorni_sadrzaj>
      <item>TRANSADRIA d.d. RIJEKA</item>
    </izvorni_sadrzaj>
    <derivirana_varijabla naziv="DomainObject.Predmet.ProtuStrankaListFormated_1">
      <item>TRANSADRIA d.d. RIJEKA</item>
    </derivirana_varijabla>
  </DomainObject.Predmet.ProtuStrankaListFormated>
  <DomainObject.Predmet.ProtuStrankaListFormatedOIB>
    <izvorni_sadrzaj>
      <item>TRANSADRIA d.d. RIJEKA, OIB 47965841018</item>
    </izvorni_sadrzaj>
    <derivirana_varijabla naziv="DomainObject.Predmet.ProtuStrankaListFormatedOIB_1">
      <item>TRANSADRIA d.d. RIJEKA, OIB 47965841018</item>
    </derivirana_varijabla>
  </DomainObject.Predmet.ProtuStrankaListFormatedOIB>
  <DomainObject.Predmet.ProtuStrankaListFormatedWithAdress>
    <izvorni_sadrzaj>
      <item>TRANSADRIA d.d. RIJEKA, RIVA BODULI 1, 51000 Rijeka</item>
    </izvorni_sadrzaj>
    <derivirana_varijabla naziv="DomainObject.Predmet.ProtuStrankaListFormatedWithAdress_1">
      <item>TRANSADRIA d.d. RIJEKA, RIVA BODULI 1, 51000 Rijeka</item>
    </derivirana_varijabla>
  </DomainObject.Predmet.ProtuStrankaListFormatedWithAdress>
  <DomainObject.Predmet.ProtuStrankaListFormatedWithAdressOIB>
    <izvorni_sadrzaj>
      <item>TRANSADRIA d.d. RIJEKA, OIB 47965841018, RIVA BODULI 1, 51000 Rijeka</item>
    </izvorni_sadrzaj>
    <derivirana_varijabla naziv="DomainObject.Predmet.ProtuStrankaListFormatedWithAdressOIB_1">
      <item>TRANSADRIA d.d. RIJEKA, OIB 47965841018, RIVA BODULI 1, 51000 Rijeka</item>
    </derivirana_varijabla>
  </DomainObject.Predmet.ProtuStrankaListFormatedWithAdressOIB>
  <DomainObject.Predmet.ProtuStrankaListNazivFormated>
    <izvorni_sadrzaj>
      <item>TRANSADRIA d.d. RIJEKA</item>
    </izvorni_sadrzaj>
    <derivirana_varijabla naziv="DomainObject.Predmet.ProtuStrankaListNazivFormated_1">
      <item>TRANSADRIA d.d. RIJEKA</item>
    </derivirana_varijabla>
  </DomainObject.Predmet.ProtuStrankaListNazivFormated>
  <DomainObject.Predmet.ProtuStrankaListNazivFormatedOIB>
    <izvorni_sadrzaj>
      <item>TRANSADRIA d.d. RIJEKA, OIB 47965841018</item>
    </izvorni_sadrzaj>
    <derivirana_varijabla naziv="DomainObject.Predmet.ProtuStrankaListNazivFormatedOIB_1">
      <item>TRANSADRIA d.d. RIJEKA, OIB 47965841018</item>
    </derivirana_varijabla>
  </DomainObject.Predmet.ProtuStrankaListNazivFormatedOIB>
  <DomainObject.Predmet.OstaliListFormated>
    <izvorni_sadrzaj>
      <item>KRISTIAN PLAZONIĆ</item>
      <item>Zdravko Čupković</item>
      <item>HYPO  ALPE  ADRIA  BANK   d.d.</item>
      <item>Darko Tonžetić</item>
      <item>Miran Ključariček</item>
      <item>Branimir Lepur</item>
      <item>POREZNA UPRAVA</item>
      <item>ŽDO RIJEKA</item>
      <item>OPĆINSKO DRŽAVNO ODVJETNIŠTVO</item>
      <item>Damir Račić</item>
      <item>ZOU VUKIĆ i dr.</item>
      <item>Odvjetnik IVICA RUŠIN</item>
      <item>ZOU VELJKO KNEŽEVIĆ</item>
      <item>Partner banka d.d.</item>
      <item>ELEKTROPRIMORJE RIJEKA</item>
      <item>HŽ PUTNIČKI PRIJEVOZ d.o.o.</item>
      <item>ZOU KOZJAK - RENDIĆ</item>
      <item>Ana Holjar</item>
      <item>odvjetnik Žarko Smolčić</item>
      <item>Odvjetnik Tomislav Zorić</item>
      <item>ZOU Goran Veljović i dr.</item>
      <item>ODVJETNIČKO DRUŠTVO BAROVIĆ GAVRANOVIĆ BILIĆ</item>
      <item>BKS BANK d.d. n/r GORANA RAMEŠE</item>
      <item>TRANSADRIA d.d. N/R RANKE KOS</item>
      <item>POREZNA UPRAVA N/R KSENIJE LUŠTICA</item>
      <item>CROATIA BANKA d.d. N/R SNJEŽANA DRENŠKI</item>
      <item>LORIS RAK</item>
      <item>CROATIA ZDRAVSTVENO OSIGURANJE</item>
      <item>ODVJETNIK KRISTIJAN ČUJKO</item>
      <item>Milan Šupica</item>
      <item>ZDENKO PASARIĆ</item>
      <item>Višnja Jelenčić</item>
      <item>Mirjana Batić</item>
      <item>JADRAN HOTELI d.d.</item>
      <item>HRVATSKA POŠTA</item>
      <item>ŠTED BANKA d.d.</item>
      <item>OTP BANKA d.d.</item>
      <item>HLB INŽENJERSKI BIRO d.o.o.</item>
      <item>HEP OPSKRBA d.o.o.</item>
      <item>PULJANKA d.d.</item>
      <item>Vesna Butina</item>
      <item>Asančaić Gordana</item>
      <item>odvjetničko društvo BORIĆ I PARTNERI d.o.o.</item>
      <item>HT HRVATSKI TELEKOM d.d. Sjedište Rijeka</item>
      <item>Bosiljka Zmijalac Kombol</item>
      <item>ŽDO RIJEKA Građansko upravni odjel</item>
      <item>ZAGREBAČKI HOLDING d.o.o.</item>
      <item>ELEKTROLUX d.d.</item>
      <item>TERMOCOMMERCE d.o.o.</item>
      <item>odvjetnik FRANJO ŠEBIJAN</item>
      <item>Odvjetnik Đorđe Perković</item>
      <item>Ljiljana Novaković</item>
      <item>odvjetnički ured AVDAGIĆ</item>
      <item>Orlić Nataša</item>
      <item>KARMEN POUH GALOVIĆ</item>
      <item>Fočić Ankica</item>
      <item>LUČKA UPRAVA</item>
      <item>ANTUNOVIĆ TA d.o.o.</item>
      <item>Biserka Sklepić</item>
      <item>Diana Ropac Kumičić</item>
      <item>KVARNER VIENNA INSURANCE GROUP d.d.</item>
      <item>ZLATKO TAHMAS</item>
      <item>ŽELJKA UGARKOVIĆ</item>
      <item>DENIS FRLETA</item>
      <item>Veda Šestan</item>
      <item>IVICA KATIĆ</item>
      <item>LIDIJA SVOBODA KURKA</item>
      <item>GRAD ZAGREB</item>
      <item>HRVOJE HEĆIMOVIĆ</item>
      <item>Zdenka Dujmović</item>
      <item>odvjetničko društvo BAROVIĆ GAVRANOVIĆ BILIĆ</item>
      <item>ODVJETNIK BRANIMIR IVEKOVIĆ</item>
      <item>KARMEN KRALJ RAHINOVSKI</item>
      <item>SUZANA JANSKY</item>
      <item>Maja Krščanski</item>
      <item>PLOVPUT d.o.o.</item>
      <item>ODVJETNIK MARIJA CVITANUŠIĆ</item>
      <item>KARMEN POUH GALOVIĆ</item>
      <item>Franco Buttignon</item>
      <item>SANJA BRKIĆ</item>
      <item>IRIS PAVLOVIĆ</item>
      <item>ARINKA SERŠIĆ</item>
      <item>ZRAČNA LUKA ZGREB d.d.</item>
      <item>Igor Mišković</item>
      <item>Zorica Sekulić Petrović</item>
      <item>Mjarija Bugarin</item>
      <item>Martina Pezelj</item>
      <item>Ana Marija Detelić</item>
      <item>Sandra MARTINIĆ</item>
      <item>Željkica Bušljeta</item>
      <item>Petra Bartolić</item>
      <item>Petra Bartolić</item>
      <item>Mladen Karamarko</item>
      <item>HYPO LEASING KROTIEN d.o.o. Podružnica Rijeka</item>
      <item>Nikolina Subašić</item>
      <item>BORIVOJ MITRIĆ</item>
      <item>ELEKTROLUX d.d.</item>
      <item>CENTAR BANKA d.d.</item>
      <item>PULA HERCULANEA d.o.o.</item>
      <item>Odvjetnik Đuro Čubrilo</item>
      <item>Hypo leasing Kroatien d.o.o.</item>
      <item>UNICREDIT LEASING CROATIA d.o.o.</item>
      <item>MIKROFILM d.o.o.</item>
      <item>Odvjetnica MARTINA TONČIĆ BOTA</item>
      <item>Odvjetničko društvo Rude i partneri</item>
      <item>odvjetničko društvo Leko i partneri</item>
      <item>Banka kovanica d.d.</item>
      <item>Croatia banka d.d.</item>
      <item>Podravska banka d.d.</item>
      <item>Robert Kopajtić</item>
      <item>CANTABILE d.o.o.</item>
      <item>Marina Punat d.o.o.</item>
      <item>ODVJETNIČKO DRUŠTVO KOS I PARTNERI</item>
      <item>Petra Bartolić</item>
      <item>Nikolina Subašić</item>
      <item>BARAJ d.o.o. Rijeka</item>
      <item>Tomislav Šižgorić</item>
      <item>Branimir Iveković, odvjetnik</item>
      <item>odvjetničko društvo Rude i partneri j.t.d.</item>
      <item>MILAN MUSULIN</item>
      <item>Odvjetniško društvo LEKO  i partneri</item>
      <item>Milan Musulin</item>
      <item>H-ABDUCO društvo s ograničenom odgovornošću za usluge</item>
    </izvorni_sadrzaj>
    <derivirana_varijabla naziv="DomainObject.Predmet.OstaliListFormated_1">
      <item>KRISTIAN PLAZONIĆ</item>
      <item>Zdravko Čupković</item>
      <item>HYPO  ALPE  ADRIA  BANK   d.d.</item>
      <item>Darko Tonžetić</item>
      <item>Miran Ključariček</item>
      <item>Branimir Lepur</item>
      <item>POREZNA UPRAVA</item>
      <item>ŽDO RIJEKA</item>
      <item>OPĆINSKO DRŽAVNO ODVJETNIŠTVO</item>
      <item>Damir Račić</item>
      <item>ZOU VUKIĆ i dr.</item>
      <item>Odvjetnik IVICA RUŠIN</item>
      <item>ZOU VELJKO KNEŽEVIĆ</item>
      <item>Partner banka d.d.</item>
      <item>ELEKTROPRIMORJE RIJEKA</item>
      <item>HŽ PUTNIČKI PRIJEVOZ d.o.o.</item>
      <item>ZOU KOZJAK - RENDIĆ</item>
      <item>Ana Holjar</item>
      <item>odvjetnik Žarko Smolčić</item>
      <item>Odvjetnik Tomislav Zorić</item>
      <item>ZOU Goran Veljović i dr.</item>
      <item>ODVJETNIČKO DRUŠTVO BAROVIĆ GAVRANOVIĆ BILIĆ</item>
      <item>BKS BANK d.d. n/r GORANA RAMEŠE</item>
      <item>TRANSADRIA d.d. N/R RANKE KOS</item>
      <item>POREZNA UPRAVA N/R KSENIJE LUŠTICA</item>
      <item>CROATIA BANKA d.d. N/R SNJEŽANA DRENŠKI</item>
      <item>LORIS RAK</item>
      <item>CROATIA ZDRAVSTVENO OSIGURANJE</item>
      <item>ODVJETNIK KRISTIJAN ČUJKO</item>
      <item>Milan Šupica</item>
      <item>ZDENKO PASARIĆ</item>
      <item>Višnja Jelenčić</item>
      <item>Mirjana Batić</item>
      <item>JADRAN HOTELI d.d.</item>
      <item>HRVATSKA POŠTA</item>
      <item>ŠTED BANKA d.d.</item>
      <item>OTP BANKA d.d.</item>
      <item>HLB INŽENJERSKI BIRO d.o.o.</item>
      <item>HEP OPSKRBA d.o.o.</item>
      <item>PULJANKA d.d.</item>
      <item>Vesna Butina</item>
      <item>Asančaić Gordana</item>
      <item>odvjetničko društvo BORIĆ I PARTNERI d.o.o.</item>
      <item>HT HRVATSKI TELEKOM d.d. Sjedište Rijeka</item>
      <item>Bosiljka Zmijalac Kombol</item>
      <item>ŽDO RIJEKA Građansko upravni odjel</item>
      <item>ZAGREBAČKI HOLDING d.o.o.</item>
      <item>ELEKTROLUX d.d.</item>
      <item>TERMOCOMMERCE d.o.o.</item>
      <item>odvjetnik FRANJO ŠEBIJAN</item>
      <item>Odvjetnik Đorđe Perković</item>
      <item>Ljiljana Novaković</item>
      <item>odvjetnički ured AVDAGIĆ</item>
      <item>Orlić Nataša</item>
      <item>KARMEN POUH GALOVIĆ</item>
      <item>Fočić Ankica</item>
      <item>LUČKA UPRAVA</item>
      <item>ANTUNOVIĆ TA d.o.o.</item>
      <item>Biserka Sklepić</item>
      <item>Diana Ropac Kumičić</item>
      <item>KVARNER VIENNA INSURANCE GROUP d.d.</item>
      <item>ZLATKO TAHMAS</item>
      <item>ŽELJKA UGARKOVIĆ</item>
      <item>DENIS FRLETA</item>
      <item>Veda Šestan</item>
      <item>IVICA KATIĆ</item>
      <item>LIDIJA SVOBODA KURKA</item>
      <item>GRAD ZAGREB</item>
      <item>HRVOJE HEĆIMOVIĆ</item>
      <item>Zdenka Dujmović</item>
      <item>odvjetničko društvo BAROVIĆ GAVRANOVIĆ BILIĆ</item>
      <item>ODVJETNIK BRANIMIR IVEKOVIĆ</item>
      <item>KARMEN KRALJ RAHINOVSKI</item>
      <item>SUZANA JANSKY</item>
      <item>Maja Krščanski</item>
      <item>PLOVPUT d.o.o.</item>
      <item>ODVJETNIK MARIJA CVITANUŠIĆ</item>
      <item>KARMEN POUH GALOVIĆ</item>
      <item>Franco Buttignon</item>
      <item>SANJA BRKIĆ</item>
      <item>IRIS PAVLOVIĆ</item>
      <item>ARINKA SERŠIĆ</item>
      <item>ZRAČNA LUKA ZGREB d.d.</item>
      <item>Igor Mišković</item>
      <item>Zorica Sekulić Petrović</item>
      <item>Mjarija Bugarin</item>
      <item>Martina Pezelj</item>
      <item>Ana Marija Detelić</item>
      <item>Sandra MARTINIĆ</item>
      <item>Željkica Bušljeta</item>
      <item>Petra Bartolić</item>
      <item>Petra Bartolić</item>
      <item>Mladen Karamarko</item>
      <item>HYPO LEASING KROTIEN d.o.o. Podružnica Rijeka</item>
      <item>Nikolina Subašić</item>
      <item>BORIVOJ MITRIĆ</item>
      <item>ELEKTROLUX d.d.</item>
      <item>CENTAR BANKA d.d.</item>
      <item>PULA HERCULANEA d.o.o.</item>
      <item>Odvjetnik Đuro Čubrilo</item>
      <item>Hypo leasing Kroatien d.o.o.</item>
      <item>UNICREDIT LEASING CROATIA d.o.o.</item>
      <item>MIKROFILM d.o.o.</item>
      <item>Odvjetnica MARTINA TONČIĆ BOTA</item>
      <item>Odvjetničko društvo Rude i partneri</item>
      <item>odvjetničko društvo Leko i partneri</item>
      <item>Banka kovanica d.d.</item>
      <item>Croatia banka d.d.</item>
      <item>Podravska banka d.d.</item>
      <item>Robert Kopajtić</item>
      <item>CANTABILE d.o.o.</item>
      <item>Marina Punat d.o.o.</item>
      <item>ODVJETNIČKO DRUŠTVO KOS I PARTNERI</item>
      <item>Petra Bartolić</item>
      <item>Nikolina Subašić</item>
      <item>BARAJ d.o.o. Rijeka</item>
      <item>Tomislav Šižgorić</item>
      <item>Branimir Iveković, odvjetnik</item>
      <item>odvjetničko društvo Rude i partneri j.t.d.</item>
      <item>MILAN MUSULIN</item>
      <item>Odvjetniško društvo LEKO  i partneri</item>
      <item>Milan Musulin</item>
      <item>H-ABDUCO društvo s ograničenom odgovornošću za usluge</item>
    </derivirana_varijabla>
  </DomainObject.Predmet.OstaliListFormated>
  <DomainObject.Predmet.OstaliListFormatedOIB>
    <izvorni_sadrzaj>
      <item>KRISTIAN PLAZONIĆ</item>
      <item>Zdravko Čupković, OIB 74095088079</item>
      <item>HYPO  ALPE  ADRIA  BANK   d.d.</item>
      <item>Darko Tonžetić</item>
      <item>Miran Ključariček</item>
      <item>Branimir Lepur</item>
      <item>POREZNA UPRAVA</item>
      <item>ŽDO RIJEKA</item>
      <item>OPĆINSKO DRŽAVNO ODVJETNIŠTVO</item>
      <item>Damir Račić</item>
      <item>ZOU VUKIĆ i dr.</item>
      <item>Odvjetnik IVICA RUŠIN</item>
      <item>ZOU VELJKO KNEŽEVIĆ</item>
      <item>Partner banka d.d., OIB 71221608291</item>
      <item>ELEKTROPRIMORJE RIJEKA</item>
      <item>HŽ PUTNIČKI PRIJEVOZ d.o.o.</item>
      <item>ZOU KOZJAK - RENDIĆ</item>
      <item>Ana Holjar</item>
      <item>odvjetnik Žarko Smolčić</item>
      <item>Odvjetnik Tomislav Zorić</item>
      <item>ZOU Goran Veljović i dr.</item>
      <item>ODVJETNIČKO DRUŠTVO BAROVIĆ GAVRANOVIĆ BILIĆ, OIB 57244003002</item>
      <item>BKS BANK d.d. n/r GORANA RAMEŠE</item>
      <item>TRANSADRIA d.d. N/R RANKE KOS</item>
      <item>POREZNA UPRAVA N/R KSENIJE LUŠTICA</item>
      <item>CROATIA BANKA d.d. N/R SNJEŽANA DRENŠKI</item>
      <item>LORIS RAK</item>
      <item>CROATIA ZDRAVSTVENO OSIGURANJE</item>
      <item>ODVJETNIK KRISTIJAN ČUJKO</item>
      <item>Milan Šupica</item>
      <item>ZDENKO PASARIĆ</item>
      <item>Višnja Jelenčić</item>
      <item>Mirjana Batić</item>
      <item>JADRAN HOTELI d.d., OIB 45875673150</item>
      <item>HRVATSKA POŠTA</item>
      <item>ŠTED BANKA d.d.</item>
      <item>OTP BANKA d.d.</item>
      <item>HLB INŽENJERSKI BIRO d.o.o.</item>
      <item>HEP OPSKRBA d.o.o.</item>
      <item>PULJANKA d.d., OIB 63315096047</item>
      <item>Vesna Butina</item>
      <item>Asančaić Gordana</item>
      <item>odvjetničko društvo BORIĆ I PARTNERI d.o.o.</item>
      <item>HT HRVATSKI TELEKOM d.d. Sjedište Rijeka</item>
      <item>Bosiljka Zmijalac Kombol</item>
      <item>ŽDO RIJEKA Građansko upravni odjel</item>
      <item>ZAGREBAČKI HOLDING d.o.o.</item>
      <item>ELEKTROLUX d.d.</item>
      <item>TERMOCOMMERCE d.o.o.</item>
      <item>odvjetnik FRANJO ŠEBIJAN</item>
      <item>Odvjetnik Đorđe Perković</item>
      <item>Ljiljana Novaković</item>
      <item>odvjetnički ured AVDAGIĆ</item>
      <item>Orlić Nataša</item>
      <item>KARMEN POUH GALOVIĆ</item>
      <item>Fočić Ankica</item>
      <item>LUČKA UPRAVA</item>
      <item>ANTUNOVIĆ TA d.o.o.</item>
      <item>Biserka Sklepić</item>
      <item>Diana Ropac Kumičić</item>
      <item>KVARNER VIENNA INSURANCE GROUP d.d.</item>
      <item>ZLATKO TAHMAS</item>
      <item>ŽELJKA UGARKOVIĆ</item>
      <item>DENIS FRLETA</item>
      <item>Veda Šestan</item>
      <item>IVICA KATIĆ</item>
      <item>LIDIJA SVOBODA KURKA</item>
      <item>GRAD ZAGREB</item>
      <item>HRVOJE HEĆIMOVIĆ</item>
      <item>Zdenka Dujmović</item>
      <item>odvjetničko društvo BAROVIĆ GAVRANOVIĆ BILIĆ, OIB 57244003002</item>
      <item>ODVJETNIK BRANIMIR IVEKOVIĆ</item>
      <item>KARMEN KRALJ RAHINOVSKI</item>
      <item>SUZANA JANSKY</item>
      <item>Maja Krščanski</item>
      <item>PLOVPUT d.o.o., OIB 14480721492</item>
      <item>ODVJETNIK MARIJA CVITANUŠIĆ</item>
      <item>KARMEN POUH GALOVIĆ</item>
      <item>Franco Buttignon</item>
      <item>SANJA BRKIĆ</item>
      <item>IRIS PAVLOVIĆ</item>
      <item>ARINKA SERŠIĆ</item>
      <item>ZRAČNA LUKA ZGREB d.d., OIB 77395415345</item>
      <item>Igor Mišković</item>
      <item>Zorica Sekulić Petrović</item>
      <item>Mjarija Bugarin</item>
      <item>Martina Pezelj</item>
      <item>Ana Marija Detelić</item>
      <item>Sandra MARTINIĆ</item>
      <item>Željkica Bušljeta</item>
      <item>Petra Bartolić</item>
      <item>Petra Bartolić</item>
      <item>Mladen Karamarko</item>
      <item>HYPO LEASING KROTIEN d.o.o. Podružnica Rijeka</item>
      <item>Nikolina Subašić</item>
      <item>BORIVOJ MITRIĆ</item>
      <item>ELEKTROLUX d.d., OIB 27171948847</item>
      <item>CENTAR BANKA d.d.</item>
      <item>PULA HERCULANEA d.o.o.</item>
      <item>Odvjetnik Đuro Čubrilo</item>
      <item>Hypo leasing Kroatien d.o.o., OIB 87064273078</item>
      <item>UNICREDIT LEASING CROATIA d.o.o., OIB 18736141210</item>
      <item>MIKROFILM d.o.o.</item>
      <item>Odvjetnica MARTINA TONČIĆ BOTA</item>
      <item>Odvjetničko društvo Rude i partneri</item>
      <item>odvjetničko društvo Leko i partneri</item>
      <item>Banka kovanica d.d.</item>
      <item>Croatia banka d.d.</item>
      <item>Podravska banka d.d., OIB 97326283154</item>
      <item>Robert Kopajtić</item>
      <item>CANTABILE d.o.o., OIB 07865774959</item>
      <item>Marina Punat d.o.o.</item>
      <item>ODVJETNIČKO DRUŠTVO KOS I PARTNERI</item>
      <item>Petra Bartolić</item>
      <item>Nikolina Subašić, OIB 76484484333</item>
      <item>BARAJ d.o.o. Rijeka, OIB 39400010860</item>
      <item>Tomislav Šižgorić, OIB 38389840072</item>
      <item>Branimir Iveković, odvjetnik</item>
      <item>odvjetničko društvo Rude i partneri j.t.d., OIB 51746791608</item>
      <item>MILAN MUSULIN</item>
      <item>Odvjetniško društvo LEKO  i partneri</item>
      <item>Milan Musulin</item>
      <item>H-ABDUCO društvo s ograničenom odgovornošću za usluge, OIB 13667298928</item>
    </izvorni_sadrzaj>
    <derivirana_varijabla naziv="DomainObject.Predmet.OstaliListFormatedOIB_1">
      <item>KRISTIAN PLAZONIĆ</item>
      <item>Zdravko Čupković, OIB 74095088079</item>
      <item>HYPO  ALPE  ADRIA  BANK   d.d.</item>
      <item>Darko Tonžetić</item>
      <item>Miran Ključariček</item>
      <item>Branimir Lepur</item>
      <item>POREZNA UPRAVA</item>
      <item>ŽDO RIJEKA</item>
      <item>OPĆINSKO DRŽAVNO ODVJETNIŠTVO</item>
      <item>Damir Račić</item>
      <item>ZOU VUKIĆ i dr.</item>
      <item>Odvjetnik IVICA RUŠIN</item>
      <item>ZOU VELJKO KNEŽEVIĆ</item>
      <item>Partner banka d.d., OIB 71221608291</item>
      <item>ELEKTROPRIMORJE RIJEKA</item>
      <item>HŽ PUTNIČKI PRIJEVOZ d.o.o.</item>
      <item>ZOU KOZJAK - RENDIĆ</item>
      <item>Ana Holjar</item>
      <item>odvjetnik Žarko Smolčić</item>
      <item>Odvjetnik Tomislav Zorić</item>
      <item>ZOU Goran Veljović i dr.</item>
      <item>ODVJETNIČKO DRUŠTVO BAROVIĆ GAVRANOVIĆ BILIĆ, OIB 57244003002</item>
      <item>BKS BANK d.d. n/r GORANA RAMEŠE</item>
      <item>TRANSADRIA d.d. N/R RANKE KOS</item>
      <item>POREZNA UPRAVA N/R KSENIJE LUŠTICA</item>
      <item>CROATIA BANKA d.d. N/R SNJEŽANA DRENŠKI</item>
      <item>LORIS RAK</item>
      <item>CROATIA ZDRAVSTVENO OSIGURANJE</item>
      <item>ODVJETNIK KRISTIJAN ČUJKO</item>
      <item>Milan Šupica</item>
      <item>ZDENKO PASARIĆ</item>
      <item>Višnja Jelenčić</item>
      <item>Mirjana Batić</item>
      <item>JADRAN HOTELI d.d., OIB 45875673150</item>
      <item>HRVATSKA POŠTA</item>
      <item>ŠTED BANKA d.d.</item>
      <item>OTP BANKA d.d.</item>
      <item>HLB INŽENJERSKI BIRO d.o.o.</item>
      <item>HEP OPSKRBA d.o.o.</item>
      <item>PULJANKA d.d., OIB 63315096047</item>
      <item>Vesna Butina</item>
      <item>Asančaić Gordana</item>
      <item>odvjetničko društvo BORIĆ I PARTNERI d.o.o.</item>
      <item>HT HRVATSKI TELEKOM d.d. Sjedište Rijeka</item>
      <item>Bosiljka Zmijalac Kombol</item>
      <item>ŽDO RIJEKA Građansko upravni odjel</item>
      <item>ZAGREBAČKI HOLDING d.o.o.</item>
      <item>ELEKTROLUX d.d.</item>
      <item>TERMOCOMMERCE d.o.o.</item>
      <item>odvjetnik FRANJO ŠEBIJAN</item>
      <item>Odvjetnik Đorđe Perković</item>
      <item>Ljiljana Novaković</item>
      <item>odvjetnički ured AVDAGIĆ</item>
      <item>Orlić Nataša</item>
      <item>KARMEN POUH GALOVIĆ</item>
      <item>Fočić Ankica</item>
      <item>LUČKA UPRAVA</item>
      <item>ANTUNOVIĆ TA d.o.o.</item>
      <item>Biserka Sklepić</item>
      <item>Diana Ropac Kumičić</item>
      <item>KVARNER VIENNA INSURANCE GROUP d.d.</item>
      <item>ZLATKO TAHMAS</item>
      <item>ŽELJKA UGARKOVIĆ</item>
      <item>DENIS FRLETA</item>
      <item>Veda Šestan</item>
      <item>IVICA KATIĆ</item>
      <item>LIDIJA SVOBODA KURKA</item>
      <item>GRAD ZAGREB</item>
      <item>HRVOJE HEĆIMOVIĆ</item>
      <item>Zdenka Dujmović</item>
      <item>odvjetničko društvo BAROVIĆ GAVRANOVIĆ BILIĆ, OIB 57244003002</item>
      <item>ODVJETNIK BRANIMIR IVEKOVIĆ</item>
      <item>KARMEN KRALJ RAHINOVSKI</item>
      <item>SUZANA JANSKY</item>
      <item>Maja Krščanski</item>
      <item>PLOVPUT d.o.o., OIB 14480721492</item>
      <item>ODVJETNIK MARIJA CVITANUŠIĆ</item>
      <item>KARMEN POUH GALOVIĆ</item>
      <item>Franco Buttignon</item>
      <item>SANJA BRKIĆ</item>
      <item>IRIS PAVLOVIĆ</item>
      <item>ARINKA SERŠIĆ</item>
      <item>ZRAČNA LUKA ZGREB d.d., OIB 77395415345</item>
      <item>Igor Mišković</item>
      <item>Zorica Sekulić Petrović</item>
      <item>Mjarija Bugarin</item>
      <item>Martina Pezelj</item>
      <item>Ana Marija Detelić</item>
      <item>Sandra MARTINIĆ</item>
      <item>Željkica Bušljeta</item>
      <item>Petra Bartolić</item>
      <item>Petra Bartolić</item>
      <item>Mladen Karamarko</item>
      <item>HYPO LEASING KROTIEN d.o.o. Podružnica Rijeka</item>
      <item>Nikolina Subašić</item>
      <item>BORIVOJ MITRIĆ</item>
      <item>ELEKTROLUX d.d., OIB 27171948847</item>
      <item>CENTAR BANKA d.d.</item>
      <item>PULA HERCULANEA d.o.o.</item>
      <item>Odvjetnik Đuro Čubrilo</item>
      <item>Hypo leasing Kroatien d.o.o., OIB 87064273078</item>
      <item>UNICREDIT LEASING CROATIA d.o.o., OIB 18736141210</item>
      <item>MIKROFILM d.o.o.</item>
      <item>Odvjetnica MARTINA TONČIĆ BOTA</item>
      <item>Odvjetničko društvo Rude i partneri</item>
      <item>odvjetničko društvo Leko i partneri</item>
      <item>Banka kovanica d.d.</item>
      <item>Croatia banka d.d.</item>
      <item>Podravska banka d.d., OIB 97326283154</item>
      <item>Robert Kopajtić</item>
      <item>CANTABILE d.o.o., OIB 07865774959</item>
      <item>Marina Punat d.o.o.</item>
      <item>ODVJETNIČKO DRUŠTVO KOS I PARTNERI</item>
      <item>Petra Bartolić</item>
      <item>Nikolina Subašić, OIB 76484484333</item>
      <item>BARAJ d.o.o. Rijeka, OIB 39400010860</item>
      <item>Tomislav Šižgorić, OIB 38389840072</item>
      <item>Branimir Iveković, odvjetnik</item>
      <item>odvjetničko društvo Rude i partneri j.t.d., OIB 51746791608</item>
      <item>MILAN MUSULIN</item>
      <item>Odvjetniško društvo LEKO  i partneri</item>
      <item>Milan Musulin</item>
      <item>H-ABDUCO društvo s ograničenom odgovornošću za usluge, OIB 13667298928</item>
    </derivirana_varijabla>
  </DomainObject.Predmet.OstaliListFormatedOIB>
  <DomainObject.Predmet.OstaliListFormatedWithAdress>
    <izvorni_sadrzaj>
      <item>KRISTIAN PLAZONIĆ, TRG IVANA KOBLERA 2/IV, 51000 Rijeka</item>
      <item>Zdravko Čupković, Gnambova 2, 51000 Rijeka</item>
      <item>HYPO  ALPE  ADRIA  BANK   d.d., Slavonska avenija 6, 10000 Zagreb</item>
      <item>Darko Tonžetić, Urinj 2, 51221 Kostrena</item>
      <item>Miran Ključariček, Cesta 43. Istarske divizije 75, 51211 Mihotići - MATULJI</item>
      <item>Branimir Lepur, Bože Peričića 30, 22000 Šibenik</item>
      <item>POREZNA UPRAVA</item>
      <item>ŽDO RIJEKA, 51000 Rijeka</item>
      <item>OPĆINSKO DRŽAVNO ODVJETNIŠTVO, 51000 Rijeka</item>
      <item>Damir Račić, Nalješkovićeva 27, 10000 Zagreb</item>
      <item>ZOU VUKIĆ i dr., N.Tesle 9/V, 51000 Rijeka</item>
      <item>Odvjetnik IVICA RUŠIN, I. Filipovića 17, 51 000 Rijeka</item>
      <item>ZOU VELJKO KNEŽEVIĆ, Ribarska 4, 51000 Rijeka</item>
      <item>Partner banka d.d., Vončina 2, 10 000 Zagreb</item>
      <item>ELEKTROPRIMORJE RIJEKA, Viktora Cara Emina 2, 51000 Rijeka</item>
      <item>HŽ PUTNIČKI PRIJEVOZ d.o.o., Mihanovićeva 20, 10000 Zagreb</item>
      <item>ZOU KOZJAK - RENDIĆ, Franjevački trg 11, 42000 Varaždin</item>
      <item>Ana Holjar, Ciottina 24, 51000 Rijeka</item>
      <item>odvjetnik Žarko Smolčić, Šenoina 18, 10000 Zagreb</item>
      <item>Odvjetnik Tomislav Zorić, Avenija Dubrava 116, 10000 Zagreb</item>
      <item>ZOU Goran Veljović i dr., Dobrilina 9, 52100 Pula</item>
      <item>ODVJETNIČKO DRUŠTVO BAROVIĆ GAVRANOVIĆ BILIĆ, Boškovićeva 7, 10000 Zagreb</item>
      <item>BKS BANK d.d. n/r GORANA RAMEŠE, Mljekarski trg 3, 51000 Rijeka</item>
      <item>TRANSADRIA d.d. N/R RANKE KOS, Riva Boduli 1, 51000 Rijeka</item>
      <item>POREZNA UPRAVA N/R KSENIJE LUŠTICA, 51000 Rijeka</item>
      <item>CROATIA BANKA d.d. N/R SNJEŽANA DRENŠKI, Riva Boduli 1, 51000 Rijeka</item>
      <item>LORIS RAK, Zagrebačka 18, 51000 Rijeka</item>
      <item>CROATIA ZDRAVSTVENO OSIGURANJE, Miramarska 22, 10000 Zagreb</item>
      <item>ODVJETNIK KRISTIJAN ČUJKO, Kralja Tomislava 17, 47000 Karlovac</item>
      <item>Milan Šupica, M. Krleže 10, 51000 Rijeka</item>
      <item>ZDENKO PASARIĆ, Jure Kaštelana 2, 10360 SESVETE</item>
      <item>Višnja Jelenčić, Pionirska 50, Rijeka</item>
      <item>Mirjana Batić, Patačići 22, 10000 Zagreb</item>
      <item>JADRAN HOTELI d.d., Strossmayerova 1, 51000 Rijeka</item>
      <item>HRVATSKA POŠTA, Jurišićeva 13, 10000 Zagreb</item>
      <item>ŠTED BANKA d.d., Slavonska avenija 3, 10000 Zagreb</item>
      <item>OTP BANKA d.d., Vukovarska 19, 20000 Dubrovnik</item>
      <item>HLB INŽENJERSKI BIRO d.o.o., Riva 20, Rijeka</item>
      <item>HEP OPSKRBA d.o.o., Ulica Grada Vukovara 37, 10000 Zagreb</item>
      <item>PULJANKA d.d., Anticova 5, Pula</item>
      <item>Vesna Butina, Crkvena 26, 44320 Kutina</item>
      <item>Asančaić Gordana, Milovana Gavazzia 12a, 10000 Zagreb</item>
      <item>odvjetničko društvo BORIĆ I PARTNERI d.o.o., Garićgradska 18, 10000 Zagreb</item>
      <item>HT HRVATSKI TELEKOM d.d. Sjedište Rijeka, Ciottina 17a, 51000 Rijeka</item>
      <item>Bosiljka Zmijalac Kombol, Pulska 20, Rijeka</item>
      <item>ŽDO RIJEKA Građansko upravni odjel, F. Kurelca bb, Rijeka</item>
      <item>ZAGREBAČKI HOLDING d.o.o., Jankomir 25, 10000 Zagreb</item>
      <item>ELEKTROLUX d.d., Markovići  27/4, 51000 Rijeka</item>
      <item>TERMOCOMMERCE d.o.o., Ulica Kneza Branimira 173, 10000 Zagreb</item>
      <item>odvjetnik FRANJO ŠEBIJAN, Pavlinska 5, 42000 Varaždin</item>
      <item>Odvjetnik Đorđe Perković, Bana jelačića 4, 53000 Gospić</item>
      <item>Ljiljana Novaković, Bregi  13A, 51211 Matulji</item>
      <item>odvjetnički ured AVDAGIĆ, Kralja Zvonimira 44, 22000 Šibenik</item>
      <item>Orlić Nataša, Z. Kučića 9, Rijeka</item>
      <item>KARMEN POUH GALOVIĆ, Lošinjska 20, 51000 Rijeka</item>
      <item>Fočić Ankica, Kutnjački put 14, 10000 Zagreb</item>
      <item>LUČKA UPRAVA, Riva 1, 51000 Rijeka</item>
      <item>ANTUNOVIĆ TA d.o.o., Zagrebačka avenija 100, 10000 Zagreb</item>
      <item>Biserka Sklepić, Skokov prilaz 4, 10000 Zagreb</item>
      <item>Diana Ropac Kumičić, Drage 5, Rijeka</item>
      <item>KVARNER VIENNA INSURANCE GROUP d.d., Osječka 46, Rijeka</item>
      <item>ZLATKO TAHMAS, Martina Kontuša 6, 51000 Rijeka</item>
      <item>ŽELJKA UGARKOVIĆ, Selski odvojak 1, 10431 Sveta Nedjelja</item>
      <item>DENIS FRLETA, Branimira Markolvića 5, 51000 Rijeka</item>
      <item>Veda Šestan, Slavka Krautzeka 66b, Rijeka</item>
      <item>IVICA KATIĆ, J.-. P. Kamova 85, Rijeka</item>
      <item>LIDIJA SVOBODA KURKA, Drage Gervaisa 21/2, 10000 Zagreb</item>
      <item>GRAD ZAGREB, Trg Stjepana Radića 1, 10000 Zagreb</item>
      <item>HRVOJE HEĆIMOVIĆ, Pavla Pejačevića 20, 31000 Osijek</item>
      <item>Zdenka Dujmović, Drage Gervaisa 21, 10000 Zagreb</item>
      <item>odvjetničko društvo BAROVIĆ GAVRANOVIĆ BILIĆ, Boškovićeva 7, 10000 Zagreb</item>
      <item>ODVJETNIK BRANIMIR IVEKOVIĆ, Strossmayerov trg 8, 10000 Zagreb</item>
      <item>KARMEN KRALJ RAHINOVSKI, Milivoja Presečkog 8, 10430 Samobor</item>
      <item>SUZANA JANSKY, Vjekoslava Karasa 6, 44000 Sisak</item>
      <item>Maja Krščanski, Josipa Kozarca 4, 10431 Sveta Nedjelja</item>
      <item>PLOVPUT d.o.o., Obala Lazareta 1, 21000 Split</item>
      <item>ODVJETNIK MARIJA CVITANUŠIĆ, Ilica 134, 10000 Zagreb</item>
      <item>KARMEN POUH GALOVIĆ, Lošinjska 20, 51000 Rijeka</item>
      <item>Franco Buttignon, Crnčićeva 9, Rijeka</item>
      <item>SANJA BRKIĆ, Braće Cvijića 7, 10000 Zagreb</item>
      <item>IRIS PAVLOVIĆ, Ružica Mihić 15, 51000 Rijeka</item>
      <item>ARINKA SERŠIĆ, Hegedušićeva 1, 51000 Rijeka</item>
      <item>ZRAČNA LUKA ZGREB d.d., Pleso bb, 10000 Zagreb</item>
      <item>Igor Mišković, Draga Gervaisa 48, 51000 Rijeka</item>
      <item>Zorica Sekulić Petrović, Delnička 2g, 31000 Osijek</item>
      <item>Mjarija Bugarin, Josipa Kozarca 2, 31216 ANTUNOVAC</item>
      <item>Martina Pezelj, Zagrebačka  cesta 226, 10000 Zagreb</item>
      <item>Ana Marija Detelić, Trnsko 9b, 10000 Zagreb</item>
      <item>Sandra MARTINIĆ, Hrv. domobrana 73, 44000 Sisak</item>
      <item>Željkica Bušljeta, 9. svibnja 9, 10430 Samobor</item>
      <item>Petra Bartolić, Pavla  Beluhana 12, 10291 Brdovec</item>
      <item>Petra Bartolić, Pavla Beluhana 12, 10291 Brdovec</item>
      <item>Mladen Karamarko, Travanjska 20, 10000 Zagreb</item>
      <item>HYPO LEASING KROTIEN d.o.o. Podružnica Rijeka, Jadranski trg 4, Rijeka</item>
      <item>Nikolina Subašić, Karabljeva 7, 10431 Sveta Nedjelja</item>
      <item>BORIVOJ MITRIĆ, A.Starčevića 4, 22000 Šibenik</item>
      <item>ELEKTROLUX d.d., Markovići 27/4, 51000 Rijeka</item>
      <item>CENTAR BANKA d.d., Ambruševa 6, 10000 Zagreb</item>
      <item>PULA HERCULANEA d.o.o., Trg 1. Istarske brigade 14, PULA 52100</item>
      <item>Odvjetnik Đuro Čubrilo, Škaljanova 9, 52100 Pula</item>
      <item>Hypo leasing Kroatien d.o.o., Koranska 16, 10000 Zagreb</item>
      <item>UNICREDIT LEASING CROATIA d.o.o., Heinzelova 33, 10000 Zagreb</item>
      <item>MIKROFILM d.o.o., A. Mandića 49, 52100 Pula</item>
      <item>Odvjetnica MARTINA TONČIĆ BOTA, Teslina 3, 10000 Zagreb</item>
      <item>Odvjetničko društvo Rude i partneri, S.Radića 6/II, Šibenik</item>
      <item>odvjetničko društvo Leko i partneri, Mihanovićeva 14, 10000 Zagreb</item>
      <item>Banka kovanica d.d., P-Preradovića 29, 42000 Varaždin</item>
      <item>Croatia banka d.d., Kvarternikov trg 9, 10000 Zagreb</item>
      <item>Podravska banka d.d., Opatička 3, 48000 Koprinvica</item>
      <item>Robert Kopajtić, Trpimirova 3, 51000 Rijeka</item>
      <item>CANTABILE d.o.o., Gulini 78, 22221 Lozovac</item>
      <item>Marina Punat d.o.o., Puntica 7, 51521 Punat</item>
      <item>ODVJETNIČKO DRUŠTVO KOS I PARTNERI, Nodilova 1, 10000 Zagreb</item>
      <item>Petra Bartolić, Pavla Beluhana 12, 10291 Brdovec</item>
      <item>Nikolina Subašić, Karabljeva  7, 10431 Sv. NEDJELJA</item>
      <item>BARAJ d.o.o. Rijeka, Kršinićeva  14, 51000 Rijeka</item>
      <item>Tomislav Šižgorić, Uvala stupica 3, 22236 Žirje</item>
      <item>Branimir Iveković, odvjetnik, Stossmayerov trg 8, 10000 Zagreb</item>
      <item>odvjetničko društvo Rude i partneri j.t.d., Stjepana Radića 6/II, 22000 Šibenik</item>
      <item>MILAN MUSULIN, AGATIĆEVA 4, 51000 Rijeka</item>
      <item>Odvjetniško društvo LEKO  i partneri, Domagojeva 18, 10000 Zagreb</item>
      <item>Milan Musulin, Agatićeva 4, 51000 Rijeka</item>
      <item>H-ABDUCO društvo s ograničenom odgovornošću za usluge, Slavonska avenija 6A, 10000 Zagreb</item>
    </izvorni_sadrzaj>
    <derivirana_varijabla naziv="DomainObject.Predmet.OstaliListFormatedWithAdress_1">
      <item>KRISTIAN PLAZONIĆ, TRG IVANA KOBLERA 2/IV, 51000 Rijeka</item>
      <item>Zdravko Čupković, Gnambova 2, 51000 Rijeka</item>
      <item>HYPO  ALPE  ADRIA  BANK   d.d., Slavonska avenija 6, 10000 Zagreb</item>
      <item>Darko Tonžetić, Urinj 2, 51221 Kostrena</item>
      <item>Miran Ključariček, Cesta 43. Istarske divizije 75, 51211 Mihotići - MATULJI</item>
      <item>Branimir Lepur, Bože Peričića 30, 22000 Šibenik</item>
      <item>POREZNA UPRAVA</item>
      <item>ŽDO RIJEKA, 51000 Rijeka</item>
      <item>OPĆINSKO DRŽAVNO ODVJETNIŠTVO, 51000 Rijeka</item>
      <item>Damir Račić, Nalješkovićeva 27, 10000 Zagreb</item>
      <item>ZOU VUKIĆ i dr., N.Tesle 9/V, 51000 Rijeka</item>
      <item>Odvjetnik IVICA RUŠIN, I. Filipovića 17, 51 000 Rijeka</item>
      <item>ZOU VELJKO KNEŽEVIĆ, Ribarska 4, 51000 Rijeka</item>
      <item>Partner banka d.d., Vončina 2, 10 000 Zagreb</item>
      <item>ELEKTROPRIMORJE RIJEKA, Viktora Cara Emina 2, 51000 Rijeka</item>
      <item>HŽ PUTNIČKI PRIJEVOZ d.o.o., Mihanovićeva 20, 10000 Zagreb</item>
      <item>ZOU KOZJAK - RENDIĆ, Franjevački trg 11, 42000 Varaždin</item>
      <item>Ana Holjar, Ciottina 24, 51000 Rijeka</item>
      <item>odvjetnik Žarko Smolčić, Šenoina 18, 10000 Zagreb</item>
      <item>Odvjetnik Tomislav Zorić, Avenija Dubrava 116, 10000 Zagreb</item>
      <item>ZOU Goran Veljović i dr., Dobrilina 9, 52100 Pula</item>
      <item>ODVJETNIČKO DRUŠTVO BAROVIĆ GAVRANOVIĆ BILIĆ, Boškovićeva 7, 10000 Zagreb</item>
      <item>BKS BANK d.d. n/r GORANA RAMEŠE, Mljekarski trg 3, 51000 Rijeka</item>
      <item>TRANSADRIA d.d. N/R RANKE KOS, Riva Boduli 1, 51000 Rijeka</item>
      <item>POREZNA UPRAVA N/R KSENIJE LUŠTICA, 51000 Rijeka</item>
      <item>CROATIA BANKA d.d. N/R SNJEŽANA DRENŠKI, Riva Boduli 1, 51000 Rijeka</item>
      <item>LORIS RAK, Zagrebačka 18, 51000 Rijeka</item>
      <item>CROATIA ZDRAVSTVENO OSIGURANJE, Miramarska 22, 10000 Zagreb</item>
      <item>ODVJETNIK KRISTIJAN ČUJKO, Kralja Tomislava 17, 47000 Karlovac</item>
      <item>Milan Šupica, M. Krleže 10, 51000 Rijeka</item>
      <item>ZDENKO PASARIĆ, Jure Kaštelana 2, 10360 SESVETE</item>
      <item>Višnja Jelenčić, Pionirska 50, Rijeka</item>
      <item>Mirjana Batić, Patačići 22, 10000 Zagreb</item>
      <item>JADRAN HOTELI d.d., Strossmayerova 1, 51000 Rijeka</item>
      <item>HRVATSKA POŠTA, Jurišićeva 13, 10000 Zagreb</item>
      <item>ŠTED BANKA d.d., Slavonska avenija 3, 10000 Zagreb</item>
      <item>OTP BANKA d.d., Vukovarska 19, 20000 Dubrovnik</item>
      <item>HLB INŽENJERSKI BIRO d.o.o., Riva 20, Rijeka</item>
      <item>HEP OPSKRBA d.o.o., Ulica Grada Vukovara 37, 10000 Zagreb</item>
      <item>PULJANKA d.d., Anticova 5, Pula</item>
      <item>Vesna Butina, Crkvena 26, 44320 Kutina</item>
      <item>Asančaić Gordana, Milovana Gavazzia 12a, 10000 Zagreb</item>
      <item>odvjetničko društvo BORIĆ I PARTNERI d.o.o., Garićgradska 18, 10000 Zagreb</item>
      <item>HT HRVATSKI TELEKOM d.d. Sjedište Rijeka, Ciottina 17a, 51000 Rijeka</item>
      <item>Bosiljka Zmijalac Kombol, Pulska 20, Rijeka</item>
      <item>ŽDO RIJEKA Građansko upravni odjel, F. Kurelca bb, Rijeka</item>
      <item>ZAGREBAČKI HOLDING d.o.o., Jankomir 25, 10000 Zagreb</item>
      <item>ELEKTROLUX d.d., Markovići  27/4, 51000 Rijeka</item>
      <item>TERMOCOMMERCE d.o.o., Ulica Kneza Branimira 173, 10000 Zagreb</item>
      <item>odvjetnik FRANJO ŠEBIJAN, Pavlinska 5, 42000 Varaždin</item>
      <item>Odvjetnik Đorđe Perković, Bana jelačića 4, 53000 Gospić</item>
      <item>Ljiljana Novaković, Bregi  13A, 51211 Matulji</item>
      <item>odvjetnički ured AVDAGIĆ, Kralja Zvonimira 44, 22000 Šibenik</item>
      <item>Orlić Nataša, Z. Kučića 9, Rijeka</item>
      <item>KARMEN POUH GALOVIĆ, Lošinjska 20, 51000 Rijeka</item>
      <item>Fočić Ankica, Kutnjački put 14, 10000 Zagreb</item>
      <item>LUČKA UPRAVA, Riva 1, 51000 Rijeka</item>
      <item>ANTUNOVIĆ TA d.o.o., Zagrebačka avenija 100, 10000 Zagreb</item>
      <item>Biserka Sklepić, Skokov prilaz 4, 10000 Zagreb</item>
      <item>Diana Ropac Kumičić, Drage 5, Rijeka</item>
      <item>KVARNER VIENNA INSURANCE GROUP d.d., Osječka 46, Rijeka</item>
      <item>ZLATKO TAHMAS, Martina Kontuša 6, 51000 Rijeka</item>
      <item>ŽELJKA UGARKOVIĆ, Selski odvojak 1, 10431 Sveta Nedjelja</item>
      <item>DENIS FRLETA, Branimira Markolvića 5, 51000 Rijeka</item>
      <item>Veda Šestan, Slavka Krautzeka 66b, Rijeka</item>
      <item>IVICA KATIĆ, J.-. P. Kamova 85, Rijeka</item>
      <item>LIDIJA SVOBODA KURKA, Drage Gervaisa 21/2, 10000 Zagreb</item>
      <item>GRAD ZAGREB, Trg Stjepana Radića 1, 10000 Zagreb</item>
      <item>HRVOJE HEĆIMOVIĆ, Pavla Pejačevića 20, 31000 Osijek</item>
      <item>Zdenka Dujmović, Drage Gervaisa 21, 10000 Zagreb</item>
      <item>odvjetničko društvo BAROVIĆ GAVRANOVIĆ BILIĆ, Boškovićeva 7, 10000 Zagreb</item>
      <item>ODVJETNIK BRANIMIR IVEKOVIĆ, Strossmayerov trg 8, 10000 Zagreb</item>
      <item>KARMEN KRALJ RAHINOVSKI, Milivoja Presečkog 8, 10430 Samobor</item>
      <item>SUZANA JANSKY, Vjekoslava Karasa 6, 44000 Sisak</item>
      <item>Maja Krščanski, Josipa Kozarca 4, 10431 Sveta Nedjelja</item>
      <item>PLOVPUT d.o.o., Obala Lazareta 1, 21000 Split</item>
      <item>ODVJETNIK MARIJA CVITANUŠIĆ, Ilica 134, 10000 Zagreb</item>
      <item>KARMEN POUH GALOVIĆ, Lošinjska 20, 51000 Rijeka</item>
      <item>Franco Buttignon, Crnčićeva 9, Rijeka</item>
      <item>SANJA BRKIĆ, Braće Cvijića 7, 10000 Zagreb</item>
      <item>IRIS PAVLOVIĆ, Ružica Mihić 15, 51000 Rijeka</item>
      <item>ARINKA SERŠIĆ, Hegedušićeva 1, 51000 Rijeka</item>
      <item>ZRAČNA LUKA ZGREB d.d., Pleso bb, 10000 Zagreb</item>
      <item>Igor Mišković, Draga Gervaisa 48, 51000 Rijeka</item>
      <item>Zorica Sekulić Petrović, Delnička 2g, 31000 Osijek</item>
      <item>Mjarija Bugarin, Josipa Kozarca 2, 31216 ANTUNOVAC</item>
      <item>Martina Pezelj, Zagrebačka  cesta 226, 10000 Zagreb</item>
      <item>Ana Marija Detelić, Trnsko 9b, 10000 Zagreb</item>
      <item>Sandra MARTINIĆ, Hrv. domobrana 73, 44000 Sisak</item>
      <item>Željkica Bušljeta, 9. svibnja 9, 10430 Samobor</item>
      <item>Petra Bartolić, Pavla  Beluhana 12, 10291 Brdovec</item>
      <item>Petra Bartolić, Pavla Beluhana 12, 10291 Brdovec</item>
      <item>Mladen Karamarko, Travanjska 20, 10000 Zagreb</item>
      <item>HYPO LEASING KROTIEN d.o.o. Podružnica Rijeka, Jadranski trg 4, Rijeka</item>
      <item>Nikolina Subašić, Karabljeva 7, 10431 Sveta Nedjelja</item>
      <item>BORIVOJ MITRIĆ, A.Starčevića 4, 22000 Šibenik</item>
      <item>ELEKTROLUX d.d., Markovići 27/4, 51000 Rijeka</item>
      <item>CENTAR BANKA d.d., Ambruševa 6, 10000 Zagreb</item>
      <item>PULA HERCULANEA d.o.o., Trg 1. Istarske brigade 14, PULA 52100</item>
      <item>Odvjetnik Đuro Čubrilo, Škaljanova 9, 52100 Pula</item>
      <item>Hypo leasing Kroatien d.o.o., Koranska 16, 10000 Zagreb</item>
      <item>UNICREDIT LEASING CROATIA d.o.o., Heinzelova 33, 10000 Zagreb</item>
      <item>MIKROFILM d.o.o., A. Mandića 49, 52100 Pula</item>
      <item>Odvjetnica MARTINA TONČIĆ BOTA, Teslina 3, 10000 Zagreb</item>
      <item>Odvjetničko društvo Rude i partneri, S.Radića 6/II, Šibenik</item>
      <item>odvjetničko društvo Leko i partneri, Mihanovićeva 14, 10000 Zagreb</item>
      <item>Banka kovanica d.d., P-Preradovića 29, 42000 Varaždin</item>
      <item>Croatia banka d.d., Kvarternikov trg 9, 10000 Zagreb</item>
      <item>Podravska banka d.d., Opatička 3, 48000 Koprinvica</item>
      <item>Robert Kopajtić, Trpimirova 3, 51000 Rijeka</item>
      <item>CANTABILE d.o.o., Gulini 78, 22221 Lozovac</item>
      <item>Marina Punat d.o.o., Puntica 7, 51521 Punat</item>
      <item>ODVJETNIČKO DRUŠTVO KOS I PARTNERI, Nodilova 1, 10000 Zagreb</item>
      <item>Petra Bartolić, Pavla Beluhana 12, 10291 Brdovec</item>
      <item>Nikolina Subašić, Karabljeva  7, 10431 Sv. NEDJELJA</item>
      <item>BARAJ d.o.o. Rijeka, Kršinićeva  14, 51000 Rijeka</item>
      <item>Tomislav Šižgorić, Uvala stupica 3, 22236 Žirje</item>
      <item>Branimir Iveković, odvjetnik, Stossmayerov trg 8, 10000 Zagreb</item>
      <item>odvjetničko društvo Rude i partneri j.t.d., Stjepana Radića 6/II, 22000 Šibenik</item>
      <item>MILAN MUSULIN, AGATIĆEVA 4, 51000 Rijeka</item>
      <item>Odvjetniško društvo LEKO  i partneri, Domagojeva 18, 10000 Zagreb</item>
      <item>Milan Musulin, Agatićeva 4, 51000 Rijeka</item>
      <item>H-ABDUCO društvo s ograničenom odgovornošću za usluge, Slavonska avenija 6A, 10000 Zagreb</item>
    </derivirana_varijabla>
  </DomainObject.Predmet.OstaliListFormatedWithAdress>
  <DomainObject.Predmet.OstaliListFormatedWithAdressOIB>
    <izvorni_sadrzaj>
      <item>KRISTIAN PLAZONIĆ, TRG IVANA KOBLERA 2/IV, 51000 Rijeka</item>
      <item>Zdravko Čupković, OIB 74095088079, Gnambova 2, 51000 Rijeka</item>
      <item>HYPO  ALPE  ADRIA  BANK   d.d., Slavonska avenija 6, 10000 Zagreb</item>
      <item>Darko Tonžetić, Urinj 2, 51221 Kostrena</item>
      <item>Miran Ključariček, Cesta 43. Istarske divizije 75, 51211 Mihotići - MATULJI</item>
      <item>Branimir Lepur, Bože Peričića 30, 22000 Šibenik</item>
      <item>POREZNA UPRAVA</item>
      <item>ŽDO RIJEKA, 51000 Rijeka</item>
      <item>OPĆINSKO DRŽAVNO ODVJETNIŠTVO, 51000 Rijeka</item>
      <item>Damir Račić, Nalješkovićeva 27, 10000 Zagreb</item>
      <item>ZOU VUKIĆ i dr., N.Tesle 9/V, 51000 Rijeka</item>
      <item>Odvjetnik IVICA RUŠIN, I. Filipovića 17, 51 000 Rijeka</item>
      <item>ZOU VELJKO KNEŽEVIĆ, Ribarska 4, 51000 Rijeka</item>
      <item>Partner banka d.d., OIB 71221608291, Vončina 2, 10 000 Zagreb</item>
      <item>ELEKTROPRIMORJE RIJEKA, Viktora Cara Emina 2, 51000 Rijeka</item>
      <item>HŽ PUTNIČKI PRIJEVOZ d.o.o., Mihanovićeva 20, 10000 Zagreb</item>
      <item>ZOU KOZJAK - RENDIĆ, Franjevački trg 11, 42000 Varaždin</item>
      <item>Ana Holjar, Ciottina 24, 51000 Rijeka</item>
      <item>odvjetnik Žarko Smolčić, Šenoina 18, 10000 Zagreb</item>
      <item>Odvjetnik Tomislav Zorić, Avenija Dubrava 116, 10000 Zagreb</item>
      <item>ZOU Goran Veljović i dr., Dobrilina 9, 52100 Pula</item>
      <item>ODVJETNIČKO DRUŠTVO BAROVIĆ GAVRANOVIĆ BILIĆ, OIB 57244003002, Boškovićeva 7, 10000 Zagreb</item>
      <item>BKS BANK d.d. n/r GORANA RAMEŠE, Mljekarski trg 3, 51000 Rijeka</item>
      <item>TRANSADRIA d.d. N/R RANKE KOS, Riva Boduli 1, 51000 Rijeka</item>
      <item>POREZNA UPRAVA N/R KSENIJE LUŠTICA, 51000 Rijeka</item>
      <item>CROATIA BANKA d.d. N/R SNJEŽANA DRENŠKI, Riva Boduli 1, 51000 Rijeka</item>
      <item>LORIS RAK, Zagrebačka 18, 51000 Rijeka</item>
      <item>CROATIA ZDRAVSTVENO OSIGURANJE, Miramarska 22, 10000 Zagreb</item>
      <item>ODVJETNIK KRISTIJAN ČUJKO, Kralja Tomislava 17, 47000 Karlovac</item>
      <item>Milan Šupica, M. Krleže 10, 51000 Rijeka</item>
      <item>ZDENKO PASARIĆ, Jure Kaštelana 2, 10360 SESVETE</item>
      <item>Višnja Jelenčić, Pionirska 50, Rijeka</item>
      <item>Mirjana Batić, Patačići 22, 10000 Zagreb</item>
      <item>JADRAN HOTELI d.d., OIB 45875673150, Strossmayerova 1, 51000 Rijeka</item>
      <item>HRVATSKA POŠTA, Jurišićeva 13, 10000 Zagreb</item>
      <item>ŠTED BANKA d.d., Slavonska avenija 3, 10000 Zagreb</item>
      <item>OTP BANKA d.d., Vukovarska 19, 20000 Dubrovnik</item>
      <item>HLB INŽENJERSKI BIRO d.o.o., Riva 20, Rijeka</item>
      <item>HEP OPSKRBA d.o.o., Ulica Grada Vukovara 37, 10000 Zagreb</item>
      <item>PULJANKA d.d., OIB 63315096047, Anticova 5, Pula</item>
      <item>Vesna Butina, Crkvena 26, 44320 Kutina</item>
      <item>Asančaić Gordana, Milovana Gavazzia 12a, 10000 Zagreb</item>
      <item>odvjetničko društvo BORIĆ I PARTNERI d.o.o., Garićgradska 18, 10000 Zagreb</item>
      <item>HT HRVATSKI TELEKOM d.d. Sjedište Rijeka, Ciottina 17a, 51000 Rijeka</item>
      <item>Bosiljka Zmijalac Kombol, Pulska 20, Rijeka</item>
      <item>ŽDO RIJEKA Građansko upravni odjel, F. Kurelca bb, Rijeka</item>
      <item>ZAGREBAČKI HOLDING d.o.o., Jankomir 25, 10000 Zagreb</item>
      <item>ELEKTROLUX d.d., Markovići  27/4, 51000 Rijeka</item>
      <item>TERMOCOMMERCE d.o.o., Ulica Kneza Branimira 173, 10000 Zagreb</item>
      <item>odvjetnik FRANJO ŠEBIJAN, Pavlinska 5, 42000 Varaždin</item>
      <item>Odvjetnik Đorđe Perković, Bana jelačića 4, 53000 Gospić</item>
      <item>Ljiljana Novaković, Bregi  13A, 51211 Matulji</item>
      <item>odvjetnički ured AVDAGIĆ, Kralja Zvonimira 44, 22000 Šibenik</item>
      <item>Orlić Nataša, Z. Kučića 9, Rijeka</item>
      <item>KARMEN POUH GALOVIĆ, Lošinjska 20, 51000 Rijeka</item>
      <item>Fočić Ankica, Kutnjački put 14, 10000 Zagreb</item>
      <item>LUČKA UPRAVA, Riva 1, 51000 Rijeka</item>
      <item>ANTUNOVIĆ TA d.o.o., Zagrebačka avenija 100, 10000 Zagreb</item>
      <item>Biserka Sklepić, Skokov prilaz 4, 10000 Zagreb</item>
      <item>Diana Ropac Kumičić, Drage 5, Rijeka</item>
      <item>KVARNER VIENNA INSURANCE GROUP d.d., Osječka 46, Rijeka</item>
      <item>ZLATKO TAHMAS, Martina Kontuša 6, 51000 Rijeka</item>
      <item>ŽELJKA UGARKOVIĆ, Selski odvojak 1, 10431 Sveta Nedjelja</item>
      <item>DENIS FRLETA, Branimira Markolvića 5, 51000 Rijeka</item>
      <item>Veda Šestan, Slavka Krautzeka 66b, Rijeka</item>
      <item>IVICA KATIĆ, J.-. P. Kamova 85, Rijeka</item>
      <item>LIDIJA SVOBODA KURKA, Drage Gervaisa 21/2, 10000 Zagreb</item>
      <item>GRAD ZAGREB, Trg Stjepana Radića 1, 10000 Zagreb</item>
      <item>HRVOJE HEĆIMOVIĆ, Pavla Pejačevića 20, 31000 Osijek</item>
      <item>Zdenka Dujmović, Drage Gervaisa 21, 10000 Zagreb</item>
      <item>odvjetničko društvo BAROVIĆ GAVRANOVIĆ BILIĆ, OIB 57244003002, Boškovićeva 7, 10000 Zagreb</item>
      <item>ODVJETNIK BRANIMIR IVEKOVIĆ, Strossmayerov trg 8, 10000 Zagreb</item>
      <item>KARMEN KRALJ RAHINOVSKI, Milivoja Presečkog 8, 10430 Samobor</item>
      <item>SUZANA JANSKY, Vjekoslava Karasa 6, 44000 Sisak</item>
      <item>Maja Krščanski, Josipa Kozarca 4, 10431 Sveta Nedjelja</item>
      <item>PLOVPUT d.o.o., OIB 14480721492, Obala Lazareta 1, 21000 Split</item>
      <item>ODVJETNIK MARIJA CVITANUŠIĆ, Ilica 134, 10000 Zagreb</item>
      <item>KARMEN POUH GALOVIĆ, Lošinjska 20, 51000 Rijeka</item>
      <item>Franco Buttignon, Crnčićeva 9, Rijeka</item>
      <item>SANJA BRKIĆ, Braće Cvijića 7, 10000 Zagreb</item>
      <item>IRIS PAVLOVIĆ, Ružica Mihić 15, 51000 Rijeka</item>
      <item>ARINKA SERŠIĆ, Hegedušićeva 1, 51000 Rijeka</item>
      <item>ZRAČNA LUKA ZGREB d.d., OIB 77395415345, Pleso bb, 10000 Zagreb</item>
      <item>Igor Mišković, Draga Gervaisa 48, 51000 Rijeka</item>
      <item>Zorica Sekulić Petrović, Delnička 2g, 31000 Osijek</item>
      <item>Mjarija Bugarin, Josipa Kozarca 2, 31216 ANTUNOVAC</item>
      <item>Martina Pezelj, Zagrebačka  cesta 226, 10000 Zagreb</item>
      <item>Ana Marija Detelić, Trnsko 9b, 10000 Zagreb</item>
      <item>Sandra MARTINIĆ, Hrv. domobrana 73, 44000 Sisak</item>
      <item>Željkica Bušljeta, 9. svibnja 9, 10430 Samobor</item>
      <item>Petra Bartolić, Pavla  Beluhana 12, 10291 Brdovec</item>
      <item>Petra Bartolić, Pavla Beluhana 12, 10291 Brdovec</item>
      <item>Mladen Karamarko, Travanjska 20, 10000 Zagreb</item>
      <item>HYPO LEASING KROTIEN d.o.o. Podružnica Rijeka, Jadranski trg 4, Rijeka</item>
      <item>Nikolina Subašić, Karabljeva 7, 10431 Sveta Nedjelja</item>
      <item>BORIVOJ MITRIĆ, A.Starčevića 4, 22000 Šibenik</item>
      <item>ELEKTROLUX d.d., OIB 27171948847, Markovići 27/4, 51000 Rijeka</item>
      <item>CENTAR BANKA d.d., Ambruševa 6, 10000 Zagreb</item>
      <item>PULA HERCULANEA d.o.o., Trg 1. Istarske brigade 14, PULA 52100</item>
      <item>Odvjetnik Đuro Čubrilo, Škaljanova 9, 52100 Pula</item>
      <item>Hypo leasing Kroatien d.o.o., OIB 87064273078, Koranska 16, 10000 Zagreb</item>
      <item>UNICREDIT LEASING CROATIA d.o.o., OIB 18736141210, Heinzelova 33, 10000 Zagreb</item>
      <item>MIKROFILM d.o.o., A. Mandića 49, 52100 Pula</item>
      <item>Odvjetnica MARTINA TONČIĆ BOTA, Teslina 3, 10000 Zagreb</item>
      <item>Odvjetničko društvo Rude i partneri, S.Radića 6/II, Šibenik</item>
      <item>odvjetničko društvo Leko i partneri, Mihanovićeva 14, 10000 Zagreb</item>
      <item>Banka kovanica d.d., P-Preradovića 29, 42000 Varaždin</item>
      <item>Croatia banka d.d., Kvarternikov trg 9, 10000 Zagreb</item>
      <item>Podravska banka d.d., OIB 97326283154, Opatička 3, 48000 Koprinvica</item>
      <item>Robert Kopajtić, Trpimirova 3, 51000 Rijeka</item>
      <item>CANTABILE d.o.o., OIB 07865774959, Gulini 78, 22221 Lozovac</item>
      <item>Marina Punat d.o.o., Puntica 7, 51521 Punat</item>
      <item>ODVJETNIČKO DRUŠTVO KOS I PARTNERI, Nodilova 1, 10000 Zagreb</item>
      <item>Petra Bartolić, Pavla Beluhana 12, 10291 Brdovec</item>
      <item>Nikolina Subašić, OIB 76484484333, Karabljeva  7, 10431 Sv. NEDJELJA</item>
      <item>BARAJ d.o.o. Rijeka, OIB 39400010860, Kršinićeva  14, 51000 Rijeka</item>
      <item>Tomislav Šižgorić, OIB 38389840072, Uvala stupica 3, 22236 Žirje</item>
      <item>Branimir Iveković, odvjetnik, Stossmayerov trg 8, 10000 Zagreb</item>
      <item>odvjetničko društvo Rude i partneri j.t.d., OIB 51746791608, Stjepana Radića 6/II, 22000 Šibenik</item>
      <item>MILAN MUSULIN, AGATIĆEVA 4, 51000 Rijeka</item>
      <item>Odvjetniško društvo LEKO  i partneri, Domagojeva 18, 10000 Zagreb</item>
      <item>Milan Musulin, Agatićeva 4, 51000 Rijeka</item>
      <item>H-ABDUCO društvo s ograničenom odgovornošću za usluge, OIB 13667298928, Slavonska avenija 6A, 10000 Zagreb</item>
    </izvorni_sadrzaj>
    <derivirana_varijabla naziv="DomainObject.Predmet.OstaliListFormatedWithAdressOIB_1">
      <item>KRISTIAN PLAZONIĆ, TRG IVANA KOBLERA 2/IV, 51000 Rijeka</item>
      <item>Zdravko Čupković, OIB 74095088079, Gnambova 2, 51000 Rijeka</item>
      <item>HYPO  ALPE  ADRIA  BANK   d.d., Slavonska avenija 6, 10000 Zagreb</item>
      <item>Darko Tonžetić, Urinj 2, 51221 Kostrena</item>
      <item>Miran Ključariček, Cesta 43. Istarske divizije 75, 51211 Mihotići - MATULJI</item>
      <item>Branimir Lepur, Bože Peričića 30, 22000 Šibenik</item>
      <item>POREZNA UPRAVA</item>
      <item>ŽDO RIJEKA, 51000 Rijeka</item>
      <item>OPĆINSKO DRŽAVNO ODVJETNIŠTVO, 51000 Rijeka</item>
      <item>Damir Račić, Nalješkovićeva 27, 10000 Zagreb</item>
      <item>ZOU VUKIĆ i dr., N.Tesle 9/V, 51000 Rijeka</item>
      <item>Odvjetnik IVICA RUŠIN, I. Filipovića 17, 51 000 Rijeka</item>
      <item>ZOU VELJKO KNEŽEVIĆ, Ribarska 4, 51000 Rijeka</item>
      <item>Partner banka d.d., OIB 71221608291, Vončina 2, 10 000 Zagreb</item>
      <item>ELEKTROPRIMORJE RIJEKA, Viktora Cara Emina 2, 51000 Rijeka</item>
      <item>HŽ PUTNIČKI PRIJEVOZ d.o.o., Mihanovićeva 20, 10000 Zagreb</item>
      <item>ZOU KOZJAK - RENDIĆ, Franjevački trg 11, 42000 Varaždin</item>
      <item>Ana Holjar, Ciottina 24, 51000 Rijeka</item>
      <item>odvjetnik Žarko Smolčić, Šenoina 18, 10000 Zagreb</item>
      <item>Odvjetnik Tomislav Zorić, Avenija Dubrava 116, 10000 Zagreb</item>
      <item>ZOU Goran Veljović i dr., Dobrilina 9, 52100 Pula</item>
      <item>ODVJETNIČKO DRUŠTVO BAROVIĆ GAVRANOVIĆ BILIĆ, OIB 57244003002, Boškovićeva 7, 10000 Zagreb</item>
      <item>BKS BANK d.d. n/r GORANA RAMEŠE, Mljekarski trg 3, 51000 Rijeka</item>
      <item>TRANSADRIA d.d. N/R RANKE KOS, Riva Boduli 1, 51000 Rijeka</item>
      <item>POREZNA UPRAVA N/R KSENIJE LUŠTICA, 51000 Rijeka</item>
      <item>CROATIA BANKA d.d. N/R SNJEŽANA DRENŠKI, Riva Boduli 1, 51000 Rijeka</item>
      <item>LORIS RAK, Zagrebačka 18, 51000 Rijeka</item>
      <item>CROATIA ZDRAVSTVENO OSIGURANJE, Miramarska 22, 10000 Zagreb</item>
      <item>ODVJETNIK KRISTIJAN ČUJKO, Kralja Tomislava 17, 47000 Karlovac</item>
      <item>Milan Šupica, M. Krleže 10, 51000 Rijeka</item>
      <item>ZDENKO PASARIĆ, Jure Kaštelana 2, 10360 SESVETE</item>
      <item>Višnja Jelenčić, Pionirska 50, Rijeka</item>
      <item>Mirjana Batić, Patačići 22, 10000 Zagreb</item>
      <item>JADRAN HOTELI d.d., OIB 45875673150, Strossmayerova 1, 51000 Rijeka</item>
      <item>HRVATSKA POŠTA, Jurišićeva 13, 10000 Zagreb</item>
      <item>ŠTED BANKA d.d., Slavonska avenija 3, 10000 Zagreb</item>
      <item>OTP BANKA d.d., Vukovarska 19, 20000 Dubrovnik</item>
      <item>HLB INŽENJERSKI BIRO d.o.o., Riva 20, Rijeka</item>
      <item>HEP OPSKRBA d.o.o., Ulica Grada Vukovara 37, 10000 Zagreb</item>
      <item>PULJANKA d.d., OIB 63315096047, Anticova 5, Pula</item>
      <item>Vesna Butina, Crkvena 26, 44320 Kutina</item>
      <item>Asančaić Gordana, Milovana Gavazzia 12a, 10000 Zagreb</item>
      <item>odvjetničko društvo BORIĆ I PARTNERI d.o.o., Garićgradska 18, 10000 Zagreb</item>
      <item>HT HRVATSKI TELEKOM d.d. Sjedište Rijeka, Ciottina 17a, 51000 Rijeka</item>
      <item>Bosiljka Zmijalac Kombol, Pulska 20, Rijeka</item>
      <item>ŽDO RIJEKA Građansko upravni odjel, F. Kurelca bb, Rijeka</item>
      <item>ZAGREBAČKI HOLDING d.o.o., Jankomir 25, 10000 Zagreb</item>
      <item>ELEKTROLUX d.d., Markovići  27/4, 51000 Rijeka</item>
      <item>TERMOCOMMERCE d.o.o., Ulica Kneza Branimira 173, 10000 Zagreb</item>
      <item>odvjetnik FRANJO ŠEBIJAN, Pavlinska 5, 42000 Varaždin</item>
      <item>Odvjetnik Đorđe Perković, Bana jelačića 4, 53000 Gospić</item>
      <item>Ljiljana Novaković, Bregi  13A, 51211 Matulji</item>
      <item>odvjetnički ured AVDAGIĆ, Kralja Zvonimira 44, 22000 Šibenik</item>
      <item>Orlić Nataša, Z. Kučića 9, Rijeka</item>
      <item>KARMEN POUH GALOVIĆ, Lošinjska 20, 51000 Rijeka</item>
      <item>Fočić Ankica, Kutnjački put 14, 10000 Zagreb</item>
      <item>LUČKA UPRAVA, Riva 1, 51000 Rijeka</item>
      <item>ANTUNOVIĆ TA d.o.o., Zagrebačka avenija 100, 10000 Zagreb</item>
      <item>Biserka Sklepić, Skokov prilaz 4, 10000 Zagreb</item>
      <item>Diana Ropac Kumičić, Drage 5, Rijeka</item>
      <item>KVARNER VIENNA INSURANCE GROUP d.d., Osječka 46, Rijeka</item>
      <item>ZLATKO TAHMAS, Martina Kontuša 6, 51000 Rijeka</item>
      <item>ŽELJKA UGARKOVIĆ, Selski odvojak 1, 10431 Sveta Nedjelja</item>
      <item>DENIS FRLETA, Branimira Markolvića 5, 51000 Rijeka</item>
      <item>Veda Šestan, Slavka Krautzeka 66b, Rijeka</item>
      <item>IVICA KATIĆ, J.-. P. Kamova 85, Rijeka</item>
      <item>LIDIJA SVOBODA KURKA, Drage Gervaisa 21/2, 10000 Zagreb</item>
      <item>GRAD ZAGREB, Trg Stjepana Radića 1, 10000 Zagreb</item>
      <item>HRVOJE HEĆIMOVIĆ, Pavla Pejačevića 20, 31000 Osijek</item>
      <item>Zdenka Dujmović, Drage Gervaisa 21, 10000 Zagreb</item>
      <item>odvjetničko društvo BAROVIĆ GAVRANOVIĆ BILIĆ, OIB 57244003002, Boškovićeva 7, 10000 Zagreb</item>
      <item>ODVJETNIK BRANIMIR IVEKOVIĆ, Strossmayerov trg 8, 10000 Zagreb</item>
      <item>KARMEN KRALJ RAHINOVSKI, Milivoja Presečkog 8, 10430 Samobor</item>
      <item>SUZANA JANSKY, Vjekoslava Karasa 6, 44000 Sisak</item>
      <item>Maja Krščanski, Josipa Kozarca 4, 10431 Sveta Nedjelja</item>
      <item>PLOVPUT d.o.o., OIB 14480721492, Obala Lazareta 1, 21000 Split</item>
      <item>ODVJETNIK MARIJA CVITANUŠIĆ, Ilica 134, 10000 Zagreb</item>
      <item>KARMEN POUH GALOVIĆ, Lošinjska 20, 51000 Rijeka</item>
      <item>Franco Buttignon, Crnčićeva 9, Rijeka</item>
      <item>SANJA BRKIĆ, Braće Cvijića 7, 10000 Zagreb</item>
      <item>IRIS PAVLOVIĆ, Ružica Mihić 15, 51000 Rijeka</item>
      <item>ARINKA SERŠIĆ, Hegedušićeva 1, 51000 Rijeka</item>
      <item>ZRAČNA LUKA ZGREB d.d., OIB 77395415345, Pleso bb, 10000 Zagreb</item>
      <item>Igor Mišković, Draga Gervaisa 48, 51000 Rijeka</item>
      <item>Zorica Sekulić Petrović, Delnička 2g, 31000 Osijek</item>
      <item>Mjarija Bugarin, Josipa Kozarca 2, 31216 ANTUNOVAC</item>
      <item>Martina Pezelj, Zagrebačka  cesta 226, 10000 Zagreb</item>
      <item>Ana Marija Detelić, Trnsko 9b, 10000 Zagreb</item>
      <item>Sandra MARTINIĆ, Hrv. domobrana 73, 44000 Sisak</item>
      <item>Željkica Bušljeta, 9. svibnja 9, 10430 Samobor</item>
      <item>Petra Bartolić, Pavla  Beluhana 12, 10291 Brdovec</item>
      <item>Petra Bartolić, Pavla Beluhana 12, 10291 Brdovec</item>
      <item>Mladen Karamarko, Travanjska 20, 10000 Zagreb</item>
      <item>HYPO LEASING KROTIEN d.o.o. Podružnica Rijeka, Jadranski trg 4, Rijeka</item>
      <item>Nikolina Subašić, Karabljeva 7, 10431 Sveta Nedjelja</item>
      <item>BORIVOJ MITRIĆ, A.Starčevića 4, 22000 Šibenik</item>
      <item>ELEKTROLUX d.d., OIB 27171948847, Markovići 27/4, 51000 Rijeka</item>
      <item>CENTAR BANKA d.d., Ambruševa 6, 10000 Zagreb</item>
      <item>PULA HERCULANEA d.o.o., Trg 1. Istarske brigade 14, PULA 52100</item>
      <item>Odvjetnik Đuro Čubrilo, Škaljanova 9, 52100 Pula</item>
      <item>Hypo leasing Kroatien d.o.o., OIB 87064273078, Koranska 16, 10000 Zagreb</item>
      <item>UNICREDIT LEASING CROATIA d.o.o., OIB 18736141210, Heinzelova 33, 10000 Zagreb</item>
      <item>MIKROFILM d.o.o., A. Mandića 49, 52100 Pula</item>
      <item>Odvjetnica MARTINA TONČIĆ BOTA, Teslina 3, 10000 Zagreb</item>
      <item>Odvjetničko društvo Rude i partneri, S.Radića 6/II, Šibenik</item>
      <item>odvjetničko društvo Leko i partneri, Mihanovićeva 14, 10000 Zagreb</item>
      <item>Banka kovanica d.d., P-Preradovića 29, 42000 Varaždin</item>
      <item>Croatia banka d.d., Kvarternikov trg 9, 10000 Zagreb</item>
      <item>Podravska banka d.d., OIB 97326283154, Opatička 3, 48000 Koprinvica</item>
      <item>Robert Kopajtić, Trpimirova 3, 51000 Rijeka</item>
      <item>CANTABILE d.o.o., OIB 07865774959, Gulini 78, 22221 Lozovac</item>
      <item>Marina Punat d.o.o., Puntica 7, 51521 Punat</item>
      <item>ODVJETNIČKO DRUŠTVO KOS I PARTNERI, Nodilova 1, 10000 Zagreb</item>
      <item>Petra Bartolić, Pavla Beluhana 12, 10291 Brdovec</item>
      <item>Nikolina Subašić, OIB 76484484333, Karabljeva  7, 10431 Sv. NEDJELJA</item>
      <item>BARAJ d.o.o. Rijeka, OIB 39400010860, Kršinićeva  14, 51000 Rijeka</item>
      <item>Tomislav Šižgorić, OIB 38389840072, Uvala stupica 3, 22236 Žirje</item>
      <item>Branimir Iveković, odvjetnik, Stossmayerov trg 8, 10000 Zagreb</item>
      <item>odvjetničko društvo Rude i partneri j.t.d., OIB 51746791608, Stjepana Radića 6/II, 22000 Šibenik</item>
      <item>MILAN MUSULIN, AGATIĆEVA 4, 51000 Rijeka</item>
      <item>Odvjetniško društvo LEKO  i partneri, Domagojeva 18, 10000 Zagreb</item>
      <item>Milan Musulin, Agatićeva 4, 51000 Rijeka</item>
      <item>H-ABDUCO društvo s ograničenom odgovornošću za usluge, OIB 13667298928, Slavonska avenija 6A, 10000 Zagreb</item>
    </derivirana_varijabla>
  </DomainObject.Predmet.OstaliListFormatedWithAdressOIB>
  <DomainObject.Predmet.OstaliListNazivFormated>
    <izvorni_sadrzaj>
      <item>KRISTIAN PLAZONIĆ</item>
      <item>Zdravko Čupković</item>
      <item>HYPO  ALPE  ADRIA  BANK   d.d.</item>
      <item>Darko Tonžetić</item>
      <item>Miran Ključariček</item>
      <item>Branimir Lepur</item>
      <item>POREZNA UPRAVA</item>
      <item>ŽDO RIJEKA</item>
      <item>OPĆINSKO DRŽAVNO ODVJETNIŠTVO</item>
      <item>Damir Račić</item>
      <item>ZOU VUKIĆ i dr.</item>
      <item>Odvjetnik IVICA RUŠIN</item>
      <item>ZOU VELJKO KNEŽEVIĆ</item>
      <item>Partner banka d.d.</item>
      <item>ELEKTROPRIMORJE RIJEKA</item>
      <item>HŽ PUTNIČKI PRIJEVOZ d.o.o.</item>
      <item>ZOU KOZJAK - RENDIĆ</item>
      <item>Ana Holjar</item>
      <item>odvjetnik Žarko Smolčić</item>
      <item>Odvjetnik Tomislav Zorić</item>
      <item>ZOU Goran Veljović i dr.</item>
      <item>ODVJETNIČKO DRUŠTVO BAROVIĆ GAVRANOVIĆ BILIĆ</item>
      <item>BKS BANK d.d. n/r GORANA RAMEŠE</item>
      <item>TRANSADRIA d.d. N/R RANKE KOS</item>
      <item>POREZNA UPRAVA N/R KSENIJE LUŠTICA</item>
      <item>CROATIA BANKA d.d. N/R SNJEŽANA DRENŠKI</item>
      <item>LORIS RAK</item>
      <item>CROATIA ZDRAVSTVENO OSIGURANJE</item>
      <item>ODVJETNIK KRISTIJAN ČUJKO</item>
      <item>Milan Šupica</item>
      <item>ZDENKO PASARIĆ</item>
      <item>Višnja Jelenčić</item>
      <item>Mirjana Batić</item>
      <item>JADRAN HOTELI d.d.</item>
      <item>HRVATSKA POŠTA</item>
      <item>ŠTED BANKA d.d.</item>
      <item>OTP BANKA d.d.</item>
      <item>HLB INŽENJERSKI BIRO d.o.o.</item>
      <item>HEP OPSKRBA d.o.o.</item>
      <item>PULJANKA d.d.</item>
      <item>Vesna Butina</item>
      <item>Asančaić Gordana</item>
      <item>odvjetničko društvo BORIĆ I PARTNERI d.o.o.</item>
      <item>HT HRVATSKI TELEKOM d.d. Sjedište Rijeka</item>
      <item>Bosiljka Zmijalac Kombol</item>
      <item>ŽDO RIJEKA Građansko upravni odjel</item>
      <item>ZAGREBAČKI HOLDING d.o.o.</item>
      <item>ELEKTROLUX d.d.</item>
      <item>TERMOCOMMERCE d.o.o.</item>
      <item>odvjetnik FRANJO ŠEBIJAN</item>
      <item>Odvjetnik Đorđe Perković</item>
      <item>Ljiljana Novaković</item>
      <item>odvjetnički ured AVDAGIĆ</item>
      <item>Orlić Nataša</item>
      <item>KARMEN POUH GALOVIĆ</item>
      <item>Fočić Ankica</item>
      <item>LUČKA UPRAVA</item>
      <item>ANTUNOVIĆ TA d.o.o.</item>
      <item>Biserka Sklepić</item>
      <item>Diana Ropac Kumičić</item>
      <item>KVARNER VIENNA INSURANCE GROUP d.d.</item>
      <item>ZLATKO TAHMAS</item>
      <item>ŽELJKA UGARKOVIĆ</item>
      <item>DENIS FRLETA</item>
      <item>Veda Šestan</item>
      <item>IVICA KATIĆ</item>
      <item>LIDIJA SVOBODA KURKA</item>
      <item>GRAD ZAGREB</item>
      <item>HRVOJE HEĆIMOVIĆ</item>
      <item>Zdenka Dujmović</item>
      <item>odvjetničko društvo BAROVIĆ GAVRANOVIĆ BILIĆ</item>
      <item>ODVJETNIK BRANIMIR IVEKOVIĆ</item>
      <item>KARMEN KRALJ RAHINOVSKI</item>
      <item>SUZANA JANSKY</item>
      <item>Maja Krščanski</item>
      <item>PLOVPUT d.o.o.</item>
      <item>ODVJETNIK MARIJA CVITANUŠIĆ</item>
      <item>KARMEN POUH GALOVIĆ</item>
      <item>Franco Buttignon</item>
      <item>SANJA BRKIĆ</item>
      <item>IRIS PAVLOVIĆ</item>
      <item>ARINKA SERŠIĆ</item>
      <item>ZRAČNA LUKA ZGREB d.d.</item>
      <item>Igor Mišković</item>
      <item>Zorica Sekulić Petrović</item>
      <item>Mjarija Bugarin</item>
      <item>Martina Pezelj</item>
      <item>Ana Marija Detelić</item>
      <item>Sandra MARTINIĆ</item>
      <item>Željkica Bušljeta</item>
      <item>Petra Bartolić</item>
      <item>Petra Bartolić</item>
      <item>Mladen Karamarko</item>
      <item>HYPO LEASING KROTIEN d.o.o. Podružnica Rijeka</item>
      <item>Nikolina Subašić</item>
      <item>BORIVOJ MITRIĆ</item>
      <item>ELEKTROLUX d.d.</item>
      <item>CENTAR BANKA d.d.</item>
      <item>PULA HERCULANEA d.o.o.</item>
      <item>Odvjetnik Đuro Čubrilo</item>
      <item>Hypo leasing Kroatien d.o.o.</item>
      <item>UNICREDIT LEASING CROATIA d.o.o.</item>
      <item>MIKROFILM d.o.o.</item>
      <item>Odvjetnica MARTINA TONČIĆ BOTA</item>
      <item>Odvjetničko društvo Rude i partneri</item>
      <item>odvjetničko društvo Leko i partneri</item>
      <item>Banka kovanica d.d.</item>
      <item>Croatia banka d.d.</item>
      <item>Podravska banka d.d.</item>
      <item>Robert Kopajtić</item>
      <item>CANTABILE d.o.o.</item>
      <item>Marina Punat d.o.o.</item>
      <item>ODVJETNIČKO DRUŠTVO KOS I PARTNERI</item>
      <item>Petra Bartolić</item>
      <item>Nikolina Subašić</item>
      <item>BARAJ d.o.o. Rijeka</item>
      <item>Tomislav Šižgorić</item>
      <item>Branimir Iveković, odvjetnik</item>
      <item>odvjetničko društvo Rude i partneri j.t.d.</item>
      <item>MILAN MUSULIN</item>
      <item>Odvjetniško društvo LEKO  i partneri</item>
      <item>Milan Musulin</item>
      <item>H-ABDUCO društvo s ograničenom odgovornošću za usluge</item>
    </izvorni_sadrzaj>
    <derivirana_varijabla naziv="DomainObject.Predmet.OstaliListNazivFormated_1">
      <item>KRISTIAN PLAZONIĆ</item>
      <item>Zdravko Čupković</item>
      <item>HYPO  ALPE  ADRIA  BANK   d.d.</item>
      <item>Darko Tonžetić</item>
      <item>Miran Ključariček</item>
      <item>Branimir Lepur</item>
      <item>POREZNA UPRAVA</item>
      <item>ŽDO RIJEKA</item>
      <item>OPĆINSKO DRŽAVNO ODVJETNIŠTVO</item>
      <item>Damir Račić</item>
      <item>ZOU VUKIĆ i dr.</item>
      <item>Odvjetnik IVICA RUŠIN</item>
      <item>ZOU VELJKO KNEŽEVIĆ</item>
      <item>Partner banka d.d.</item>
      <item>ELEKTROPRIMORJE RIJEKA</item>
      <item>HŽ PUTNIČKI PRIJEVOZ d.o.o.</item>
      <item>ZOU KOZJAK - RENDIĆ</item>
      <item>Ana Holjar</item>
      <item>odvjetnik Žarko Smolčić</item>
      <item>Odvjetnik Tomislav Zorić</item>
      <item>ZOU Goran Veljović i dr.</item>
      <item>ODVJETNIČKO DRUŠTVO BAROVIĆ GAVRANOVIĆ BILIĆ</item>
      <item>BKS BANK d.d. n/r GORANA RAMEŠE</item>
      <item>TRANSADRIA d.d. N/R RANKE KOS</item>
      <item>POREZNA UPRAVA N/R KSENIJE LUŠTICA</item>
      <item>CROATIA BANKA d.d. N/R SNJEŽANA DRENŠKI</item>
      <item>LORIS RAK</item>
      <item>CROATIA ZDRAVSTVENO OSIGURANJE</item>
      <item>ODVJETNIK KRISTIJAN ČUJKO</item>
      <item>Milan Šupica</item>
      <item>ZDENKO PASARIĆ</item>
      <item>Višnja Jelenčić</item>
      <item>Mirjana Batić</item>
      <item>JADRAN HOTELI d.d.</item>
      <item>HRVATSKA POŠTA</item>
      <item>ŠTED BANKA d.d.</item>
      <item>OTP BANKA d.d.</item>
      <item>HLB INŽENJERSKI BIRO d.o.o.</item>
      <item>HEP OPSKRBA d.o.o.</item>
      <item>PULJANKA d.d.</item>
      <item>Vesna Butina</item>
      <item>Asančaić Gordana</item>
      <item>odvjetničko društvo BORIĆ I PARTNERI d.o.o.</item>
      <item>HT HRVATSKI TELEKOM d.d. Sjedište Rijeka</item>
      <item>Bosiljka Zmijalac Kombol</item>
      <item>ŽDO RIJEKA Građansko upravni odjel</item>
      <item>ZAGREBAČKI HOLDING d.o.o.</item>
      <item>ELEKTROLUX d.d.</item>
      <item>TERMOCOMMERCE d.o.o.</item>
      <item>odvjetnik FRANJO ŠEBIJAN</item>
      <item>Odvjetnik Đorđe Perković</item>
      <item>Ljiljana Novaković</item>
      <item>odvjetnički ured AVDAGIĆ</item>
      <item>Orlić Nataša</item>
      <item>KARMEN POUH GALOVIĆ</item>
      <item>Fočić Ankica</item>
      <item>LUČKA UPRAVA</item>
      <item>ANTUNOVIĆ TA d.o.o.</item>
      <item>Biserka Sklepić</item>
      <item>Diana Ropac Kumičić</item>
      <item>KVARNER VIENNA INSURANCE GROUP d.d.</item>
      <item>ZLATKO TAHMAS</item>
      <item>ŽELJKA UGARKOVIĆ</item>
      <item>DENIS FRLETA</item>
      <item>Veda Šestan</item>
      <item>IVICA KATIĆ</item>
      <item>LIDIJA SVOBODA KURKA</item>
      <item>GRAD ZAGREB</item>
      <item>HRVOJE HEĆIMOVIĆ</item>
      <item>Zdenka Dujmović</item>
      <item>odvjetničko društvo BAROVIĆ GAVRANOVIĆ BILIĆ</item>
      <item>ODVJETNIK BRANIMIR IVEKOVIĆ</item>
      <item>KARMEN KRALJ RAHINOVSKI</item>
      <item>SUZANA JANSKY</item>
      <item>Maja Krščanski</item>
      <item>PLOVPUT d.o.o.</item>
      <item>ODVJETNIK MARIJA CVITANUŠIĆ</item>
      <item>KARMEN POUH GALOVIĆ</item>
      <item>Franco Buttignon</item>
      <item>SANJA BRKIĆ</item>
      <item>IRIS PAVLOVIĆ</item>
      <item>ARINKA SERŠIĆ</item>
      <item>ZRAČNA LUKA ZGREB d.d.</item>
      <item>Igor Mišković</item>
      <item>Zorica Sekulić Petrović</item>
      <item>Mjarija Bugarin</item>
      <item>Martina Pezelj</item>
      <item>Ana Marija Detelić</item>
      <item>Sandra MARTINIĆ</item>
      <item>Željkica Bušljeta</item>
      <item>Petra Bartolić</item>
      <item>Petra Bartolić</item>
      <item>Mladen Karamarko</item>
      <item>HYPO LEASING KROTIEN d.o.o. Podružnica Rijeka</item>
      <item>Nikolina Subašić</item>
      <item>BORIVOJ MITRIĆ</item>
      <item>ELEKTROLUX d.d.</item>
      <item>CENTAR BANKA d.d.</item>
      <item>PULA HERCULANEA d.o.o.</item>
      <item>Odvjetnik Đuro Čubrilo</item>
      <item>Hypo leasing Kroatien d.o.o.</item>
      <item>UNICREDIT LEASING CROATIA d.o.o.</item>
      <item>MIKROFILM d.o.o.</item>
      <item>Odvjetnica MARTINA TONČIĆ BOTA</item>
      <item>Odvjetničko društvo Rude i partneri</item>
      <item>odvjetničko društvo Leko i partneri</item>
      <item>Banka kovanica d.d.</item>
      <item>Croatia banka d.d.</item>
      <item>Podravska banka d.d.</item>
      <item>Robert Kopajtić</item>
      <item>CANTABILE d.o.o.</item>
      <item>Marina Punat d.o.o.</item>
      <item>ODVJETNIČKO DRUŠTVO KOS I PARTNERI</item>
      <item>Petra Bartolić</item>
      <item>Nikolina Subašić</item>
      <item>BARAJ d.o.o. Rijeka</item>
      <item>Tomislav Šižgorić</item>
      <item>Branimir Iveković, odvjetnik</item>
      <item>odvjetničko društvo Rude i partneri j.t.d.</item>
      <item>MILAN MUSULIN</item>
      <item>Odvjetniško društvo LEKO  i partneri</item>
      <item>Milan Musulin</item>
      <item>H-ABDUCO društvo s ograničenom odgovornošću za usluge</item>
    </derivirana_varijabla>
  </DomainObject.Predmet.OstaliListNazivFormated>
  <DomainObject.Predmet.OstaliListNazivFormatedOIB>
    <izvorni_sadrzaj>
      <item>KRISTIAN PLAZONIĆ</item>
      <item>Zdravko Čupković, OIB 74095088079</item>
      <item>HYPO  ALPE  ADRIA  BANK   d.d.</item>
      <item>Darko Tonžetić</item>
      <item>Miran Ključariček</item>
      <item>Branimir Lepur</item>
      <item>POREZNA UPRAVA</item>
      <item>ŽDO RIJEKA</item>
      <item>OPĆINSKO DRŽAVNO ODVJETNIŠTVO</item>
      <item>Damir Račić</item>
      <item>ZOU VUKIĆ i dr.</item>
      <item>Odvjetnik IVICA RUŠIN</item>
      <item>ZOU VELJKO KNEŽEVIĆ</item>
      <item>Partner banka d.d., OIB 71221608291</item>
      <item>ELEKTROPRIMORJE RIJEKA</item>
      <item>HŽ PUTNIČKI PRIJEVOZ d.o.o.</item>
      <item>ZOU KOZJAK - RENDIĆ</item>
      <item>Ana Holjar</item>
      <item>odvjetnik Žarko Smolčić</item>
      <item>Odvjetnik Tomislav Zorić</item>
      <item>ZOU Goran Veljović i dr.</item>
      <item>ODVJETNIČKO DRUŠTVO BAROVIĆ GAVRANOVIĆ BILIĆ, OIB 57244003002</item>
      <item>BKS BANK d.d. n/r GORANA RAMEŠE</item>
      <item>TRANSADRIA d.d. N/R RANKE KOS</item>
      <item>POREZNA UPRAVA N/R KSENIJE LUŠTICA</item>
      <item>CROATIA BANKA d.d. N/R SNJEŽANA DRENŠKI</item>
      <item>LORIS RAK</item>
      <item>CROATIA ZDRAVSTVENO OSIGURANJE</item>
      <item>ODVJETNIK KRISTIJAN ČUJKO</item>
      <item>Milan Šupica</item>
      <item>ZDENKO PASARIĆ</item>
      <item>Višnja Jelenčić</item>
      <item>Mirjana Batić</item>
      <item>JADRAN HOTELI d.d., OIB 45875673150</item>
      <item>HRVATSKA POŠTA</item>
      <item>ŠTED BANKA d.d.</item>
      <item>OTP BANKA d.d.</item>
      <item>HLB INŽENJERSKI BIRO d.o.o.</item>
      <item>HEP OPSKRBA d.o.o.</item>
      <item>PULJANKA d.d., OIB 63315096047</item>
      <item>Vesna Butina</item>
      <item>Asančaić Gordana</item>
      <item>odvjetničko društvo BORIĆ I PARTNERI d.o.o.</item>
      <item>HT HRVATSKI TELEKOM d.d. Sjedište Rijeka</item>
      <item>Bosiljka Zmijalac Kombol</item>
      <item>ŽDO RIJEKA Građansko upravni odjel</item>
      <item>ZAGREBAČKI HOLDING d.o.o.</item>
      <item>ELEKTROLUX d.d.</item>
      <item>TERMOCOMMERCE d.o.o.</item>
      <item>odvjetnik FRANJO ŠEBIJAN</item>
      <item>Odvjetnik Đorđe Perković</item>
      <item>Ljiljana Novaković</item>
      <item>odvjetnički ured AVDAGIĆ</item>
      <item>Orlić Nataša</item>
      <item>KARMEN POUH GALOVIĆ</item>
      <item>Fočić Ankica</item>
      <item>LUČKA UPRAVA</item>
      <item>ANTUNOVIĆ TA d.o.o.</item>
      <item>Biserka Sklepić</item>
      <item>Diana Ropac Kumičić</item>
      <item>KVARNER VIENNA INSURANCE GROUP d.d.</item>
      <item>ZLATKO TAHMAS</item>
      <item>ŽELJKA UGARKOVIĆ</item>
      <item>DENIS FRLETA</item>
      <item>Veda Šestan</item>
      <item>IVICA KATIĆ</item>
      <item>LIDIJA SVOBODA KURKA</item>
      <item>GRAD ZAGREB</item>
      <item>HRVOJE HEĆIMOVIĆ</item>
      <item>Zdenka Dujmović</item>
      <item>odvjetničko društvo BAROVIĆ GAVRANOVIĆ BILIĆ, OIB 57244003002</item>
      <item>ODVJETNIK BRANIMIR IVEKOVIĆ</item>
      <item>KARMEN KRALJ RAHINOVSKI</item>
      <item>SUZANA JANSKY</item>
      <item>Maja Krščanski</item>
      <item>PLOVPUT d.o.o., OIB 14480721492</item>
      <item>ODVJETNIK MARIJA CVITANUŠIĆ</item>
      <item>KARMEN POUH GALOVIĆ</item>
      <item>Franco Buttignon</item>
      <item>SANJA BRKIĆ</item>
      <item>IRIS PAVLOVIĆ</item>
      <item>ARINKA SERŠIĆ</item>
      <item>ZRAČNA LUKA ZGREB d.d., OIB 77395415345</item>
      <item>Igor Mišković</item>
      <item>Zorica Sekulić Petrović</item>
      <item>Mjarija Bugarin</item>
      <item>Martina Pezelj</item>
      <item>Ana Marija Detelić</item>
      <item>Sandra MARTINIĆ</item>
      <item>Željkica Bušljeta</item>
      <item>Petra Bartolić</item>
      <item>Petra Bartolić</item>
      <item>Mladen Karamarko</item>
      <item>HYPO LEASING KROTIEN d.o.o. Podružnica Rijeka</item>
      <item>Nikolina Subašić</item>
      <item>BORIVOJ MITRIĆ</item>
      <item>ELEKTROLUX d.d., OIB 27171948847</item>
      <item>CENTAR BANKA d.d.</item>
      <item>PULA HERCULANEA d.o.o.</item>
      <item>Odvjetnik Đuro Čubrilo</item>
      <item>Hypo leasing Kroatien d.o.o., OIB 87064273078</item>
      <item>UNICREDIT LEASING CROATIA d.o.o., OIB 18736141210</item>
      <item>MIKROFILM d.o.o.</item>
      <item>Odvjetnica MARTINA TONČIĆ BOTA</item>
      <item>Odvjetničko društvo Rude i partneri</item>
      <item>odvjetničko društvo Leko i partneri</item>
      <item>Banka kovanica d.d.</item>
      <item>Croatia banka d.d.</item>
      <item>Podravska banka d.d., OIB 97326283154</item>
      <item>Robert Kopajtić</item>
      <item>CANTABILE d.o.o., OIB 07865774959</item>
      <item>Marina Punat d.o.o.</item>
      <item>ODVJETNIČKO DRUŠTVO KOS I PARTNERI</item>
      <item>Petra Bartolić</item>
      <item>Nikolina Subašić, OIB 76484484333</item>
      <item>BARAJ d.o.o. Rijeka, OIB 39400010860</item>
      <item>Tomislav Šižgorić, OIB 38389840072</item>
      <item>Branimir Iveković, odvjetnik</item>
      <item>odvjetničko društvo Rude i partneri j.t.d., OIB 51746791608</item>
      <item>MILAN MUSULIN</item>
      <item>Odvjetniško društvo LEKO  i partneri</item>
      <item>Milan Musulin</item>
      <item>H-ABDUCO društvo s ograničenom odgovornošću za usluge, OIB 13667298928</item>
    </izvorni_sadrzaj>
    <derivirana_varijabla naziv="DomainObject.Predmet.OstaliListNazivFormatedOIB_1">
      <item>KRISTIAN PLAZONIĆ</item>
      <item>Zdravko Čupković, OIB 74095088079</item>
      <item>HYPO  ALPE  ADRIA  BANK   d.d.</item>
      <item>Darko Tonžetić</item>
      <item>Miran Ključariček</item>
      <item>Branimir Lepur</item>
      <item>POREZNA UPRAVA</item>
      <item>ŽDO RIJEKA</item>
      <item>OPĆINSKO DRŽAVNO ODVJETNIŠTVO</item>
      <item>Damir Račić</item>
      <item>ZOU VUKIĆ i dr.</item>
      <item>Odvjetnik IVICA RUŠIN</item>
      <item>ZOU VELJKO KNEŽEVIĆ</item>
      <item>Partner banka d.d., OIB 71221608291</item>
      <item>ELEKTROPRIMORJE RIJEKA</item>
      <item>HŽ PUTNIČKI PRIJEVOZ d.o.o.</item>
      <item>ZOU KOZJAK - RENDIĆ</item>
      <item>Ana Holjar</item>
      <item>odvjetnik Žarko Smolčić</item>
      <item>Odvjetnik Tomislav Zorić</item>
      <item>ZOU Goran Veljović i dr.</item>
      <item>ODVJETNIČKO DRUŠTVO BAROVIĆ GAVRANOVIĆ BILIĆ, OIB 57244003002</item>
      <item>BKS BANK d.d. n/r GORANA RAMEŠE</item>
      <item>TRANSADRIA d.d. N/R RANKE KOS</item>
      <item>POREZNA UPRAVA N/R KSENIJE LUŠTICA</item>
      <item>CROATIA BANKA d.d. N/R SNJEŽANA DRENŠKI</item>
      <item>LORIS RAK</item>
      <item>CROATIA ZDRAVSTVENO OSIGURANJE</item>
      <item>ODVJETNIK KRISTIJAN ČUJKO</item>
      <item>Milan Šupica</item>
      <item>ZDENKO PASARIĆ</item>
      <item>Višnja Jelenčić</item>
      <item>Mirjana Batić</item>
      <item>JADRAN HOTELI d.d., OIB 45875673150</item>
      <item>HRVATSKA POŠTA</item>
      <item>ŠTED BANKA d.d.</item>
      <item>OTP BANKA d.d.</item>
      <item>HLB INŽENJERSKI BIRO d.o.o.</item>
      <item>HEP OPSKRBA d.o.o.</item>
      <item>PULJANKA d.d., OIB 63315096047</item>
      <item>Vesna Butina</item>
      <item>Asančaić Gordana</item>
      <item>odvjetničko društvo BORIĆ I PARTNERI d.o.o.</item>
      <item>HT HRVATSKI TELEKOM d.d. Sjedište Rijeka</item>
      <item>Bosiljka Zmijalac Kombol</item>
      <item>ŽDO RIJEKA Građansko upravni odjel</item>
      <item>ZAGREBAČKI HOLDING d.o.o.</item>
      <item>ELEKTROLUX d.d.</item>
      <item>TERMOCOMMERCE d.o.o.</item>
      <item>odvjetnik FRANJO ŠEBIJAN</item>
      <item>Odvjetnik Đorđe Perković</item>
      <item>Ljiljana Novaković</item>
      <item>odvjetnički ured AVDAGIĆ</item>
      <item>Orlić Nataša</item>
      <item>KARMEN POUH GALOVIĆ</item>
      <item>Fočić Ankica</item>
      <item>LUČKA UPRAVA</item>
      <item>ANTUNOVIĆ TA d.o.o.</item>
      <item>Biserka Sklepić</item>
      <item>Diana Ropac Kumičić</item>
      <item>KVARNER VIENNA INSURANCE GROUP d.d.</item>
      <item>ZLATKO TAHMAS</item>
      <item>ŽELJKA UGARKOVIĆ</item>
      <item>DENIS FRLETA</item>
      <item>Veda Šestan</item>
      <item>IVICA KATIĆ</item>
      <item>LIDIJA SVOBODA KURKA</item>
      <item>GRAD ZAGREB</item>
      <item>HRVOJE HEĆIMOVIĆ</item>
      <item>Zdenka Dujmović</item>
      <item>odvjetničko društvo BAROVIĆ GAVRANOVIĆ BILIĆ, OIB 57244003002</item>
      <item>ODVJETNIK BRANIMIR IVEKOVIĆ</item>
      <item>KARMEN KRALJ RAHINOVSKI</item>
      <item>SUZANA JANSKY</item>
      <item>Maja Krščanski</item>
      <item>PLOVPUT d.o.o., OIB 14480721492</item>
      <item>ODVJETNIK MARIJA CVITANUŠIĆ</item>
      <item>KARMEN POUH GALOVIĆ</item>
      <item>Franco Buttignon</item>
      <item>SANJA BRKIĆ</item>
      <item>IRIS PAVLOVIĆ</item>
      <item>ARINKA SERŠIĆ</item>
      <item>ZRAČNA LUKA ZGREB d.d., OIB 77395415345</item>
      <item>Igor Mišković</item>
      <item>Zorica Sekulić Petrović</item>
      <item>Mjarija Bugarin</item>
      <item>Martina Pezelj</item>
      <item>Ana Marija Detelić</item>
      <item>Sandra MARTINIĆ</item>
      <item>Željkica Bušljeta</item>
      <item>Petra Bartolić</item>
      <item>Petra Bartolić</item>
      <item>Mladen Karamarko</item>
      <item>HYPO LEASING KROTIEN d.o.o. Podružnica Rijeka</item>
      <item>Nikolina Subašić</item>
      <item>BORIVOJ MITRIĆ</item>
      <item>ELEKTROLUX d.d., OIB 27171948847</item>
      <item>CENTAR BANKA d.d.</item>
      <item>PULA HERCULANEA d.o.o.</item>
      <item>Odvjetnik Đuro Čubrilo</item>
      <item>Hypo leasing Kroatien d.o.o., OIB 87064273078</item>
      <item>UNICREDIT LEASING CROATIA d.o.o., OIB 18736141210</item>
      <item>MIKROFILM d.o.o.</item>
      <item>Odvjetnica MARTINA TONČIĆ BOTA</item>
      <item>Odvjetničko društvo Rude i partneri</item>
      <item>odvjetničko društvo Leko i partneri</item>
      <item>Banka kovanica d.d.</item>
      <item>Croatia banka d.d.</item>
      <item>Podravska banka d.d., OIB 97326283154</item>
      <item>Robert Kopajtić</item>
      <item>CANTABILE d.o.o., OIB 07865774959</item>
      <item>Marina Punat d.o.o.</item>
      <item>ODVJETNIČKO DRUŠTVO KOS I PARTNERI</item>
      <item>Petra Bartolić</item>
      <item>Nikolina Subašić, OIB 76484484333</item>
      <item>BARAJ d.o.o. Rijeka, OIB 39400010860</item>
      <item>Tomislav Šižgorić, OIB 38389840072</item>
      <item>Branimir Iveković, odvjetnik</item>
      <item>odvjetničko društvo Rude i partneri j.t.d., OIB 51746791608</item>
      <item>MILAN MUSULIN</item>
      <item>Odvjetniško društvo LEKO  i partneri</item>
      <item>Milan Musulin</item>
      <item>H-ABDUCO društvo s ograničenom odgovornošću za usluge, OIB 13667298928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siječnja 2017.</izvorni_sadrzaj>
    <derivirana_varijabla naziv="DomainObject.Datum_1">25. siječnja 2017.</derivirana_varijabla>
  </DomainObject.Datum>
  <DomainObject.PoslovniBrojDokumenta>
    <izvorni_sadrzaj>St-505/2011-977</izvorni_sadrzaj>
    <derivirana_varijabla naziv="DomainObject.PoslovniBrojDokumenta_1">St-505/2011-977</derivirana_varijabla>
  </DomainObject.PoslovniBrojDokumenta>
  <DomainObject.Predmet.StrankaIDrugi>
    <izvorni_sadrzaj>Agencija za osiguranje radničkih potraživanja i dr.</izvorni_sadrzaj>
    <derivirana_varijabla naziv="DomainObject.Predmet.StrankaIDrugi_1">Agencija za osiguranje radničkih potraživanja i dr.</derivirana_varijabla>
  </DomainObject.Predmet.StrankaIDrugi>
  <DomainObject.Predmet.ProtustrankaIDrugi>
    <izvorni_sadrzaj>TRANSADRIA d.d. RIJEKA</izvorni_sadrzaj>
    <derivirana_varijabla naziv="DomainObject.Predmet.ProtustrankaIDrugi_1">TRANSADRIA d.d. RIJEKA</derivirana_varijabla>
  </DomainObject.Predmet.ProtustrankaIDrugi>
  <DomainObject.Predmet.StrankaIDrugiAdressOIB>
    <izvorni_sadrzaj>Agencija za osiguranje radničkih potraživanja, OIB 04323472109, Frankopanska 11, 10000 Zagreb i dr.</izvorni_sadrzaj>
    <derivirana_varijabla naziv="DomainObject.Predmet.StrankaIDrugiAdressOIB_1">Agencija za osiguranje radničkih potraživanja, OIB 04323472109, Frankopanska 11, 10000 Zagreb i dr.</derivirana_varijabla>
  </DomainObject.Predmet.StrankaIDrugiAdressOIB>
  <DomainObject.Predmet.ProtustrankaIDrugiAdressOIB>
    <izvorni_sadrzaj>TRANSADRIA d.d. RIJEKA, OIB 47965841018, RIVA BODULI 1, 51000 Rijeka</izvorni_sadrzaj>
    <derivirana_varijabla naziv="DomainObject.Predmet.ProtustrankaIDrugiAdressOIB_1">TRANSADRIA d.d. RIJEKA, OIB 47965841018, RIVA BODULI 1,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MARIN JUREŠA iz RIJEKE</item>
      <item>KRISTIAN PLAZONIĆ</item>
      <item>ZORAN ROŠIĆ iz RIJEKE</item>
      <item>TRANSADRIA d.d. RIJEKA</item>
      <item>Zdravko Čupković</item>
      <item>HYPO  ALPE  ADRIA  BANK   d.d.</item>
      <item>Darko Tonžetić</item>
      <item>Miran Ključariček</item>
      <item>Branimir Lepur</item>
      <item>POREZNA UPRAVA</item>
      <item>ŽDO RIJEKA</item>
      <item>OPĆINSKO DRŽAVNO ODVJETNIŠTVO</item>
      <item>Damir Račić</item>
      <item>ZOU VUKIĆ i dr.</item>
      <item>Odvjetnik IVICA RUŠIN</item>
      <item>ZOU VELJKO KNEŽEVIĆ</item>
      <item>Partner banka d.d.</item>
      <item>ELEKTROPRIMORJE RIJEKA</item>
      <item>HŽ PUTNIČKI PRIJEVOZ d.o.o.</item>
      <item>ZOU KOZJAK - RENDIĆ</item>
      <item>Ana Holjar</item>
      <item>odvjetnik Žarko Smolčić</item>
      <item>Odvjetnik Tomislav Zorić</item>
      <item>ZOU Goran Veljović i dr.</item>
      <item>ODVJETNIČKO DRUŠTVO BAROVIĆ GAVRANOVIĆ BILIĆ</item>
      <item>BKS BANK d.d. n/r GORANA RAMEŠE</item>
      <item>TRANSADRIA d.d. N/R RANKE KOS</item>
      <item>POREZNA UPRAVA N/R KSENIJE LUŠTICA</item>
      <item>CROATIA BANKA d.d. N/R SNJEŽANA DRENŠKI</item>
      <item>LORIS RAK</item>
      <item>CROATIA ZDRAVSTVENO OSIGURANJE</item>
      <item>ODVJETNIK KRISTIJAN ČUJKO</item>
      <item>Milan Šupica</item>
      <item>ZDENKO PASARIĆ</item>
      <item>Višnja Jelenčić</item>
      <item>Mirjana Batić</item>
      <item>JADRAN HOTELI d.d.</item>
      <item>HRVATSKA POŠTA</item>
      <item>ŠTED BANKA d.d.</item>
      <item>OTP BANKA d.d.</item>
      <item>HLB INŽENJERSKI BIRO d.o.o.</item>
      <item>HEP OPSKRBA d.o.o.</item>
      <item>PULJANKA d.d.</item>
      <item>Vesna Butina</item>
      <item>Asančaić Gordana</item>
      <item>odvjetničko društvo BORIĆ I PARTNERI d.o.o.</item>
      <item>HT HRVATSKI TELEKOM d.d. Sjedište Rijeka</item>
      <item>Bosiljka Zmijalac Kombol</item>
      <item>ŽDO RIJEKA Građansko upravni odjel</item>
      <item>ZAGREBAČKI HOLDING d.o.o.</item>
      <item>ELEKTROLUX d.d.</item>
      <item>TERMOCOMMERCE d.o.o.</item>
      <item>odvjetnik FRANJO ŠEBIJAN</item>
      <item>Odvjetnik Đorđe Perković</item>
      <item>Ljiljana Novaković</item>
      <item>odvjetnički ured AVDAGIĆ</item>
      <item>Orlić Nataša</item>
      <item>KARMEN POUH GALOVIĆ</item>
      <item>Fočić Ankica</item>
      <item>LUČKA UPRAVA</item>
      <item>ANTUNOVIĆ TA d.o.o.</item>
      <item>Biserka Sklepić</item>
      <item>Diana Ropac Kumičić</item>
      <item>KVARNER VIENNA INSURANCE GROUP d.d.</item>
      <item>ZLATKO TAHMAS</item>
      <item>ŽELJKA UGARKOVIĆ</item>
      <item>DENIS FRLETA</item>
      <item>Veda Šestan</item>
      <item>IVICA KATIĆ</item>
      <item>LIDIJA SVOBODA KURKA</item>
      <item>GRAD ZAGREB</item>
      <item>HRVOJE HEĆIMOVIĆ</item>
      <item>Zdenka Dujmović</item>
      <item>odvjetničko društvo BAROVIĆ GAVRANOVIĆ BILIĆ</item>
      <item>ODVJETNIK BRANIMIR IVEKOVIĆ</item>
      <item>KARMEN KRALJ RAHINOVSKI</item>
      <item>SUZANA JANSKY</item>
      <item>Maja Krščanski</item>
      <item>PLOVPUT d.o.o.</item>
      <item>ODVJETNIK MARIJA CVITANUŠIĆ</item>
      <item>KARMEN POUH GALOVIĆ</item>
      <item>Franco Buttignon</item>
      <item>SANJA BRKIĆ</item>
      <item>IRIS PAVLOVIĆ</item>
      <item>ARINKA SERŠIĆ</item>
      <item>ZRAČNA LUKA ZGREB d.d.</item>
      <item>Igor Mišković</item>
      <item>Zorica Sekulić Petrović</item>
      <item>Mjarija Bugarin</item>
      <item>Martina Pezelj</item>
      <item>Ana Marija Detelić</item>
      <item>Sandra MARTINIĆ</item>
      <item>Željkica Bušljeta</item>
      <item>Petra Bartolić</item>
      <item>Petra Bartolić</item>
      <item>Mladen Karamarko</item>
      <item>HYPO LEASING KROTIEN d.o.o. Podružnica Rijeka</item>
      <item>Nikolina Subašić</item>
      <item>BORIVOJ MITRIĆ</item>
      <item>ELEKTROLUX d.d.</item>
      <item>Agencija za osiguranje radničkih potraživanja</item>
      <item>CENTAR BANKA d.d.</item>
      <item>PULA HERCULANEA d.o.o.</item>
      <item>Odvjetnik Đuro Čubrilo</item>
      <item>Hypo leasing Kroatien d.o.o.</item>
      <item>UNICREDIT LEASING CROATIA d.o.o.</item>
      <item>MIKROFILM d.o.o.</item>
      <item>Odvjetnica MARTINA TONČIĆ BOTA</item>
      <item>Odvjetničko društvo Rude i partneri</item>
      <item>odvjetničko društvo Leko i partneri</item>
      <item>Banka kovanica d.d.</item>
      <item>Croatia banka d.d.</item>
      <item>Podravska banka d.d.</item>
      <item>Robert Kopajtić</item>
      <item>CANTABILE d.o.o.</item>
      <item>Marina Punat d.o.o.</item>
      <item>ODVJETNIČKO DRUŠTVO KOS I PARTNERI</item>
      <item>Petra Bartolić</item>
      <item>Nikolina Subašić</item>
      <item>BARAJ d.o.o. Rijeka</item>
      <item>Tomislav Šižgorić</item>
      <item>Branimir Iveković, odvjetnik</item>
      <item>odvjetničko društvo Rude i partneri j.t.d.</item>
      <item>MILAN MUSULIN</item>
      <item>Odvjetniško društvo LEKO  i partneri</item>
      <item>Milan Musulin</item>
      <item>H-ABDUCO društvo s ograničenom odgovornošću za usluge</item>
    </izvorni_sadrzaj>
    <derivirana_varijabla naziv="DomainObject.Predmet.SudioniciListNaziv_1">
      <item>MARIN JUREŠA iz RIJEKE</item>
      <item>KRISTIAN PLAZONIĆ</item>
      <item>ZORAN ROŠIĆ iz RIJEKE</item>
      <item>TRANSADRIA d.d. RIJEKA</item>
      <item>Zdravko Čupković</item>
      <item>HYPO  ALPE  ADRIA  BANK   d.d.</item>
      <item>Darko Tonžetić</item>
      <item>Miran Ključariček</item>
      <item>Branimir Lepur</item>
      <item>POREZNA UPRAVA</item>
      <item>ŽDO RIJEKA</item>
      <item>OPĆINSKO DRŽAVNO ODVJETNIŠTVO</item>
      <item>Damir Račić</item>
      <item>ZOU VUKIĆ i dr.</item>
      <item>Odvjetnik IVICA RUŠIN</item>
      <item>ZOU VELJKO KNEŽEVIĆ</item>
      <item>Partner banka d.d.</item>
      <item>ELEKTROPRIMORJE RIJEKA</item>
      <item>HŽ PUTNIČKI PRIJEVOZ d.o.o.</item>
      <item>ZOU KOZJAK - RENDIĆ</item>
      <item>Ana Holjar</item>
      <item>odvjetnik Žarko Smolčić</item>
      <item>Odvjetnik Tomislav Zorić</item>
      <item>ZOU Goran Veljović i dr.</item>
      <item>ODVJETNIČKO DRUŠTVO BAROVIĆ GAVRANOVIĆ BILIĆ</item>
      <item>BKS BANK d.d. n/r GORANA RAMEŠE</item>
      <item>TRANSADRIA d.d. N/R RANKE KOS</item>
      <item>POREZNA UPRAVA N/R KSENIJE LUŠTICA</item>
      <item>CROATIA BANKA d.d. N/R SNJEŽANA DRENŠKI</item>
      <item>LORIS RAK</item>
      <item>CROATIA ZDRAVSTVENO OSIGURANJE</item>
      <item>ODVJETNIK KRISTIJAN ČUJKO</item>
      <item>Milan Šupica</item>
      <item>ZDENKO PASARIĆ</item>
      <item>Višnja Jelenčić</item>
      <item>Mirjana Batić</item>
      <item>JADRAN HOTELI d.d.</item>
      <item>HRVATSKA POŠTA</item>
      <item>ŠTED BANKA d.d.</item>
      <item>OTP BANKA d.d.</item>
      <item>HLB INŽENJERSKI BIRO d.o.o.</item>
      <item>HEP OPSKRBA d.o.o.</item>
      <item>PULJANKA d.d.</item>
      <item>Vesna Butina</item>
      <item>Asančaić Gordana</item>
      <item>odvjetničko društvo BORIĆ I PARTNERI d.o.o.</item>
      <item>HT HRVATSKI TELEKOM d.d. Sjedište Rijeka</item>
      <item>Bosiljka Zmijalac Kombol</item>
      <item>ŽDO RIJEKA Građansko upravni odjel</item>
      <item>ZAGREBAČKI HOLDING d.o.o.</item>
      <item>ELEKTROLUX d.d.</item>
      <item>TERMOCOMMERCE d.o.o.</item>
      <item>odvjetnik FRANJO ŠEBIJAN</item>
      <item>Odvjetnik Đorđe Perković</item>
      <item>Ljiljana Novaković</item>
      <item>odvjetnički ured AVDAGIĆ</item>
      <item>Orlić Nataša</item>
      <item>KARMEN POUH GALOVIĆ</item>
      <item>Fočić Ankica</item>
      <item>LUČKA UPRAVA</item>
      <item>ANTUNOVIĆ TA d.o.o.</item>
      <item>Biserka Sklepić</item>
      <item>Diana Ropac Kumičić</item>
      <item>KVARNER VIENNA INSURANCE GROUP d.d.</item>
      <item>ZLATKO TAHMAS</item>
      <item>ŽELJKA UGARKOVIĆ</item>
      <item>DENIS FRLETA</item>
      <item>Veda Šestan</item>
      <item>IVICA KATIĆ</item>
      <item>LIDIJA SVOBODA KURKA</item>
      <item>GRAD ZAGREB</item>
      <item>HRVOJE HEĆIMOVIĆ</item>
      <item>Zdenka Dujmović</item>
      <item>odvjetničko društvo BAROVIĆ GAVRANOVIĆ BILIĆ</item>
      <item>ODVJETNIK BRANIMIR IVEKOVIĆ</item>
      <item>KARMEN KRALJ RAHINOVSKI</item>
      <item>SUZANA JANSKY</item>
      <item>Maja Krščanski</item>
      <item>PLOVPUT d.o.o.</item>
      <item>ODVJETNIK MARIJA CVITANUŠIĆ</item>
      <item>KARMEN POUH GALOVIĆ</item>
      <item>Franco Buttignon</item>
      <item>SANJA BRKIĆ</item>
      <item>IRIS PAVLOVIĆ</item>
      <item>ARINKA SERŠIĆ</item>
      <item>ZRAČNA LUKA ZGREB d.d.</item>
      <item>Igor Mišković</item>
      <item>Zorica Sekulić Petrović</item>
      <item>Mjarija Bugarin</item>
      <item>Martina Pezelj</item>
      <item>Ana Marija Detelić</item>
      <item>Sandra MARTINIĆ</item>
      <item>Željkica Bušljeta</item>
      <item>Petra Bartolić</item>
      <item>Petra Bartolić</item>
      <item>Mladen Karamarko</item>
      <item>HYPO LEASING KROTIEN d.o.o. Podružnica Rijeka</item>
      <item>Nikolina Subašić</item>
      <item>BORIVOJ MITRIĆ</item>
      <item>ELEKTROLUX d.d.</item>
      <item>Agencija za osiguranje radničkih potraživanja</item>
      <item>CENTAR BANKA d.d.</item>
      <item>PULA HERCULANEA d.o.o.</item>
      <item>Odvjetnik Đuro Čubrilo</item>
      <item>Hypo leasing Kroatien d.o.o.</item>
      <item>UNICREDIT LEASING CROATIA d.o.o.</item>
      <item>MIKROFILM d.o.o.</item>
      <item>Odvjetnica MARTINA TONČIĆ BOTA</item>
      <item>Odvjetničko društvo Rude i partneri</item>
      <item>odvjetničko društvo Leko i partneri</item>
      <item>Banka kovanica d.d.</item>
      <item>Croatia banka d.d.</item>
      <item>Podravska banka d.d.</item>
      <item>Robert Kopajtić</item>
      <item>CANTABILE d.o.o.</item>
      <item>Marina Punat d.o.o.</item>
      <item>ODVJETNIČKO DRUŠTVO KOS I PARTNERI</item>
      <item>Petra Bartolić</item>
      <item>Nikolina Subašić</item>
      <item>BARAJ d.o.o. Rijeka</item>
      <item>Tomislav Šižgorić</item>
      <item>Branimir Iveković, odvjetnik</item>
      <item>odvjetničko društvo Rude i partneri j.t.d.</item>
      <item>MILAN MUSULIN</item>
      <item>Odvjetniško društvo LEKO  i partneri</item>
      <item>Milan Musulin</item>
      <item>H-ABDUCO društvo s ograničenom odgovornošću za usluge</item>
    </derivirana_varijabla>
  </DomainObject.Predmet.SudioniciListNaziv>
  <DomainObject.Predmet.SudioniciListAdressOIB>
    <izvorni_sadrzaj>
      <item>MARIN JUREŠA iz RIJEKE, DREŽNIČKA 6,Rijeka</item>
      <item>KRISTIAN PLAZONIĆ, TRG IVANA KOBLERA 2/IV,51000 Rijeka</item>
      <item>ZORAN ROŠIĆ iz RIJEKE, ZAMETSKA 102,Rijeka</item>
      <item>TRANSADRIA d.d. RIJEKA, OIB 47965841018, RIVA BODULI 1,51000 Rijeka</item>
      <item>Zdravko Čupković, OIB 74095088079, Gnambova 2,51000 Rijeka</item>
      <item>HYPO  ALPE  ADRIA  BANK   d.d., Slavonska avenija 6,10000 Zagreb</item>
      <item>Darko Tonžetić, Urinj 2,51221 Kostrena</item>
      <item>Miran Ključariček, Cesta 43. Istarske divizije 75,51211 Mihotići - MATULJI</item>
      <item>Branimir Lepur, Bože Peričića 30,22000 Šibenik</item>
      <item>POREZNA UPRAVA</item>
      <item>ŽDO RIJEKA, 51000 Rijeka</item>
      <item>OPĆINSKO DRŽAVNO ODVJETNIŠTVO, 51000 Rijeka</item>
      <item>Damir Račić, Nalješkovićeva 27,10000 Zagreb</item>
      <item>ZOU VUKIĆ i dr., N.Tesle 9/V,51000 Rijeka</item>
      <item>Odvjetnik IVICA RUŠIN, I. Filipovića 17,51 000 Rijeka</item>
      <item>ZOU VELJKO KNEŽEVIĆ, Ribarska 4,51000 Rijeka</item>
      <item>Partner banka d.d., OIB 71221608291, Vončina 2,10 000 Zagreb</item>
      <item>ELEKTROPRIMORJE RIJEKA, Viktora Cara Emina 2,51000 Rijeka</item>
      <item>HŽ PUTNIČKI PRIJEVOZ d.o.o., Mihanovićeva 20,10000 Zagreb</item>
      <item>ZOU KOZJAK - RENDIĆ, Franjevački trg 11,42000 Varaždin</item>
      <item>Ana Holjar, Ciottina 24,51000 Rijeka</item>
      <item>odvjetnik Žarko Smolčić, Šenoina 18,10000 Zagreb</item>
      <item>Odvjetnik Tomislav Zorić, Avenija Dubrava 116,10000 Zagreb</item>
      <item>ZOU Goran Veljović i dr., Dobrilina 9,52100 Pula</item>
      <item>ODVJETNIČKO DRUŠTVO BAROVIĆ GAVRANOVIĆ BILIĆ, OIB 57244003002, Boškovićeva 7,10000 Zagreb</item>
      <item>BKS BANK d.d. n/r GORANA RAMEŠE, Mljekarski trg 3,51000 Rijeka</item>
      <item>TRANSADRIA d.d. N/R RANKE KOS, Riva Boduli 1,51000 Rijeka</item>
      <item>POREZNA UPRAVA N/R KSENIJE LUŠTICA, 51000 Rijeka</item>
      <item>CROATIA BANKA d.d. N/R SNJEŽANA DRENŠKI, Riva Boduli 1,51000 Rijeka</item>
      <item>LORIS RAK, Zagrebačka 18,51000 Rijeka</item>
      <item>CROATIA ZDRAVSTVENO OSIGURANJE, Miramarska 22,10000 Zagreb</item>
      <item>ODVJETNIK KRISTIJAN ČUJKO, Kralja Tomislava 17,47000 Karlovac</item>
      <item>Milan Šupica, M. Krleže 10,51000 Rijeka</item>
      <item>ZDENKO PASARIĆ, Jure Kaštelana 2,10360 SESVETE</item>
      <item>Višnja Jelenčić, Pionirska 50,Rijeka</item>
      <item>Mirjana Batić, Patačići 22,10000 Zagreb</item>
      <item>JADRAN HOTELI d.d., OIB 45875673150, Strossmayerova 1,51000 Rijeka</item>
      <item>HRVATSKA POŠTA, Jurišićeva 13,10000 Zagreb</item>
      <item>ŠTED BANKA d.d., Slavonska avenija 3,10000 Zagreb</item>
      <item>OTP BANKA d.d., Vukovarska 19,20000 Dubrovnik</item>
      <item>HLB INŽENJERSKI BIRO d.o.o., Riva 20,Rijeka</item>
      <item>HEP OPSKRBA d.o.o., Ulica Grada Vukovara 37,10000 Zagreb</item>
      <item>PULJANKA d.d., OIB 63315096047, Anticova 5,Pula</item>
      <item>Vesna Butina, Crkvena 26,44320 Kutina</item>
      <item>Asančaić Gordana, Milovana Gavazzia 12a,10000 Zagreb</item>
      <item>odvjetničko društvo BORIĆ I PARTNERI d.o.o., Garićgradska 18,10000 Zagreb</item>
      <item>HT HRVATSKI TELEKOM d.d. Sjedište Rijeka, Ciottina 17a,51000 Rijeka</item>
      <item>Bosiljka Zmijalac Kombol, Pulska 20,Rijeka</item>
      <item>ŽDO RIJEKA Građansko upravni odjel, F. Kurelca bb,Rijeka</item>
      <item>ZAGREBAČKI HOLDING d.o.o., Jankomir 25,10000 Zagreb</item>
      <item>ELEKTROLUX d.d., Markovići  27/4,51000 Rijeka</item>
      <item>TERMOCOMMERCE d.o.o., Ulica Kneza Branimira 173,10000 Zagreb</item>
      <item>odvjetnik FRANJO ŠEBIJAN, Pavlinska 5,42000 Varaždin</item>
      <item>Odvjetnik Đorđe Perković, Bana jelačića 4,53000 Gospić</item>
      <item>Ljiljana Novaković, Bregi  13A,51211 Matulji</item>
      <item>odvjetnički ured AVDAGIĆ, Kralja Zvonimira 44,22000 Šibenik</item>
      <item>Orlić Nataša, Z. Kučića 9,Rijeka</item>
      <item>KARMEN POUH GALOVIĆ, Lošinjska 20,51000 Rijeka</item>
      <item>Fočić Ankica, Kutnjački put 14,10000 Zagreb</item>
      <item>LUČKA UPRAVA, Riva 1,51000 Rijeka</item>
      <item>ANTUNOVIĆ TA d.o.o., Zagrebačka avenija 100,10000 Zagreb</item>
      <item>Biserka Sklepić, Skokov prilaz 4,10000 Zagreb</item>
      <item>Diana Ropac Kumičić, Drage 5,Rijeka</item>
      <item>KVARNER VIENNA INSURANCE GROUP d.d., Osječka 46,Rijeka</item>
      <item>ZLATKO TAHMAS, Martina Kontuša 6,51000 Rijeka</item>
      <item>ŽELJKA UGARKOVIĆ, Selski odvojak 1,10431 Sveta Nedjelja</item>
      <item>DENIS FRLETA, Branimira Markolvića 5,51000 Rijeka</item>
      <item>Veda Šestan, Slavka Krautzeka 66b,Rijeka</item>
      <item>IVICA KATIĆ, J.-. P. Kamova 85,Rijeka</item>
      <item>LIDIJA SVOBODA KURKA, Drage Gervaisa 21/2,10000 Zagreb</item>
      <item>GRAD ZAGREB, Trg Stjepana Radića 1,10000 Zagreb</item>
      <item>HRVOJE HEĆIMOVIĆ, Pavla Pejačevića 20,31000 Osijek</item>
      <item>Zdenka Dujmović, Drage Gervaisa 21,10000 Zagreb</item>
      <item>odvjetničko društvo BAROVIĆ GAVRANOVIĆ BILIĆ, OIB 57244003002, Boškovićeva 7,10000 Zagreb</item>
      <item>ODVJETNIK BRANIMIR IVEKOVIĆ, Strossmayerov trg 8,10000 Zagreb</item>
      <item>KARMEN KRALJ RAHINOVSKI, Milivoja Presečkog 8,10430 Samobor</item>
      <item>SUZANA JANSKY, Vjekoslava Karasa 6,44000 Sisak</item>
      <item>Maja Krščanski, Josipa Kozarca 4,10431 Sveta Nedjelja</item>
      <item>PLOVPUT d.o.o., OIB 14480721492, Obala Lazareta 1,21000 Split</item>
      <item>ODVJETNIK MARIJA CVITANUŠIĆ, Ilica 134,10000 Zagreb</item>
      <item>KARMEN POUH GALOVIĆ, Lošinjska 20,51000 Rijeka</item>
      <item>Franco Buttignon, Crnčićeva 9,Rijeka</item>
      <item>SANJA BRKIĆ, Braće Cvijića 7,10000 Zagreb</item>
      <item>IRIS PAVLOVIĆ, Ružica Mihić 15,51000 Rijeka</item>
      <item>ARINKA SERŠIĆ, Hegedušićeva 1,51000 Rijeka</item>
      <item>ZRAČNA LUKA ZGREB d.d., OIB 77395415345, Pleso bb,10000 Zagreb</item>
      <item>Igor Mišković, Draga Gervaisa 48,51000 Rijeka</item>
      <item>Zorica Sekulić Petrović, Delnička 2g,31000 Osijek</item>
      <item>Mjarija Bugarin, Josipa Kozarca 2,31216 ANTUNOVAC</item>
      <item>Martina Pezelj, Zagrebačka  cesta 226,10000 Zagreb</item>
      <item>Ana Marija Detelić, Trnsko 9b,10000 Zagreb</item>
      <item>Sandra MARTINIĆ, Hrv. domobrana 73,44000 Sisak</item>
      <item>Željkica Bušljeta, 9. svibnja 9,10430 Samobor</item>
      <item>Petra Bartolić, Pavla  Beluhana 12,10291 Brdovec</item>
      <item>Petra Bartolić, Pavla Beluhana 12,10291 Brdovec</item>
      <item>Mladen Karamarko, Travanjska 20,10000 Zagreb</item>
      <item>HYPO LEASING KROTIEN d.o.o. Podružnica Rijeka, Jadranski trg 4,Rijeka</item>
      <item>Nikolina Subašić, Karabljeva 7,10431 Sveta Nedjelja</item>
      <item>BORIVOJ MITRIĆ, A.Starčevića 4,22000 Šibenik</item>
      <item>ELEKTROLUX d.d., OIB 27171948847, Markovići 27/4,51000 Rijeka</item>
      <item>Agencija za osiguranje radničkih potraživanja, OIB 04323472109, Frankopanska 11,10000 Zagreb</item>
      <item>CENTAR BANKA d.d., Ambruševa 6,10000 Zagreb</item>
      <item>PULA HERCULANEA d.o.o., Trg 1. Istarske brigade 14,PULA 52100</item>
      <item>Odvjetnik Đuro Čubrilo, Škaljanova 9,52100 Pula</item>
      <item>Hypo leasing Kroatien d.o.o., OIB 87064273078, Koranska 16,10000 Zagreb</item>
      <item>UNICREDIT LEASING CROATIA d.o.o., OIB 18736141210, Heinzelova 33,10000 Zagreb</item>
      <item>MIKROFILM d.o.o., A. Mandića 49,52100 Pula</item>
      <item>Odvjetnica MARTINA TONČIĆ BOTA, Teslina 3,10000 Zagreb</item>
      <item>Odvjetničko društvo Rude i partneri, S.Radića 6/II,Šibenik</item>
      <item>odvjetničko društvo Leko i partneri, Mihanovićeva 14,10000 Zagreb</item>
      <item>Banka kovanica d.d., P-Preradovića 29,42000 Varaždin</item>
      <item>Croatia banka d.d., Kvarternikov trg 9,10000 Zagreb</item>
      <item>Podravska banka d.d., OIB 97326283154, Opatička 3,48000 Koprinvica</item>
      <item>Robert Kopajtić, Trpimirova 3,51000 Rijeka</item>
      <item>CANTABILE d.o.o., OIB 07865774959, Gulini 78,22221 Lozovac</item>
      <item>Marina Punat d.o.o., Puntica 7,51521 Punat</item>
      <item>ODVJETNIČKO DRUŠTVO KOS I PARTNERI, Nodilova 1,10000 Zagreb</item>
      <item>Petra Bartolić, Pavla Beluhana 12,10291 Brdovec</item>
      <item>Nikolina Subašić, OIB 76484484333, Karabljeva  7,10431 Sv. NEDJELJA</item>
      <item>BARAJ d.o.o. Rijeka, OIB 39400010860, Kršinićeva  14,51000 Rijeka</item>
      <item>Tomislav Šižgorić, OIB 38389840072, Uvala stupica 3,22236 Žirje</item>
      <item>Branimir Iveković, odvjetnik, Stossmayerov trg 8,10000 Zagreb</item>
      <item>odvjetničko društvo Rude i partneri j.t.d., OIB 51746791608, Stjepana Radića 6/II,22000 Šibenik</item>
      <item>MILAN MUSULIN, AGATIĆEVA 4,51000 Rijeka</item>
      <item>Odvjetniško društvo LEKO  i partneri, Domagojeva 18,10000 Zagreb</item>
      <item>Milan Musulin, Agatićeva 4,51000 Rijeka</item>
      <item>H-ABDUCO društvo s ograničenom odgovornošću za usluge, OIB 13667298928, Slavonska avenija 6A,10000 Zagreb</item>
    </izvorni_sadrzaj>
    <derivirana_varijabla naziv="DomainObject.Predmet.SudioniciListAdressOIB_1">
      <item>MARIN JUREŠA iz RIJEKE, DREŽNIČKA 6,Rijeka</item>
      <item>KRISTIAN PLAZONIĆ, TRG IVANA KOBLERA 2/IV,51000 Rijeka</item>
      <item>ZORAN ROŠIĆ iz RIJEKE, ZAMETSKA 102,Rijeka</item>
      <item>TRANSADRIA d.d. RIJEKA, OIB 47965841018, RIVA BODULI 1,51000 Rijeka</item>
      <item>Zdravko Čupković, OIB 74095088079, Gnambova 2,51000 Rijeka</item>
      <item>HYPO  ALPE  ADRIA  BANK   d.d., Slavonska avenija 6,10000 Zagreb</item>
      <item>Darko Tonžetić, Urinj 2,51221 Kostrena</item>
      <item>Miran Ključariček, Cesta 43. Istarske divizije 75,51211 Mihotići - MATULJI</item>
      <item>Branimir Lepur, Bože Peričića 30,22000 Šibenik</item>
      <item>POREZNA UPRAVA</item>
      <item>ŽDO RIJEKA, 51000 Rijeka</item>
      <item>OPĆINSKO DRŽAVNO ODVJETNIŠTVO, 51000 Rijeka</item>
      <item>Damir Račić, Nalješkovićeva 27,10000 Zagreb</item>
      <item>ZOU VUKIĆ i dr., N.Tesle 9/V,51000 Rijeka</item>
      <item>Odvjetnik IVICA RUŠIN, I. Filipovića 17,51 000 Rijeka</item>
      <item>ZOU VELJKO KNEŽEVIĆ, Ribarska 4,51000 Rijeka</item>
      <item>Partner banka d.d., OIB 71221608291, Vončina 2,10 000 Zagreb</item>
      <item>ELEKTROPRIMORJE RIJEKA, Viktora Cara Emina 2,51000 Rijeka</item>
      <item>HŽ PUTNIČKI PRIJEVOZ d.o.o., Mihanovićeva 20,10000 Zagreb</item>
      <item>ZOU KOZJAK - RENDIĆ, Franjevački trg 11,42000 Varaždin</item>
      <item>Ana Holjar, Ciottina 24,51000 Rijeka</item>
      <item>odvjetnik Žarko Smolčić, Šenoina 18,10000 Zagreb</item>
      <item>Odvjetnik Tomislav Zorić, Avenija Dubrava 116,10000 Zagreb</item>
      <item>ZOU Goran Veljović i dr., Dobrilina 9,52100 Pula</item>
      <item>ODVJETNIČKO DRUŠTVO BAROVIĆ GAVRANOVIĆ BILIĆ, OIB 57244003002, Boškovićeva 7,10000 Zagreb</item>
      <item>BKS BANK d.d. n/r GORANA RAMEŠE, Mljekarski trg 3,51000 Rijeka</item>
      <item>TRANSADRIA d.d. N/R RANKE KOS, Riva Boduli 1,51000 Rijeka</item>
      <item>POREZNA UPRAVA N/R KSENIJE LUŠTICA, 51000 Rijeka</item>
      <item>CROATIA BANKA d.d. N/R SNJEŽANA DRENŠKI, Riva Boduli 1,51000 Rijeka</item>
      <item>LORIS RAK, Zagrebačka 18,51000 Rijeka</item>
      <item>CROATIA ZDRAVSTVENO OSIGURANJE, Miramarska 22,10000 Zagreb</item>
      <item>ODVJETNIK KRISTIJAN ČUJKO, Kralja Tomislava 17,47000 Karlovac</item>
      <item>Milan Šupica, M. Krleže 10,51000 Rijeka</item>
      <item>ZDENKO PASARIĆ, Jure Kaštelana 2,10360 SESVETE</item>
      <item>Višnja Jelenčić, Pionirska 50,Rijeka</item>
      <item>Mirjana Batić, Patačići 22,10000 Zagreb</item>
      <item>JADRAN HOTELI d.d., OIB 45875673150, Strossmayerova 1,51000 Rijeka</item>
      <item>HRVATSKA POŠTA, Jurišićeva 13,10000 Zagreb</item>
      <item>ŠTED BANKA d.d., Slavonska avenija 3,10000 Zagreb</item>
      <item>OTP BANKA d.d., Vukovarska 19,20000 Dubrovnik</item>
      <item>HLB INŽENJERSKI BIRO d.o.o., Riva 20,Rijeka</item>
      <item>HEP OPSKRBA d.o.o., Ulica Grada Vukovara 37,10000 Zagreb</item>
      <item>PULJANKA d.d., OIB 63315096047, Anticova 5,Pula</item>
      <item>Vesna Butina, Crkvena 26,44320 Kutina</item>
      <item>Asančaić Gordana, Milovana Gavazzia 12a,10000 Zagreb</item>
      <item>odvjetničko društvo BORIĆ I PARTNERI d.o.o., Garićgradska 18,10000 Zagreb</item>
      <item>HT HRVATSKI TELEKOM d.d. Sjedište Rijeka, Ciottina 17a,51000 Rijeka</item>
      <item>Bosiljka Zmijalac Kombol, Pulska 20,Rijeka</item>
      <item>ŽDO RIJEKA Građansko upravni odjel, F. Kurelca bb,Rijeka</item>
      <item>ZAGREBAČKI HOLDING d.o.o., Jankomir 25,10000 Zagreb</item>
      <item>ELEKTROLUX d.d., Markovići  27/4,51000 Rijeka</item>
      <item>TERMOCOMMERCE d.o.o., Ulica Kneza Branimira 173,10000 Zagreb</item>
      <item>odvjetnik FRANJO ŠEBIJAN, Pavlinska 5,42000 Varaždin</item>
      <item>Odvjetnik Đorđe Perković, Bana jelačića 4,53000 Gospić</item>
      <item>Ljiljana Novaković, Bregi  13A,51211 Matulji</item>
      <item>odvjetnički ured AVDAGIĆ, Kralja Zvonimira 44,22000 Šibenik</item>
      <item>Orlić Nataša, Z. Kučića 9,Rijeka</item>
      <item>KARMEN POUH GALOVIĆ, Lošinjska 20,51000 Rijeka</item>
      <item>Fočić Ankica, Kutnjački put 14,10000 Zagreb</item>
      <item>LUČKA UPRAVA, Riva 1,51000 Rijeka</item>
      <item>ANTUNOVIĆ TA d.o.o., Zagrebačka avenija 100,10000 Zagreb</item>
      <item>Biserka Sklepić, Skokov prilaz 4,10000 Zagreb</item>
      <item>Diana Ropac Kumičić, Drage 5,Rijeka</item>
      <item>KVARNER VIENNA INSURANCE GROUP d.d., Osječka 46,Rijeka</item>
      <item>ZLATKO TAHMAS, Martina Kontuša 6,51000 Rijeka</item>
      <item>ŽELJKA UGARKOVIĆ, Selski odvojak 1,10431 Sveta Nedjelja</item>
      <item>DENIS FRLETA, Branimira Markolvića 5,51000 Rijeka</item>
      <item>Veda Šestan, Slavka Krautzeka 66b,Rijeka</item>
      <item>IVICA KATIĆ, J.-. P. Kamova 85,Rijeka</item>
      <item>LIDIJA SVOBODA KURKA, Drage Gervaisa 21/2,10000 Zagreb</item>
      <item>GRAD ZAGREB, Trg Stjepana Radića 1,10000 Zagreb</item>
      <item>HRVOJE HEĆIMOVIĆ, Pavla Pejačevića 20,31000 Osijek</item>
      <item>Zdenka Dujmović, Drage Gervaisa 21,10000 Zagreb</item>
      <item>odvjetničko društvo BAROVIĆ GAVRANOVIĆ BILIĆ, OIB 57244003002, Boškovićeva 7,10000 Zagreb</item>
      <item>ODVJETNIK BRANIMIR IVEKOVIĆ, Strossmayerov trg 8,10000 Zagreb</item>
      <item>KARMEN KRALJ RAHINOVSKI, Milivoja Presečkog 8,10430 Samobor</item>
      <item>SUZANA JANSKY, Vjekoslava Karasa 6,44000 Sisak</item>
      <item>Maja Krščanski, Josipa Kozarca 4,10431 Sveta Nedjelja</item>
      <item>PLOVPUT d.o.o., OIB 14480721492, Obala Lazareta 1,21000 Split</item>
      <item>ODVJETNIK MARIJA CVITANUŠIĆ, Ilica 134,10000 Zagreb</item>
      <item>KARMEN POUH GALOVIĆ, Lošinjska 20,51000 Rijeka</item>
      <item>Franco Buttignon, Crnčićeva 9,Rijeka</item>
      <item>SANJA BRKIĆ, Braće Cvijića 7,10000 Zagreb</item>
      <item>IRIS PAVLOVIĆ, Ružica Mihić 15,51000 Rijeka</item>
      <item>ARINKA SERŠIĆ, Hegedušićeva 1,51000 Rijeka</item>
      <item>ZRAČNA LUKA ZGREB d.d., OIB 77395415345, Pleso bb,10000 Zagreb</item>
      <item>Igor Mišković, Draga Gervaisa 48,51000 Rijeka</item>
      <item>Zorica Sekulić Petrović, Delnička 2g,31000 Osijek</item>
      <item>Mjarija Bugarin, Josipa Kozarca 2,31216 ANTUNOVAC</item>
      <item>Martina Pezelj, Zagrebačka  cesta 226,10000 Zagreb</item>
      <item>Ana Marija Detelić, Trnsko 9b,10000 Zagreb</item>
      <item>Sandra MARTINIĆ, Hrv. domobrana 73,44000 Sisak</item>
      <item>Željkica Bušljeta, 9. svibnja 9,10430 Samobor</item>
      <item>Petra Bartolić, Pavla  Beluhana 12,10291 Brdovec</item>
      <item>Petra Bartolić, Pavla Beluhana 12,10291 Brdovec</item>
      <item>Mladen Karamarko, Travanjska 20,10000 Zagreb</item>
      <item>HYPO LEASING KROTIEN d.o.o. Podružnica Rijeka, Jadranski trg 4,Rijeka</item>
      <item>Nikolina Subašić, Karabljeva 7,10431 Sveta Nedjelja</item>
      <item>BORIVOJ MITRIĆ, A.Starčevića 4,22000 Šibenik</item>
      <item>ELEKTROLUX d.d., OIB 27171948847, Markovići 27/4,51000 Rijeka</item>
      <item>Agencija za osiguranje radničkih potraživanja, OIB 04323472109, Frankopanska 11,10000 Zagreb</item>
      <item>CENTAR BANKA d.d., Ambruševa 6,10000 Zagreb</item>
      <item>PULA HERCULANEA d.o.o., Trg 1. Istarske brigade 14,PULA 52100</item>
      <item>Odvjetnik Đuro Čubrilo, Škaljanova 9,52100 Pula</item>
      <item>Hypo leasing Kroatien d.o.o., OIB 87064273078, Koranska 16,10000 Zagreb</item>
      <item>UNICREDIT LEASING CROATIA d.o.o., OIB 18736141210, Heinzelova 33,10000 Zagreb</item>
      <item>MIKROFILM d.o.o., A. Mandića 49,52100 Pula</item>
      <item>Odvjetnica MARTINA TONČIĆ BOTA, Teslina 3,10000 Zagreb</item>
      <item>Odvjetničko društvo Rude i partneri, S.Radića 6/II,Šibenik</item>
      <item>odvjetničko društvo Leko i partneri, Mihanovićeva 14,10000 Zagreb</item>
      <item>Banka kovanica d.d., P-Preradovića 29,42000 Varaždin</item>
      <item>Croatia banka d.d., Kvarternikov trg 9,10000 Zagreb</item>
      <item>Podravska banka d.d., OIB 97326283154, Opatička 3,48000 Koprinvica</item>
      <item>Robert Kopajtić, Trpimirova 3,51000 Rijeka</item>
      <item>CANTABILE d.o.o., OIB 07865774959, Gulini 78,22221 Lozovac</item>
      <item>Marina Punat d.o.o., Puntica 7,51521 Punat</item>
      <item>ODVJETNIČKO DRUŠTVO KOS I PARTNERI, Nodilova 1,10000 Zagreb</item>
      <item>Petra Bartolić, Pavla Beluhana 12,10291 Brdovec</item>
      <item>Nikolina Subašić, OIB 76484484333, Karabljeva  7,10431 Sv. NEDJELJA</item>
      <item>BARAJ d.o.o. Rijeka, OIB 39400010860, Kršinićeva  14,51000 Rijeka</item>
      <item>Tomislav Šižgorić, OIB 38389840072, Uvala stupica 3,22236 Žirje</item>
      <item>Branimir Iveković, odvjetnik, Stossmayerov trg 8,10000 Zagreb</item>
      <item>odvjetničko društvo Rude i partneri j.t.d., OIB 51746791608, Stjepana Radića 6/II,22000 Šibenik</item>
      <item>MILAN MUSULIN, AGATIĆEVA 4,51000 Rijeka</item>
      <item>Odvjetniško društvo LEKO  i partneri, Domagojeva 18,10000 Zagreb</item>
      <item>Milan Musulin, Agatićeva 4,51000 Rijeka</item>
      <item>H-ABDUCO društvo s ograničenom odgovornošću za usluge, OIB 13667298928, Slavonska avenija 6A,10000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null</item>
      <item>, OIB null</item>
      <item>, OIB 47965841018</item>
      <item>, OIB 74095088079</item>
      <item>, OIB null</item>
      <item>, OIB null</item>
      <item>, OIB null</item>
      <item>, OIB null</item>
      <item>, OIB null</item>
      <item>, OIB null</item>
      <item>, OIB null</item>
      <item>, OIB null</item>
      <item>, OIB null</item>
      <item>, OIB null</item>
      <item>, OIB null</item>
      <item>, OIB 71221608291</item>
      <item>, OIB null</item>
      <item>, OIB null</item>
      <item>, OIB null</item>
      <item>, OIB null</item>
      <item>, OIB null</item>
      <item>, OIB null</item>
      <item>, OIB null</item>
      <item>, OIB 57244003002</item>
      <item>, OIB null</item>
      <item>, OIB null</item>
      <item>, OIB null</item>
      <item>, OIB null</item>
      <item>, OIB null</item>
      <item>, OIB null</item>
      <item>, OIB null</item>
      <item>, OIB null</item>
      <item>, OIB null</item>
      <item>, OIB null</item>
      <item>, OIB null</item>
      <item>, OIB 45875673150</item>
      <item>, OIB null</item>
      <item>, OIB null</item>
      <item>, OIB null</item>
      <item>, OIB null</item>
      <item>, OIB null</item>
      <item>, OIB 63315096047</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57244003002</item>
      <item>, OIB null</item>
      <item>, OIB null</item>
      <item>, OIB null</item>
      <item>, OIB null</item>
      <item>, OIB 14480721492</item>
      <item>, OIB null</item>
      <item>, OIB null</item>
      <item>, OIB null</item>
      <item>, OIB null</item>
      <item>, OIB null</item>
      <item>, OIB null</item>
      <item>, OIB 77395415345</item>
      <item>, OIB null</item>
      <item>, OIB null</item>
      <item>, OIB null</item>
      <item>, OIB null</item>
      <item>, OIB null</item>
      <item>, OIB null</item>
      <item>, OIB null</item>
      <item>, OIB null</item>
      <item>, OIB null</item>
      <item>, OIB null</item>
      <item>, OIB null</item>
      <item>, OIB null</item>
      <item>, OIB null</item>
      <item>, OIB 27171948847</item>
      <item>, OIB 04323472109</item>
      <item>, OIB null</item>
      <item>, OIB null</item>
      <item>, OIB null</item>
      <item>, OIB 87064273078</item>
      <item>, OIB 18736141210</item>
      <item>, OIB null</item>
      <item>, OIB null</item>
      <item>, OIB null</item>
      <item>, OIB null</item>
      <item>, OIB null</item>
      <item>, OIB null</item>
      <item>, OIB 97326283154</item>
      <item>, OIB null</item>
      <item>, OIB 07865774959</item>
      <item>, OIB null</item>
      <item>, OIB null</item>
      <item>, OIB null</item>
      <item>, OIB 76484484333</item>
      <item>, OIB 39400010860</item>
      <item>, OIB 38389840072</item>
      <item>, OIB null</item>
      <item>, OIB 51746791608</item>
      <item>, OIB null</item>
      <item>, OIB null</item>
      <item>, OIB null</item>
      <item>, OIB 13667298928</item>
    </izvorni_sadrzaj>
    <derivirana_varijabla naziv="DomainObject.Predmet.SudioniciListNazivOIB_1">
      <item>, OIB null</item>
      <item>, OIB null</item>
      <item>, OIB null</item>
      <item>, OIB 47965841018</item>
      <item>, OIB 74095088079</item>
      <item>, OIB null</item>
      <item>, OIB null</item>
      <item>, OIB null</item>
      <item>, OIB null</item>
      <item>, OIB null</item>
      <item>, OIB null</item>
      <item>, OIB null</item>
      <item>, OIB null</item>
      <item>, OIB null</item>
      <item>, OIB null</item>
      <item>, OIB null</item>
      <item>, OIB 71221608291</item>
      <item>, OIB null</item>
      <item>, OIB null</item>
      <item>, OIB null</item>
      <item>, OIB null</item>
      <item>, OIB null</item>
      <item>, OIB null</item>
      <item>, OIB null</item>
      <item>, OIB 57244003002</item>
      <item>, OIB null</item>
      <item>, OIB null</item>
      <item>, OIB null</item>
      <item>, OIB null</item>
      <item>, OIB null</item>
      <item>, OIB null</item>
      <item>, OIB null</item>
      <item>, OIB null</item>
      <item>, OIB null</item>
      <item>, OIB null</item>
      <item>, OIB null</item>
      <item>, OIB 45875673150</item>
      <item>, OIB null</item>
      <item>, OIB null</item>
      <item>, OIB null</item>
      <item>, OIB null</item>
      <item>, OIB null</item>
      <item>, OIB 63315096047</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57244003002</item>
      <item>, OIB null</item>
      <item>, OIB null</item>
      <item>, OIB null</item>
      <item>, OIB null</item>
      <item>, OIB 14480721492</item>
      <item>, OIB null</item>
      <item>, OIB null</item>
      <item>, OIB null</item>
      <item>, OIB null</item>
      <item>, OIB null</item>
      <item>, OIB null</item>
      <item>, OIB 77395415345</item>
      <item>, OIB null</item>
      <item>, OIB null</item>
      <item>, OIB null</item>
      <item>, OIB null</item>
      <item>, OIB null</item>
      <item>, OIB null</item>
      <item>, OIB null</item>
      <item>, OIB null</item>
      <item>, OIB null</item>
      <item>, OIB null</item>
      <item>, OIB null</item>
      <item>, OIB null</item>
      <item>, OIB null</item>
      <item>, OIB 27171948847</item>
      <item>, OIB 04323472109</item>
      <item>, OIB null</item>
      <item>, OIB null</item>
      <item>, OIB null</item>
      <item>, OIB 87064273078</item>
      <item>, OIB 18736141210</item>
      <item>, OIB null</item>
      <item>, OIB null</item>
      <item>, OIB null</item>
      <item>, OIB null</item>
      <item>, OIB null</item>
      <item>, OIB null</item>
      <item>, OIB 97326283154</item>
      <item>, OIB null</item>
      <item>, OIB 07865774959</item>
      <item>, OIB null</item>
      <item>, OIB null</item>
      <item>, OIB null</item>
      <item>, OIB 76484484333</item>
      <item>, OIB 39400010860</item>
      <item>, OIB 38389840072</item>
      <item>, OIB null</item>
      <item>, OIB 51746791608</item>
      <item>, OIB null</item>
      <item>, OIB null</item>
      <item>, OIB null</item>
      <item>, OIB 13667298928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Čupković, OIB 74095088079, Gnambova 2/III Rijeka</item>
    </izvorni_sadrzaj>
    <derivirana_varijabla naziv="DomainObject.Predmet.StecajniUpraviteljiListAddressOIB_1">
      <item>Zdravko Čupković, OIB 74095088079, Gnambova 2/III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3</properties:Pages>
  <properties:Words>1067</properties:Words>
  <properties:Characters>5498</properties:Characters>
  <properties:Lines>125</properties:Lines>
  <properties:Paragraphs>31</properties:Paragraphs>
  <properties:TotalTime>8</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Temeljem članka 55 stavak 2 Stečajnog zakona stečajni sudac donosi</vt:lpstr>
      <vt:lpstr>Temeljem članka 55 stavak 2 Stečajnog zakona stečajni sudac donosi </vt:lpstr>
    </vt:vector>
  </properties:TitlesOfParts>
  <properties:LinksUpToDate>false</properties:LinksUpToDate>
  <properties:CharactersWithSpaces>6674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2017-01-25T12:16:00Z</dcterms:created>
  <dc:creator>ministarstvo pravosuđa rh</dc:creator>
  <cp:lastModifiedBy>Tanja Fidel</cp:lastModifiedBy>
  <cp:lastPrinted>2017-01-25T12:23:00Z</cp:lastPrinted>
  <dcterms:modified xmlns:xsi="http://www.w3.org/2001/XMLSchema-instance" xsi:type="dcterms:W3CDTF">2017-01-25T12:30:00Z</dcterms:modified>
  <cp:revision>4</cp:revision>
  <dc:title>Temeljem članka 55 stavak 2 Stečajnog zakona stečajni sudac donosi</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St-505/2011-977 / Odluka - Rješenje - dosuda</vt:lpwstr>
  </prop:property>
  <prop:property name="CC_coloring" pid="4" fmtid="{D5CDD505-2E9C-101B-9397-08002B2CF9AE}">
    <vt:bool>true</vt:bool>
  </prop:property>
  <prop:property name="BrojStranica" pid="5" fmtid="{D5CDD505-2E9C-101B-9397-08002B2CF9AE}">
    <vt:i4>3</vt:i4>
  </prop:property>
</prop:Properties>
</file>