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65df" w14:paraId="d7b65d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D7F91">
        <w:rPr>
          <w:rFonts w:hAnsi="Times New Roman" w:ascii="Times New Roman"/>
          <w:lang w:val="hr-HR"/>
        </w:rPr>
        <w:t>1400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A523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D7F91">
        <w:rPr>
          <w:rFonts w:hAnsi="Times New Roman" w:ascii="Times New Roman"/>
          <w:szCs w:val="24"/>
          <w:lang w:val="hr-HR"/>
        </w:rPr>
        <w:t>UDRUGA HRVATSKIH BRANITELJA OBOLJELIH OD PTSP-a I NJIHOVIH OBITELJI FENIKS, Kaštel Lukšić, Cesta dr. F. Tuđmana 0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DD7F91">
        <w:rPr>
          <w:rFonts w:hAnsi="Times New Roman" w:ascii="Times New Roman"/>
          <w:szCs w:val="24"/>
          <w:lang w:val="hr-HR"/>
        </w:rPr>
        <w:t>22686663883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DD7F91" w:rsidRPr="00DD7F91">
        <w:rPr>
          <w:rFonts w:hAnsi="Times New Roman" w:ascii="Times New Roman"/>
          <w:szCs w:val="24"/>
          <w:lang w:val="en-GB"/>
        </w:rPr>
        <w:t xml:space="preserve">UDRUGA HRVATSKIH BRANITELJA OBOLJELIH OD PTSP-a I NJIHOVIH OBITELJI FENIKS, </w:t>
      </w:r>
      <w:proofErr w:type="spellStart"/>
      <w:r w:rsidR="00DD7F91" w:rsidRPr="00DD7F91">
        <w:rPr>
          <w:rFonts w:hAnsi="Times New Roman" w:ascii="Times New Roman"/>
          <w:szCs w:val="24"/>
          <w:lang w:val="en-GB"/>
        </w:rPr>
        <w:t>Kaštel</w:t>
      </w:r>
      <w:proofErr w:type="spellEnd"/>
      <w:r w:rsidR="00DD7F91" w:rsidRPr="00DD7F9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D7F91" w:rsidRPr="00DD7F91">
        <w:rPr>
          <w:rFonts w:hAnsi="Times New Roman" w:ascii="Times New Roman"/>
          <w:szCs w:val="24"/>
          <w:lang w:val="en-GB"/>
        </w:rPr>
        <w:t>Lukšić</w:t>
      </w:r>
      <w:proofErr w:type="spellEnd"/>
      <w:r w:rsidR="00DD7F91" w:rsidRPr="00DD7F9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D7F91" w:rsidRPr="00DD7F91">
        <w:rPr>
          <w:rFonts w:hAnsi="Times New Roman" w:ascii="Times New Roman"/>
          <w:szCs w:val="24"/>
          <w:lang w:val="en-GB"/>
        </w:rPr>
        <w:t>Cesta</w:t>
      </w:r>
      <w:proofErr w:type="spellEnd"/>
      <w:r w:rsidR="00DD7F91" w:rsidRPr="00DD7F91">
        <w:rPr>
          <w:rFonts w:hAnsi="Times New Roman" w:ascii="Times New Roman"/>
          <w:szCs w:val="24"/>
          <w:lang w:val="en-GB"/>
        </w:rPr>
        <w:t xml:space="preserve"> dr. F. </w:t>
      </w:r>
      <w:proofErr w:type="spellStart"/>
      <w:r w:rsidR="00DD7F91" w:rsidRPr="00DD7F91">
        <w:rPr>
          <w:rFonts w:hAnsi="Times New Roman" w:ascii="Times New Roman"/>
          <w:szCs w:val="24"/>
          <w:lang w:val="en-GB"/>
        </w:rPr>
        <w:t>Tuđmana</w:t>
      </w:r>
      <w:proofErr w:type="spellEnd"/>
      <w:r w:rsidR="00DD7F91" w:rsidRPr="00DD7F91">
        <w:rPr>
          <w:rFonts w:hAnsi="Times New Roman" w:ascii="Times New Roman"/>
          <w:szCs w:val="24"/>
          <w:lang w:val="en-GB"/>
        </w:rPr>
        <w:t xml:space="preserve"> 0, OIB: 22686663883</w:t>
      </w:r>
      <w:r w:rsidR="00DD7F9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403F30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403F30">
        <w:rPr>
          <w:rFonts w:hAnsi="Times New Roman" w:ascii="Times New Roman"/>
          <w:szCs w:val="24"/>
          <w:highlight w:val="green"/>
        </w:rPr>
        <w:t>20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403F3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403F30" w:rsidRPr="00403F30">
        <w:rPr>
          <w:rFonts w:hAnsi="Times New Roman" w:ascii="Times New Roman"/>
        </w:rPr>
        <w:t xml:space="preserve">Ivan </w:t>
      </w:r>
      <w:proofErr w:type="spellStart"/>
      <w:r w:rsidR="00403F30" w:rsidRPr="00403F30">
        <w:rPr>
          <w:rFonts w:hAnsi="Times New Roman" w:ascii="Times New Roman"/>
        </w:rPr>
        <w:t>Gjurašić</w:t>
      </w:r>
      <w:proofErr w:type="spellEnd"/>
      <w:r w:rsidR="00403F30" w:rsidRPr="00403F30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5B48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D7F91" w:rsidRPr="00DD7F91">
        <w:rPr>
          <w:rFonts w:hAnsi="Times New Roman" w:ascii="Times New Roman"/>
          <w:szCs w:val="24"/>
        </w:rPr>
        <w:t xml:space="preserve">UDRUGA HRVATSKIH BRANITELJA OBOLJELIH OD PTSP-a I NJIHOVIH OBITELJI FENIKS, </w:t>
      </w:r>
      <w:proofErr w:type="spellStart"/>
      <w:r w:rsidR="00DD7F91" w:rsidRPr="00DD7F91">
        <w:rPr>
          <w:rFonts w:hAnsi="Times New Roman" w:ascii="Times New Roman"/>
          <w:szCs w:val="24"/>
        </w:rPr>
        <w:t>Kaštel</w:t>
      </w:r>
      <w:proofErr w:type="spellEnd"/>
      <w:r w:rsidR="00DD7F91" w:rsidRPr="00DD7F91">
        <w:rPr>
          <w:rFonts w:hAnsi="Times New Roman" w:ascii="Times New Roman"/>
          <w:szCs w:val="24"/>
        </w:rPr>
        <w:t xml:space="preserve"> </w:t>
      </w:r>
      <w:proofErr w:type="spellStart"/>
      <w:r w:rsidR="00DD7F91" w:rsidRPr="00DD7F91">
        <w:rPr>
          <w:rFonts w:hAnsi="Times New Roman" w:ascii="Times New Roman"/>
          <w:szCs w:val="24"/>
        </w:rPr>
        <w:t>Lukšić</w:t>
      </w:r>
      <w:proofErr w:type="spellEnd"/>
      <w:r w:rsidR="00DD7F91" w:rsidRPr="00DD7F91">
        <w:rPr>
          <w:rFonts w:hAnsi="Times New Roman" w:ascii="Times New Roman"/>
          <w:szCs w:val="24"/>
        </w:rPr>
        <w:t xml:space="preserve">, </w:t>
      </w:r>
      <w:proofErr w:type="spellStart"/>
      <w:r w:rsidR="00DD7F91" w:rsidRPr="00DD7F91">
        <w:rPr>
          <w:rFonts w:hAnsi="Times New Roman" w:ascii="Times New Roman"/>
          <w:szCs w:val="24"/>
        </w:rPr>
        <w:t>Cesta</w:t>
      </w:r>
      <w:proofErr w:type="spellEnd"/>
      <w:r w:rsidR="00DD7F91" w:rsidRPr="00DD7F91">
        <w:rPr>
          <w:rFonts w:hAnsi="Times New Roman" w:ascii="Times New Roman"/>
          <w:szCs w:val="24"/>
        </w:rPr>
        <w:t xml:space="preserve"> dr. F. </w:t>
      </w:r>
      <w:proofErr w:type="spellStart"/>
      <w:r w:rsidR="00DD7F91" w:rsidRPr="00DD7F91">
        <w:rPr>
          <w:rFonts w:hAnsi="Times New Roman" w:ascii="Times New Roman"/>
          <w:szCs w:val="24"/>
        </w:rPr>
        <w:t>Tuđmana</w:t>
      </w:r>
      <w:proofErr w:type="spellEnd"/>
      <w:r w:rsidR="00DD7F91" w:rsidRPr="00DD7F91">
        <w:rPr>
          <w:rFonts w:hAnsi="Times New Roman" w:ascii="Times New Roman"/>
          <w:szCs w:val="24"/>
        </w:rPr>
        <w:t xml:space="preserve"> 0, OIB: 22686663883.</w:t>
      </w:r>
      <w:r w:rsidR="00DD7F91">
        <w:rPr>
          <w:rFonts w:hAnsi="Times New Roman" w:ascii="Times New Roman"/>
          <w:szCs w:val="24"/>
        </w:rPr>
        <w:t xml:space="preserve"> </w:t>
      </w:r>
    </w:p>
    <w:p w:rsidRDefault="00DD7F91" w:rsidP="00E808B6" w:rsidR="00DD7F91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142C7E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5329EF">
        <w:rPr>
          <w:rFonts w:hAnsi="Times New Roman" w:ascii="Times New Roman"/>
          <w:lang w:val="hr-HR"/>
        </w:rPr>
        <w:lastRenderedPageBreak/>
        <w:t>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R</w:t>
      </w:r>
      <w:r w:rsidR="003D1F79" w:rsidRPr="003D1F79">
        <w:rPr>
          <w:rFonts w:hAnsi="Times New Roman" w:ascii="Times New Roman"/>
          <w:szCs w:val="24"/>
          <w:lang w:val="hr-HR"/>
        </w:rPr>
        <w:t xml:space="preserve">egistar </w:t>
      </w:r>
      <w:r>
        <w:rPr>
          <w:rFonts w:hAnsi="Times New Roman" w:ascii="Times New Roman"/>
          <w:szCs w:val="24"/>
          <w:lang w:val="hr-HR"/>
        </w:rPr>
        <w:t xml:space="preserve">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03F30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B54F6"/>
    <w:rsid w:val="00BF4E5C"/>
    <w:rsid w:val="00C80EE2"/>
    <w:rsid w:val="00CC2C8B"/>
    <w:rsid w:val="00CE7306"/>
    <w:rsid w:val="00D1241A"/>
    <w:rsid w:val="00D33F75"/>
    <w:rsid w:val="00D34C65"/>
    <w:rsid w:val="00D34EE9"/>
    <w:rsid w:val="00D37788"/>
    <w:rsid w:val="00D52BCD"/>
    <w:rsid w:val="00D62B99"/>
    <w:rsid w:val="00D67350"/>
    <w:rsid w:val="00D97EE9"/>
    <w:rsid w:val="00DA760B"/>
    <w:rsid w:val="00DD67A1"/>
    <w:rsid w:val="00DD7F9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C6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5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4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C6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5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4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OBOLJELIH OD PTSP-a I NJIHOVIH OBITELJI "FENIKS"</izvorni_sadrzaj>
    <derivirana_varijabla naziv="DomainObject.Predmet.ProtustrankaFormated_1">  UDRUGA HRVATSKIH BRANITELJA OBOLJELIH OD PTSP-a I NJIHOVIH OBITELJI "FENIKS"</derivirana_varijabla>
  </DomainObject.Predmet.ProtustrankaFormated>
  <DomainObject.Predmet.ProtustrankaFormatedOIB>
    <izvorni_sadrzaj>  UDRUGA HRVATSKIH BRANITELJA OBOLJELIH OD PTSP-a I NJIHOVIH OBITELJI "FENIKS", OIB 22686663883</izvorni_sadrzaj>
    <derivirana_varijabla naziv="DomainObject.Predmet.ProtustrankaFormatedOIB_1">  UDRUGA HRVATSKIH BRANITELJA OBOLJELIH OD PTSP-a I NJIHOVIH OBITELJI "FENIKS", OIB 22686663883</derivirana_varijabla>
  </DomainObject.Predmet.ProtustrankaFormatedOIB>
  <DomainObject.Predmet.ProtustrankaFormatedWithAdress>
    <izvorni_sadrzaj> UDRUGA HRVATSKIH BRANITELJA OBOLJELIH OD PTSP-a I NJIHOVIH OBITELJI "FENIKS", Cesta dr. F. Tuđmana 0bb, 21214 Kaštel Lukšić</izvorni_sadrzaj>
    <derivirana_varijabla naziv="DomainObject.Predmet.ProtustrankaFormatedWithAdress_1"> UDRUGA HRVATSKIH BRANITELJA OBOLJELIH OD PTSP-a I NJIHOVIH OBITELJI "FENIKS", Cesta dr. F. Tuđmana 0bb, 21214 Kaštel Lukšić</derivirana_varijabla>
  </DomainObject.Predmet.ProtustrankaFormatedWithAdress>
  <DomainObject.Predmet.ProtustrankaFormatedWithAdressOIB>
    <izvorni_sadrzaj> UDRUGA HRVATSKIH BRANITELJA OBOLJELIH OD PTSP-a I NJIHOVIH OBITELJI "FENIKS", OIB 22686663883, Cesta dr. F. Tuđmana 0bb, 21214 Kaštel Lukšić</izvorni_sadrzaj>
    <derivirana_varijabla naziv="DomainObject.Predmet.ProtustrankaFormatedWithAdressOIB_1"> UDRUGA HRVATSKIH BRANITELJA OBOLJELIH OD PTSP-a I NJIHOVIH OBITELJI "FENIKS", OIB 22686663883, Cesta dr. F. Tuđmana 0bb, 21214 Kaštel Lukšić</derivirana_varijabla>
  </DomainObject.Predmet.ProtustrankaFormatedWithAdressOIB>
  <DomainObject.Predmet.ProtustrankaWithAdress>
    <izvorni_sadrzaj>UDRUGA HRVATSKIH BRANITELJA OBOLJELIH OD PTSP-a I NJIHOVIH OBITELJI "FENIKS" Cesta dr. F. Tuđmana 0bb, 21214 Kaštel Lukšić</izvorni_sadrzaj>
    <derivirana_varijabla naziv="DomainObject.Predmet.ProtustrankaWithAdress_1">UDRUGA HRVATSKIH BRANITELJA OBOLJELIH OD PTSP-a I NJIHOVIH OBITELJI "FENIKS" Cesta dr. F. Tuđmana 0bb, 21214 Kaštel Lukšić</derivirana_varijabla>
  </DomainObject.Predmet.ProtustrankaWithAdress>
  <DomainObject.Predmet.ProtustrankaWithAdressOIB>
    <izvorni_sadrzaj>UDRUGA HRVATSKIH BRANITELJA OBOLJELIH OD PTSP-a I NJIHOVIH OBITELJI "FENIKS", OIB 22686663883, Cesta dr. F. Tuđmana 0bb, 21214 Kaštel Lukšić</izvorni_sadrzaj>
    <derivirana_varijabla naziv="DomainObject.Predmet.ProtustrankaWithAdressOIB_1">UDRUGA HRVATSKIH BRANITELJA OBOLJELIH OD PTSP-a I NJIHOVIH OBITELJI "FENIKS", OIB 22686663883, Cesta dr. F. Tuđmana 0bb, 21214 Kaštel Lukšić</derivirana_varijabla>
  </DomainObject.Predmet.ProtustrankaWithAdressOIB>
  <DomainObject.Predmet.ProtustrankaNazivFormated>
    <izvorni_sadrzaj>UDRUGA HRVATSKIH BRANITELJA OBOLJELIH OD PTSP-a I NJIHOVIH OBITELJI "FENIKS"</izvorni_sadrzaj>
    <derivirana_varijabla naziv="DomainObject.Predmet.ProtustrankaNazivFormated_1">UDRUGA HRVATSKIH BRANITELJA OBOLJELIH OD PTSP-a I NJIHOVIH OBITELJI "FENIKS"</derivirana_varijabla>
  </DomainObject.Predmet.ProtustrankaNazivFormated>
  <DomainObject.Predmet.ProtustrankaNazivFormatedOIB>
    <izvorni_sadrzaj>UDRUGA HRVATSKIH BRANITELJA OBOLJELIH OD PTSP-a I NJIHOVIH OBITELJI "FENIKS", OIB 22686663883</izvorni_sadrzaj>
    <derivirana_varijabla naziv="DomainObject.Predmet.ProtustrankaNazivFormatedOIB_1">UDRUGA HRVATSKIH BRANITELJA OBOLJELIH OD PTSP-a I NJIHOVIH OBITELJI "FENIKS", OIB 22686663883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9781.11</izvorni_sadrzaj>
    <derivirana_varijabla naziv="DomainObject.Predmet.TrenutnaVrijednost_1">9781.11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BRANITELJA OBOLJELIH OD PTSP-a I NJIHOVIH OBITELJI "FENIKS"</item>
    </izvorni_sadrzaj>
    <derivirana_varijabla naziv="DomainObject.Predmet.ProtuStrankaListFormated_1">
      <item>UDRUGA HRVATSKIH BRANITELJA OBOLJELIH OD PTSP-a I NJIHOVIH OBITELJI "FENIKS"</item>
    </derivirana_varijabla>
  </DomainObject.Predmet.ProtuStrankaListFormated>
  <DomainObject.Predmet.ProtuStrankaListFormatedOIB>
    <izvorni_sadrzaj>
      <item>UDRUGA HRVATSKIH BRANITELJA OBOLJELIH OD PTSP-a I NJIHOVIH OBITELJI "FENIKS", OIB 22686663883</item>
    </izvorni_sadrzaj>
    <derivirana_varijabla naziv="DomainObject.Predmet.ProtuStrankaListFormatedOIB_1">
      <item>UDRUGA HRVATSKIH BRANITELJA OBOLJELIH OD PTSP-a I NJIHOVIH OBITELJI "FENIKS", OIB 22686663883</item>
    </derivirana_varijabla>
  </DomainObject.Predmet.ProtuStrankaListFormatedOIB>
  <DomainObject.Predmet.ProtuStrankaListFormatedWithAdress>
    <izvorni_sadrzaj>
      <item>UDRUGA HRVATSKIH BRANITELJA OBOLJELIH OD PTSP-a I NJIHOVIH OBITELJI "FENIKS", Cesta dr. F. Tuđmana 0bb, 21214 Kaštel Lukšić</item>
    </izvorni_sadrzaj>
    <derivirana_varijabla naziv="DomainObject.Predmet.ProtuStrankaListFormatedWithAdress_1">
      <item>UDRUGA HRVATSKIH BRANITELJA OBOLJELIH OD PTSP-a I NJIHOVIH OBITELJI "FENIKS", Cesta dr. F. Tuđmana 0bb, 21214 Kaštel Lukšić</item>
    </derivirana_varijabla>
  </DomainObject.Predmet.ProtuStrankaListFormatedWithAdress>
  <DomainObject.Predmet.ProtuStrankaListFormatedWithAdressOIB>
    <izvorni_sadrzaj>
      <item>UDRUGA HRVATSKIH BRANITELJA OBOLJELIH OD PTSP-a I NJIHOVIH OBITELJI "FENIKS", OIB 22686663883, Cesta dr. F. Tuđmana 0bb, 21214 Kaštel Lukšić</item>
    </izvorni_sadrzaj>
    <derivirana_varijabla naziv="DomainObject.Predmet.ProtuStrankaListFormatedWithAdressOIB_1">
      <item>UDRUGA HRVATSKIH BRANITELJA OBOLJELIH OD PTSP-a I NJIHOVIH OBITELJI "FENIKS", OIB 22686663883, Cesta dr. F. Tuđmana 0bb, 21214 Kaštel Lukšić</item>
    </derivirana_varijabla>
  </DomainObject.Predmet.ProtuStrankaListFormatedWithAdressOIB>
  <DomainObject.Predmet.ProtuStrankaListNazivFormated>
    <izvorni_sadrzaj>
      <item>UDRUGA HRVATSKIH BRANITELJA OBOLJELIH OD PTSP-a I NJIHOVIH OBITELJI "FENIKS"</item>
    </izvorni_sadrzaj>
    <derivirana_varijabla naziv="DomainObject.Predmet.ProtuStrankaListNazivFormated_1">
      <item>UDRUGA HRVATSKIH BRANITELJA OBOLJELIH OD PTSP-a I NJIHOVIH OBITELJI "FENIKS"</item>
    </derivirana_varijabla>
  </DomainObject.Predmet.ProtuStrankaListNazivFormated>
  <DomainObject.Predmet.ProtuStrankaListNazivFormatedOIB>
    <izvorni_sadrzaj>
      <item>UDRUGA HRVATSKIH BRANITELJA OBOLJELIH OD PTSP-a I NJIHOVIH OBITELJI "FENIKS", OIB 22686663883</item>
    </izvorni_sadrzaj>
    <derivirana_varijabla naziv="DomainObject.Predmet.ProtuStrankaListNazivFormatedOIB_1">
      <item>UDRUGA HRVATSKIH BRANITELJA OBOLJELIH OD PTSP-a I NJIHOVIH OBITELJI "FENIKS", OIB 22686663883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BRANITELJA OBOLJELIH OD PTSP-a I NJIHOVIH OBITELJI "FENIKS"</izvorni_sadrzaj>
    <derivirana_varijabla naziv="DomainObject.Predmet.ProtustrankaIDrugi_1">UDRUGA HRVATSKIH BRANITELJA OBOLJELIH OD PTSP-a I NJIHOVIH OBITELJI "FENIKS"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BRANITELJA OBOLJELIH OD PTSP-a I NJIHOVIH OBITELJI "FENIKS", OIB 22686663883, Cesta dr. F. Tuđmana 0bb, 21214 Kaštel Lukšić</izvorni_sadrzaj>
    <derivirana_varijabla naziv="DomainObject.Predmet.ProtustrankaIDrugiAdressOIB_1">UDRUGA HRVATSKIH BRANITELJA OBOLJELIH OD PTSP-a I NJIHOVIH OBITELJI "FENIKS", OIB 22686663883, Cesta dr. F. Tuđmana 0bb,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OBOLJELIH OD PTSP-a I NJIHOVIH OBITELJI "FENIKS"</item>
      <item>FINANCIJSKA AGENCIJA, RC SPLIT</item>
    </izvorni_sadrzaj>
    <derivirana_varijabla naziv="DomainObject.Predmet.SudioniciListNaziv_1">
      <item>UDRUGA HRVATSKIH BRANITELJA OBOLJELIH OD PTSP-a I NJIHOVIH OBITELJI "FENIKS"</item>
      <item>FINANCIJSKA AGENCIJA, RC SPLIT</item>
    </derivirana_varijabla>
  </DomainObject.Predmet.SudioniciListNaziv>
  <DomainObject.Predmet.SudioniciListAdressOIB>
    <izvorni_sadrzaj>
      <item>UDRUGA HRVATSKIH BRANITELJA OBOLJELIH OD PTSP-a I NJIHOVIH OBITELJI "FENIKS", OIB 22686663883, Cesta dr. F. Tuđmana 0bb,21214 Kaštel Lukšić</item>
      <item>FINANCIJSKA AGENCIJA, RC SPLIT, OIB 85821130368, Mažuranićevo šetalište 24 b,21000 Split</item>
    </izvorni_sadrzaj>
    <derivirana_varijabla naziv="DomainObject.Predmet.SudioniciListAdressOIB_1">
      <item>UDRUGA HRVATSKIH BRANITELJA OBOLJELIH OD PTSP-a I NJIHOVIH OBITELJI "FENIKS", OIB 22686663883, Cesta dr. F. Tuđmana 0bb,21214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22686663883</item>
      <item>, OIB 85821130368</item>
    </izvorni_sadrzaj>
    <derivirana_varijabla naziv="DomainObject.Predmet.SudioniciListNazivOIB_1">
      <item>, OIB 22686663883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634</properties:Words>
  <properties:Characters>3471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2016-01-25T12:20:00Z</dcterms:created>
  <dc:creator>Lari Glavaš</dc:creator>
  <cp:lastModifiedBy>Lari Glavaš</cp:lastModifiedBy>
  <cp:lastPrinted>2016-01-25T12:20:00Z</cp:lastPrinted>
  <dcterms:modified xmlns:xsi="http://www.w3.org/2001/XMLSchema-instance" xsi:type="dcterms:W3CDTF">2016-01-25T12:21:00Z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