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36b1" w14:paraId="ef236b1"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5243E3">
        <w:t>130</w:t>
      </w:r>
      <w:r>
        <w:t>/1</w:t>
      </w:r>
      <w:r w:rsidR="001B2EAE">
        <w:t>7</w:t>
      </w:r>
      <w:r>
        <w:t>-</w:t>
      </w:r>
      <w:r w:rsidR="0048023C">
        <w:t>1</w:t>
      </w:r>
      <w:r w:rsidR="005243E3">
        <w:t>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5243E3" w:rsidR="005243E3">
      <w:pPr>
        <w:jc w:val="both"/>
      </w:pPr>
      <w:r>
        <w:tab/>
      </w: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Pr="008A0B8A">
        <w:t>NELKO j.d.o.o. za proizvodnju, trgovinu i usluge, Valpovo, Ljudevita Gaja 46, MBS 030151852, OIB 59243265212</w:t>
      </w:r>
      <w:r w:rsidRPr="00450C50">
        <w:t xml:space="preserve">, dana </w:t>
      </w:r>
      <w:r>
        <w:t>25. travnja</w:t>
      </w:r>
      <w:r w:rsidRPr="00611430">
        <w:t xml:space="preserve"> 201</w:t>
      </w:r>
      <w:r>
        <w:t>7</w:t>
      </w:r>
      <w:r w:rsidRPr="00611430">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5243E3" w:rsidR="00DC2A67">
      <w:pPr>
        <w:numPr>
          <w:ilvl w:val="0"/>
          <w:numId w:val="2"/>
        </w:numPr>
        <w:jc w:val="both"/>
      </w:pPr>
      <w:r>
        <w:t xml:space="preserve">Pozivaju se osobe koje imaju pravni interes da se provede stečajni postupak nad </w:t>
      </w:r>
      <w:r w:rsidR="009750F1" w:rsidRPr="009750F1">
        <w:t xml:space="preserve">dužnikom </w:t>
      </w:r>
      <w:r w:rsidR="005243E3" w:rsidRPr="005243E3">
        <w:t>NELKO j.d.o.o. za proizvodnju, trgovinu i usluge, Valpovo, Ljudevita Gaja 46, MBS 030151852, OIB 59243265212</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5243E3">
        <w:t>130</w:t>
      </w:r>
      <w:r>
        <w:t>-1</w:t>
      </w:r>
      <w:r w:rsidR="001B2EAE">
        <w:t>7</w:t>
      </w:r>
      <w:r>
        <w:t xml:space="preserve"> kod Hrvatske poštanske banke iznos od </w:t>
      </w:r>
      <w:r w:rsidR="005243E3">
        <w:t>37.722</w:t>
      </w:r>
      <w:r w:rsidR="005243E3" w:rsidRPr="00311327">
        <w:t>,</w:t>
      </w:r>
      <w:r w:rsidR="005243E3">
        <w:t>5</w:t>
      </w:r>
      <w:r w:rsidR="005243E3" w:rsidRPr="00311327">
        <w:t>0</w:t>
      </w:r>
      <w:r w:rsidR="00E73E4E" w:rsidRPr="00E73E4E">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243E3" w:rsidP="00442BB5" w:rsidR="005243E3"/>
    <w:p w:rsidRDefault="005243E3" w:rsidP="00442BB5" w:rsidR="005243E3"/>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rsidRPr="00702E78"/>
    <w:p w:rsidRDefault="006F638D" w:rsidP="006F638D" w:rsidR="006F638D">
      <w:pPr>
        <w:ind w:firstLine="720"/>
        <w:jc w:val="both"/>
      </w:pPr>
      <w:r>
        <w:t>Dana 2.02.2017. zaprimljen je na ovome sudu prijedlog FINE Regionalni centar Osijek, Podružnica Osijek, klasa: 110-07/17-01/04 Ur. broj 04-06-17-585 od 1.02.2017. godine, za otvaranje stečajnog postupka nad dužnikom NELKO j.d.o.o. za proizvodnju, trgovinu i usluge, Valpovo, Ljudevita Gaja 46, MBS 030151852, OIB 59243265212, temeljem odredbe čl. 110. st. 1. Stečajnog zakona (NN 71/15, dalje: SZ).</w:t>
      </w:r>
    </w:p>
    <w:p w:rsidRDefault="006F638D" w:rsidP="006F638D" w:rsidR="006F638D">
      <w:pPr>
        <w:ind w:firstLine="720"/>
        <w:jc w:val="both"/>
      </w:pPr>
    </w:p>
    <w:p w:rsidRDefault="006F638D" w:rsidP="006F638D" w:rsidR="006F638D">
      <w:pPr>
        <w:ind w:firstLine="720"/>
        <w:jc w:val="both"/>
      </w:pPr>
      <w:r>
        <w:t xml:space="preserve">U prijedlogu </w:t>
      </w:r>
      <w:r w:rsidR="00D0447E">
        <w:t xml:space="preserve">je </w:t>
      </w:r>
      <w:r>
        <w:t>navela da na dan 31.01.2017. dužnik u Očevidniku redoslijeda osnova za plaćanje ima evidentirane neizvršene osnove za plaćanje u neprekinutom razdoblju od 120 dana, u ukupnom iznosu od 35.208,69 kn, u koji iznos je uračunata kamata i naknada FINE za provedbe ovrhe na novčanim sredstvima dužnika. Navodi da dužnik ima dva zaposlena radnika.</w:t>
      </w:r>
    </w:p>
    <w:p w:rsidRDefault="006F638D" w:rsidP="006F638D" w:rsidR="006F638D">
      <w:pPr>
        <w:ind w:firstLine="720"/>
        <w:jc w:val="both"/>
      </w:pPr>
    </w:p>
    <w:p w:rsidRDefault="006F638D" w:rsidP="006F638D" w:rsidR="006F638D">
      <w:pPr>
        <w:ind w:firstLine="720"/>
        <w:jc w:val="both"/>
      </w:pPr>
      <w:r>
        <w:t>Dostavlja popis računa i oročenih novčanih sredstava na dan 31.01.2017., te navodi da dužnik na dan 31.01.2017. nema računa, te da na temelju čl. 112. st. 5. SZ dužnik na ime predujma za namirenje troškova stečajnog postupka nema zaplijenjena novčana sredstva na na dan 31.01.2017.</w:t>
      </w:r>
    </w:p>
    <w:p w:rsidRDefault="00A22C4E" w:rsidP="006F638D" w:rsidR="00A22C4E">
      <w:pPr>
        <w:jc w:val="both"/>
      </w:pPr>
    </w:p>
    <w:p w:rsidRDefault="00032042" w:rsidP="00032042" w:rsidR="00032042">
      <w:pPr>
        <w:jc w:val="both"/>
      </w:pPr>
      <w:r>
        <w:tab/>
      </w:r>
      <w:r w:rsidR="006F638D">
        <w:t xml:space="preserve">Sud je </w:t>
      </w:r>
      <w:r w:rsidR="006F638D" w:rsidRPr="00176811">
        <w:t xml:space="preserve">utvrdio da je predlagatelj ovlašten za podnošenje predmetnoga prijedloga temeljem odredbe čl. </w:t>
      </w:r>
      <w:r w:rsidR="006F638D">
        <w:t>110</w:t>
      </w:r>
      <w:r w:rsidR="006F638D" w:rsidRPr="00176811">
        <w:t xml:space="preserve">. st. </w:t>
      </w:r>
      <w:r w:rsidR="006F638D">
        <w:t>1</w:t>
      </w:r>
      <w:r w:rsidR="006F638D" w:rsidRPr="00176811">
        <w:t>.</w:t>
      </w:r>
      <w:r w:rsidR="006F638D">
        <w:t xml:space="preserve"> SZ-a</w:t>
      </w:r>
      <w:r w:rsidR="006F638D" w:rsidRPr="00176811">
        <w:t xml:space="preserve">, </w:t>
      </w:r>
      <w:r w:rsidR="006F638D">
        <w:t xml:space="preserve">te je </w:t>
      </w:r>
      <w:r w:rsidR="006F638D" w:rsidRPr="00670F0C">
        <w:t xml:space="preserve">donio rješenje o pokretanju prethodnog postupka i imenovao privremenog stečajnog </w:t>
      </w:r>
      <w:r w:rsidR="006F638D">
        <w:t>upravitelja</w:t>
      </w:r>
      <w:r w:rsidR="006F638D" w:rsidRPr="00670F0C">
        <w:t xml:space="preserve"> (čl. 115. st. 1. i 2. SZ-a), odredio mu dužnosti (čl. 119. st. 2. i 3. SZ-a) i zakazao ročište (čl. 123. i čl. 128. st.1. SZ-a).</w:t>
      </w:r>
    </w:p>
    <w:p w:rsidRDefault="00986773" w:rsidP="00032042" w:rsidR="00986773">
      <w:pPr>
        <w:jc w:val="both"/>
      </w:pPr>
    </w:p>
    <w:p w:rsidRDefault="00257A00" w:rsidP="00257A00" w:rsidR="00E045AE">
      <w:pPr>
        <w:jc w:val="both"/>
      </w:pPr>
      <w:r>
        <w:tab/>
      </w:r>
      <w:r w:rsidR="00702E78">
        <w:t xml:space="preserve">Na ročištu radi izjašnjenja o prijedlogu za otvaranje stečajnog postupka i ročišta radi rasprave o uvjetima za otvaranje stečajnog postupka nad dužnikom, održanom </w:t>
      </w:r>
      <w:r w:rsidR="006F638D">
        <w:t>25</w:t>
      </w:r>
      <w:r w:rsidR="00702E78">
        <w:t>.</w:t>
      </w:r>
      <w:r w:rsidR="004569B6">
        <w:t>0</w:t>
      </w:r>
      <w:r w:rsidR="006F638D">
        <w:t>4</w:t>
      </w:r>
      <w:r w:rsidR="00667391">
        <w:t>.201</w:t>
      </w:r>
      <w:r w:rsidR="00521768">
        <w:t>7</w:t>
      </w:r>
      <w:r w:rsidR="00667391">
        <w:t>.  godine,</w:t>
      </w:r>
      <w:r w:rsidR="00702E78">
        <w:t xml:space="preserve"> privremen</w:t>
      </w:r>
      <w:r w:rsidR="006F638D">
        <w:t>i</w:t>
      </w:r>
      <w:r w:rsidR="00702E78">
        <w:t xml:space="preserve"> stečajn</w:t>
      </w:r>
      <w:r w:rsidR="006F638D">
        <w:t>i</w:t>
      </w:r>
      <w:r w:rsidR="00702E78">
        <w:t xml:space="preserve"> upravitelj je izloži</w:t>
      </w:r>
      <w:r w:rsidR="006F638D">
        <w:t>o</w:t>
      </w:r>
      <w:r w:rsidR="005C2B42">
        <w:t xml:space="preserve"> </w:t>
      </w:r>
      <w:r w:rsidR="00702E78">
        <w:t xml:space="preserve">svoje pisano izvješće od </w:t>
      </w:r>
      <w:r w:rsidR="00EA182A">
        <w:t>1</w:t>
      </w:r>
      <w:r w:rsidR="00257509">
        <w:t>3</w:t>
      </w:r>
      <w:r w:rsidR="00702E78">
        <w:t>.</w:t>
      </w:r>
      <w:r w:rsidR="00C63289">
        <w:t>0</w:t>
      </w:r>
      <w:r w:rsidR="00EA182A">
        <w:t>4</w:t>
      </w:r>
      <w:r w:rsidR="00702E78">
        <w:t>.201</w:t>
      </w:r>
      <w:r w:rsidR="00C63289">
        <w:t>7</w:t>
      </w:r>
      <w:r w:rsidR="00702E78">
        <w:t xml:space="preserve">., a koje prileži u spisu na listu </w:t>
      </w:r>
      <w:r w:rsidR="00EA182A">
        <w:t>21</w:t>
      </w:r>
      <w:r w:rsidR="00250830" w:rsidRPr="00250830">
        <w:t>-</w:t>
      </w:r>
      <w:r w:rsidR="00EA182A">
        <w:t>24</w:t>
      </w:r>
      <w:r w:rsidR="00A20EEF">
        <w:t xml:space="preserve"> i </w:t>
      </w:r>
      <w:r w:rsidR="009944A9">
        <w:t>tablicu predvidivih troškova stečajnog postupka za 12 mjeseci koju je predao u spis</w:t>
      </w:r>
      <w:r w:rsidR="00380901">
        <w:t>,</w:t>
      </w:r>
      <w:r w:rsidR="00702E78">
        <w:t xml:space="preserve"> 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E75B08" w:rsidRPr="00E75B08">
        <w:t>37.722,50</w:t>
      </w:r>
      <w:r w:rsidR="00D0447E">
        <w:t xml:space="preserve"> </w:t>
      </w:r>
      <w:r w:rsidR="008949AE">
        <w:t>kn (</w:t>
      </w:r>
      <w:r w:rsidR="00C63289">
        <w:t xml:space="preserve">trošak </w:t>
      </w:r>
      <w:r w:rsidR="00E75B08">
        <w:t xml:space="preserve">otvaranja, vođenja i zatvaranja računa u iznosu od 1.450,00 kn, troškovi izrade pečata u iznosu od 150,00 kn, </w:t>
      </w:r>
      <w:r w:rsidR="002A4DD8">
        <w:t>k</w:t>
      </w:r>
      <w:r w:rsidR="00E75B08" w:rsidRPr="00311327">
        <w:t>njigovodstvene usluge (1</w:t>
      </w:r>
      <w:r w:rsidR="00E75B08">
        <w:t>2</w:t>
      </w:r>
      <w:r w:rsidR="00E75B08" w:rsidRPr="00311327">
        <w:t xml:space="preserve"> mjeseci * 1</w:t>
      </w:r>
      <w:r w:rsidR="00E75B08">
        <w:t>000</w:t>
      </w:r>
      <w:r w:rsidR="00E75B08" w:rsidRPr="00311327">
        <w:t>,00 kn)</w:t>
      </w:r>
      <w:r w:rsidR="002A4DD8">
        <w:t xml:space="preserve"> u iznosu od 12.000,00 kn, nagrada i troškovi stečajnog upravitelja (bruto) u iznosu od 17.200,00 kn, troškovi arhiviranja u iznosu od 2.700,00 kn, nagrada privremenom stečajnom upravitelju u iznosu od 3.762,50 kn i nagrada FINI za dvije objave GFI u iznosu od 460,00 kn</w:t>
      </w:r>
      <w:r w:rsidR="008949AE">
        <w:t>)</w:t>
      </w:r>
      <w:r w:rsidR="00442BB5">
        <w:t>.</w:t>
      </w:r>
      <w:r w:rsidR="00FA72D5">
        <w:t xml:space="preserve"> </w:t>
      </w:r>
    </w:p>
    <w:p w:rsidRDefault="00DC2A67" w:rsidP="00EA182A" w:rsidR="00F71EA9">
      <w:pPr>
        <w:jc w:val="center"/>
      </w:pPr>
      <w:r w:rsidRPr="00F15533">
        <w:t xml:space="preserve">U Osijeku </w:t>
      </w:r>
      <w:r w:rsidR="00257A00">
        <w:t>25</w:t>
      </w:r>
      <w:r w:rsidR="00415439" w:rsidRPr="00F15533">
        <w:t xml:space="preserve">. </w:t>
      </w:r>
      <w:r w:rsidR="00257A00">
        <w:t>travnja</w:t>
      </w:r>
      <w:r w:rsidR="00E46200" w:rsidRPr="00F15533">
        <w:t xml:space="preserve">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lastRenderedPageBreak/>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0B7F">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5243E3" w:rsidRPr="005243E3">
      <w:t>14 St-130/17-16</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5745"/>
    <w:rsid w:val="000A6EA3"/>
    <w:rsid w:val="000C1B1A"/>
    <w:rsid w:val="000C4699"/>
    <w:rsid w:val="000C789E"/>
    <w:rsid w:val="000D75EC"/>
    <w:rsid w:val="000D77EE"/>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50830"/>
    <w:rsid w:val="00257509"/>
    <w:rsid w:val="00257A00"/>
    <w:rsid w:val="002617D8"/>
    <w:rsid w:val="0026746C"/>
    <w:rsid w:val="00270975"/>
    <w:rsid w:val="00274D91"/>
    <w:rsid w:val="0028087F"/>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243E3"/>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6773"/>
    <w:rsid w:val="00987DEF"/>
    <w:rsid w:val="0099202C"/>
    <w:rsid w:val="009944A9"/>
    <w:rsid w:val="009A2FE1"/>
    <w:rsid w:val="009A5797"/>
    <w:rsid w:val="009C3256"/>
    <w:rsid w:val="009C64D8"/>
    <w:rsid w:val="009C770F"/>
    <w:rsid w:val="009D572A"/>
    <w:rsid w:val="009E258A"/>
    <w:rsid w:val="009E50F0"/>
    <w:rsid w:val="00A006A3"/>
    <w:rsid w:val="00A01E3A"/>
    <w:rsid w:val="00A04AC0"/>
    <w:rsid w:val="00A04E16"/>
    <w:rsid w:val="00A06F64"/>
    <w:rsid w:val="00A07F49"/>
    <w:rsid w:val="00A20EEF"/>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0B7F"/>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3B67"/>
    <w:rsid w:val="00D0447E"/>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E0B7F"/>
    <w:rPr>
      <w:color w:val="808080"/>
      <w:bdr w:space="0" w:sz="0" w:color="auto" w:val="none"/>
      <w:shd w:fill="auto" w:color="auto" w:val="clear"/>
    </w:rPr>
  </w:style>
  <w:style w:customStyle="true" w:styleId="eSPISCCParagraphDefaultFont" w:type="character">
    <w:name w:val="eSPIS_CC_Paragraph Default Font"/>
    <w:basedOn w:val="Naglaeno"/>
    <w:rsid w:val="00BE0B7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E0B7F"/>
    <w:rPr>
      <w:b/>
      <w:bCs/>
      <w:bdr w:space="0" w:sz="0" w:color="auto" w:val="none"/>
      <w:shd w:fill="FFFFCC" w:color="auto" w:val="clear"/>
      <w:lang w:val="hr-HR"/>
    </w:rPr>
  </w:style>
  <w:style w:customStyle="true" w:styleId="PozadinaSvijetloCrvena" w:type="character">
    <w:name w:val="Pozadina_SvijetloCrvena"/>
    <w:basedOn w:val="eSPISCCParagraphDefaultFont"/>
    <w:rsid w:val="00BE0B7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E0B7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E0B7F"/>
    <w:rPr>
      <w:color w:val="808080"/>
      <w:bdr w:color="auto" w:space="0" w:sz="0" w:val="none"/>
      <w:shd w:color="auto" w:fill="auto" w:val="clear"/>
    </w:rPr>
  </w:style>
  <w:style w:customStyle="1" w:styleId="eSPISCCParagraphDefaultFont" w:type="character">
    <w:name w:val="eSPIS_CC_Paragraph Default Font"/>
    <w:basedOn w:val="Naglaeno"/>
    <w:rsid w:val="00BE0B7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E0B7F"/>
    <w:rPr>
      <w:b/>
      <w:bCs/>
      <w:bdr w:color="auto" w:space="0" w:sz="0" w:val="none"/>
      <w:shd w:color="auto" w:fill="FFFFCC" w:val="clear"/>
      <w:lang w:val="hr-HR"/>
    </w:rPr>
  </w:style>
  <w:style w:customStyle="1" w:styleId="PozadinaSvijetloCrvena" w:type="character">
    <w:name w:val="Pozadina_SvijetloCrvena"/>
    <w:basedOn w:val="eSPISCCParagraphDefaultFont"/>
    <w:rsid w:val="00BE0B7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E0B7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St-130/2017</izvorni_sadrzaj>
    <derivirana_varijabla naziv="DomainObject.Predmet.OznakaBroj_1">St-130/2017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NELKO j.d.o.o. za proizvodnju, trgovinu i usluge</izvorni_sadrzaj>
    <derivirana_varijabla naziv="DomainObject.Predmet.ProtustrankaFormated_1">  NELKO j.d.o.o. za proizvodnju, trgovinu i usluge</derivirana_varijabla>
  </DomainObject.Predmet.ProtustrankaFormated>
  <DomainObject.Predmet.ProtustrankaFormatedOIB>
    <izvorni_sadrzaj>  NELKO j.d.o.o. za proizvodnju, trgovinu i usluge, OIB 59243265212</izvorni_sadrzaj>
    <derivirana_varijabla naziv="DomainObject.Predmet.ProtustrankaFormatedOIB_1">  NELKO j.d.o.o. za proizvodnju, trgovinu i usluge, OIB 59243265212</derivirana_varijabla>
  </DomainObject.Predmet.ProtustrankaFormatedOIB>
  <DomainObject.Predmet.ProtustrankaFormatedWithAdress>
    <izvorni_sadrzaj> NELKO j.d.o.o. za proizvodnju, trgovinu i usluge, Ljudevita Gaja 46, 31550 Valpovo</izvorni_sadrzaj>
    <derivirana_varijabla naziv="DomainObject.Predmet.ProtustrankaFormatedWithAdress_1"> NELKO j.d.o.o. za proizvodnju, trgovinu i usluge, Ljudevita Gaja 46, 31550 Valpovo</derivirana_varijabla>
  </DomainObject.Predmet.ProtustrankaFormatedWithAdress>
  <DomainObject.Predmet.ProtustrankaFormatedWithAdressOIB>
    <izvorni_sadrzaj> NELKO j.d.o.o. za proizvodnju, trgovinu i usluge, OIB 59243265212, Ljudevita Gaja 46, 31550 Valpovo</izvorni_sadrzaj>
    <derivirana_varijabla naziv="DomainObject.Predmet.ProtustrankaFormatedWithAdressOIB_1"> NELKO j.d.o.o. za proizvodnju, trgovinu i usluge, OIB 59243265212, Ljudevita Gaja 46, 31550 Valpovo</derivirana_varijabla>
  </DomainObject.Predmet.ProtustrankaFormatedWithAdressOIB>
  <DomainObject.Predmet.ProtustrankaWithAdress>
    <izvorni_sadrzaj>NELKO j.d.o.o. za proizvodnju, trgovinu i usluge Ljudevita Gaja 46, 31550 Valpovo</izvorni_sadrzaj>
    <derivirana_varijabla naziv="DomainObject.Predmet.ProtustrankaWithAdress_1">NELKO j.d.o.o. za proizvodnju, trgovinu i usluge Ljudevita Gaja 46, 31550 Valpovo</derivirana_varijabla>
  </DomainObject.Predmet.ProtustrankaWithAdress>
  <DomainObject.Predmet.ProtustrankaWithAdressOIB>
    <izvorni_sadrzaj>NELKO j.d.o.o. za proizvodnju, trgovinu i usluge, OIB 59243265212, Ljudevita Gaja 46, 31550 Valpovo</izvorni_sadrzaj>
    <derivirana_varijabla naziv="DomainObject.Predmet.ProtustrankaWithAdressOIB_1">NELKO j.d.o.o. za proizvodnju, trgovinu i usluge, OIB 59243265212, Ljudevita Gaja 46, 31550 Valpovo</derivirana_varijabla>
  </DomainObject.Predmet.ProtustrankaWithAdressOIB>
  <DomainObject.Predmet.ProtustrankaNazivFormated>
    <izvorni_sadrzaj>NELKO j.d.o.o. za proizvodnju, trgovinu i usluge</izvorni_sadrzaj>
    <derivirana_varijabla naziv="DomainObject.Predmet.ProtustrankaNazivFormated_1">NELKO j.d.o.o. za proizvodnju, trgovinu i usluge</derivirana_varijabla>
  </DomainObject.Predmet.ProtustrankaNazivFormated>
  <DomainObject.Predmet.ProtustrankaNazivFormatedOIB>
    <izvorni_sadrzaj>NELKO j.d.o.o. za proizvodnju, trgovinu i usluge, OIB 59243265212</izvorni_sadrzaj>
    <derivirana_varijabla naziv="DomainObject.Predmet.ProtustrankaNazivFormatedOIB_1">NELKO j.d.o.o. za proizvodnju, trgovinu i usluge, OIB 59243265212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NELKO j.d.o.o. za proizvodnju, trgovinu i usluge</item>
    </izvorni_sadrzaj>
    <derivirana_varijabla naziv="DomainObject.Predmet.ProtuStrankaListFormated_1">
      <item>NELKO j.d.o.o. za proizvodnju, trgovinu i usluge</item>
    </derivirana_varijabla>
  </DomainObject.Predmet.ProtuStrankaListFormated>
  <DomainObject.Predmet.ProtuStrankaListFormatedOIB>
    <izvorni_sadrzaj>
      <item>NELKO j.d.o.o. za proizvodnju, trgovinu i usluge, OIB 59243265212</item>
    </izvorni_sadrzaj>
    <derivirana_varijabla naziv="DomainObject.Predmet.ProtuStrankaListFormatedOIB_1">
      <item>NELKO j.d.o.o. za proizvodnju, trgovinu i usluge, OIB 59243265212</item>
    </derivirana_varijabla>
  </DomainObject.Predmet.ProtuStrankaListFormatedOIB>
  <DomainObject.Predmet.ProtuStrankaListFormatedWithAdress>
    <izvorni_sadrzaj>
      <item>NELKO j.d.o.o. za proizvodnju, trgovinu i usluge, Ljudevita Gaja 46, 31550 Valpovo</item>
    </izvorni_sadrzaj>
    <derivirana_varijabla naziv="DomainObject.Predmet.ProtuStrankaListFormatedWithAdress_1">
      <item>NELKO j.d.o.o. za proizvodnju, trgovinu i usluge, Ljudevita Gaja 46, 31550 Valpovo</item>
    </derivirana_varijabla>
  </DomainObject.Predmet.ProtuStrankaListFormatedWithAdress>
  <DomainObject.Predmet.ProtuStrankaListFormatedWithAdressOIB>
    <izvorni_sadrzaj>
      <item>NELKO j.d.o.o. za proizvodnju, trgovinu i usluge, OIB 59243265212, Ljudevita Gaja 46, 31550 Valpovo</item>
    </izvorni_sadrzaj>
    <derivirana_varijabla naziv="DomainObject.Predmet.ProtuStrankaListFormatedWithAdressOIB_1">
      <item>NELKO j.d.o.o. za proizvodnju, trgovinu i usluge, OIB 59243265212, Ljudevita Gaja 46, 31550 Valpovo</item>
    </derivirana_varijabla>
  </DomainObject.Predmet.ProtuStrankaListFormatedWithAdressOIB>
  <DomainObject.Predmet.ProtuStrankaListNazivFormated>
    <izvorni_sadrzaj>
      <item>NELKO j.d.o.o. za proizvodnju, trgovinu i usluge</item>
    </izvorni_sadrzaj>
    <derivirana_varijabla naziv="DomainObject.Predmet.ProtuStrankaListNazivFormated_1">
      <item>NELKO j.d.o.o. za proizvodnju, trgovinu i usluge</item>
    </derivirana_varijabla>
  </DomainObject.Predmet.ProtuStrankaListNazivFormated>
  <DomainObject.Predmet.ProtuStrankaListNazivFormatedOIB>
    <izvorni_sadrzaj>
      <item>NELKO j.d.o.o. za proizvodnju, trgovinu i usluge, OIB 59243265212</item>
    </izvorni_sadrzaj>
    <derivirana_varijabla naziv="DomainObject.Predmet.ProtuStrankaListNazivFormatedOIB_1">
      <item>NELKO j.d.o.o. za proizvodnju, trgovinu i usluge, OIB 59243265212</item>
    </derivirana_varijabla>
  </DomainObject.Predmet.ProtuStrankaListNazivFormatedOIB>
  <DomainObject.Predmet.OstaliListFormated>
    <izvorni_sadrzaj>
      <item>Mladen Beljo</item>
      <item>ŽDO GUO Osijek</item>
      <item>Nela Juvančić</item>
    </izvorni_sadrzaj>
    <derivirana_varijabla naziv="DomainObject.Predmet.OstaliListFormated_1">
      <item>Mladen Beljo</item>
      <item>ŽDO GUO Osijek</item>
      <item>Nela Juvančić</item>
    </derivirana_varijabla>
  </DomainObject.Predmet.OstaliListFormated>
  <DomainObject.Predmet.OstaliListFormatedOIB>
    <izvorni_sadrzaj>
      <item>Mladen Beljo, OIB 76591147167</item>
      <item>ŽDO GUO Osijek</item>
      <item>Nela Juvančić, OIB 54308973005</item>
    </izvorni_sadrzaj>
    <derivirana_varijabla naziv="DomainObject.Predmet.OstaliListFormatedOIB_1">
      <item>Mladen Beljo, OIB 76591147167</item>
      <item>ŽDO GUO Osijek</item>
      <item>Nela Juvančić, OIB 54308973005</item>
    </derivirana_varijabla>
  </DomainObject.Predmet.OstaliListFormatedOIB>
  <DomainObject.Predmet.OstaliListFormatedWithAdress>
    <izvorni_sadrzaj>
      <item>Mladen Beljo, Antuna Mihanovića 1, 32100 Vinkovci</item>
      <item>ŽDO GUO Osijek</item>
      <item>Nela Juvančić, dr. Franje Tuđmana 1/3, 31550 Valpovo</item>
    </izvorni_sadrzaj>
    <derivirana_varijabla naziv="DomainObject.Predmet.OstaliListFormatedWithAdress_1">
      <item>Mladen Beljo, Antuna Mihanovića 1, 32100 Vinkovci</item>
      <item>ŽDO GUO Osijek</item>
      <item>Nela Juvančić, dr. Franje Tuđmana 1/3, 31550 Valpovo</item>
    </derivirana_varijabla>
  </DomainObject.Predmet.OstaliListFormatedWithAdress>
  <DomainObject.Predmet.OstaliListFormatedWithAdressOIB>
    <izvorni_sadrzaj>
      <item>Mladen Beljo, OIB 76591147167, Antuna Mihanovića 1, 32100 Vinkovci</item>
      <item>ŽDO GUO Osijek</item>
      <item>Nela Juvančić, OIB 54308973005, dr. Franje Tuđmana 1/3, 31550 Valpovo</item>
    </izvorni_sadrzaj>
    <derivirana_varijabla naziv="DomainObject.Predmet.OstaliListFormatedWithAdressOIB_1">
      <item>Mladen Beljo, OIB 76591147167, Antuna Mihanovića 1, 32100 Vinkovci</item>
      <item>ŽDO GUO Osijek</item>
      <item>Nela Juvančić, OIB 54308973005, dr. Franje Tuđmana 1/3, 31550 Valpovo</item>
    </derivirana_varijabla>
  </DomainObject.Predmet.OstaliListFormatedWithAdressOIB>
  <DomainObject.Predmet.OstaliListNazivFormated>
    <izvorni_sadrzaj>
      <item>Mladen Beljo</item>
      <item>ŽDO GUO Osijek</item>
      <item>Nela Juvančić</item>
    </izvorni_sadrzaj>
    <derivirana_varijabla naziv="DomainObject.Predmet.OstaliListNazivFormated_1">
      <item>Mladen Beljo</item>
      <item>ŽDO GUO Osijek</item>
      <item>Nela Juvančić</item>
    </derivirana_varijabla>
  </DomainObject.Predmet.OstaliListNazivFormated>
  <DomainObject.Predmet.OstaliListNazivFormatedOIB>
    <izvorni_sadrzaj>
      <item>Mladen Beljo, OIB 76591147167</item>
      <item>ŽDO GUO Osijek</item>
      <item>Nela Juvančić, OIB 54308973005</item>
    </izvorni_sadrzaj>
    <derivirana_varijabla naziv="DomainObject.Predmet.OstaliListNazivFormatedOIB_1">
      <item>Mladen Beljo, OIB 76591147167</item>
      <item>ŽDO GUO Osijek</item>
      <item>Nela Juvančić, OIB 54308973005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NELKO j.d.o.o. za proizvodnju, trgovinu i usluge</izvorni_sadrzaj>
    <derivirana_varijabla naziv="DomainObject.Predmet.ProtustrankaIDrugi_1">NELKO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NELKO j.d.o.o. za proizvodnju, trgovinu i usluge, OIB 59243265212, Ljudevita Gaja 46, 31550 Valpovo</izvorni_sadrzaj>
    <derivirana_varijabla naziv="DomainObject.Predmet.ProtustrankaIDrugiAdressOIB_1">NELKO j.d.o.o. za proizvodnju, trgovinu i usluge, OIB 59243265212, Ljudevita Gaja 46,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NELKO j.d.o.o. za proizvodnju, trgovinu i usluge</item>
      <item>Mladen Beljo</item>
      <item>ŽDO GUO Osijek</item>
      <item>Nela Juvančić</item>
    </izvorni_sadrzaj>
    <derivirana_varijabla naziv="DomainObject.Predmet.SudioniciListNaziv_1">
      <item>FINA RC OSIJEK</item>
      <item>NELKO j.d.o.o. za proizvodnju, trgovinu i usluge</item>
      <item>Mladen Beljo</item>
      <item>ŽDO GUO Osijek</item>
      <item>Nela Juvančić</item>
    </derivirana_varijabla>
  </DomainObject.Predmet.SudioniciListNaziv>
  <DomainObject.Predmet.SudioniciListAdressOIB>
    <izvorni_sadrzaj>
      <item>FINA RC OSIJEK, OIB 85821130368</item>
      <item>NELKO j.d.o.o. za proizvodnju, trgovinu i usluge, OIB 59243265212, Ljudevita Gaja 46,31550 Valpovo</item>
      <item>Mladen Beljo, OIB 76591147167, Antuna Mihanovića 1,32100 Vinkovci</item>
      <item>ŽDO GUO Osijek</item>
      <item>Nela Juvančić, OIB 54308973005, dr. Franje Tuđmana 1/3,31550 Valpovo</item>
    </izvorni_sadrzaj>
    <derivirana_varijabla naziv="DomainObject.Predmet.SudioniciListAdressOIB_1">
      <item>FINA RC OSIJEK, OIB 85821130368</item>
      <item>NELKO j.d.o.o. za proizvodnju, trgovinu i usluge, OIB 59243265212, Ljudevita Gaja 46,31550 Valpovo</item>
      <item>Mladen Beljo, OIB 76591147167, Antuna Mihanovića 1,32100 Vinkovci</item>
      <item>ŽDO GUO Osijek</item>
      <item>Nela Juvančić, OIB 54308973005, dr. Franje Tuđmana 1/3,31550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59243265212</item>
      <item>, OIB 76591147167</item>
      <item>, OIB null</item>
      <item>, OIB 54308973005</item>
    </izvorni_sadrzaj>
    <derivirana_varijabla naziv="DomainObject.Predmet.SudioniciListNazivOIB_1">
      <item>, OIB 85821130368</item>
      <item>, OIB 59243265212</item>
      <item>, OIB 76591147167</item>
      <item>, OIB null</item>
      <item>, OIB 54308973005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761</properties:Words>
  <properties:Characters>4062</properties:Characters>
  <properties:Lines>94</properties:Lines>
  <properties:Paragraphs>24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2017-02-07T12:19:00Z</cp:lastPrinted>
  <dcterms:modified xmlns:xsi="http://www.w3.org/2001/XMLSchema-instance" xsi:type="dcterms:W3CDTF">2017-04-25T09:26:00Z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