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4386a" w14:paraId="e54386a" w:rsidRDefault="00FA44CD" w:rsidP="00FA44CD" w:rsidR="00FA44CD" w:rsidRPr="00FA44CD">
      <w:pPr>
        <w15:collapsed w:val="false"/>
      </w:pPr>
      <w:bookmarkStart w:name="_GoBack" w:id="0"/>
      <w:bookmarkEnd w:id="0"/>
      <w:r w:rsidRPr="00FA44CD">
        <w:rPr>
          <w:noProof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B74236" w:rsidR="00FA44CD" w:rsidRPr="00FA44CD">
        <w:tc>
          <w:tcPr>
            <w:tcW w:type="dxa" w:w="3060"/>
          </w:tcPr>
          <w:p w:rsidRDefault="00FA44CD" w:rsidP="00FA44CD" w:rsidR="00FA44CD" w:rsidRPr="00FA44CD">
            <w:pPr>
              <w:keepNext/>
              <w:tabs>
                <w:tab w:pos="2520" w:val="center"/>
                <w:tab w:pos="6840" w:val="left"/>
              </w:tabs>
              <w:jc w:val="center"/>
              <w:outlineLvl w:val="1"/>
            </w:pPr>
            <w:r w:rsidRPr="00FA44CD">
              <w:t>REPUBLIKA HRVATSKA</w:t>
            </w:r>
          </w:p>
          <w:p w:rsidRDefault="00FA44CD" w:rsidP="00FA44CD" w:rsidR="00FA44CD" w:rsidRPr="00FA44CD">
            <w:r w:rsidRPr="00FA44CD">
              <w:t>Trgovački sud u Zagrebu</w:t>
            </w:r>
          </w:p>
          <w:p w:rsidRDefault="00FA44CD" w:rsidP="00FA44CD" w:rsidR="00FA44CD" w:rsidRPr="00FA44CD">
            <w:r w:rsidRPr="00FA44CD">
              <w:t>Zagreb, Amruševa 2/II</w:t>
            </w:r>
          </w:p>
        </w:tc>
      </w:tr>
    </w:tbl>
    <w:p w:rsidRDefault="00FA44CD" w:rsidP="00FA44CD" w:rsidR="00FA44CD" w:rsidRPr="00FA44CD">
      <w:pPr>
        <w:jc w:val="center"/>
      </w:pPr>
    </w:p>
    <w:p w:rsidRDefault="00FA44CD" w:rsidP="00FA44CD" w:rsidR="00FA44CD" w:rsidRPr="00FA44CD">
      <w:pPr>
        <w:jc w:val="center"/>
      </w:pPr>
      <w:r w:rsidRPr="00FA44CD">
        <w:t>R E P U B L I K A    H R V A T S K A</w:t>
      </w:r>
    </w:p>
    <w:p w:rsidRDefault="00FA44CD" w:rsidP="00FA44CD" w:rsidR="00FA44CD" w:rsidRPr="00FA44CD">
      <w:pPr>
        <w:jc w:val="center"/>
      </w:pPr>
      <w:r w:rsidRPr="00FA44CD">
        <w:t>R J E Š E N J E</w:t>
      </w:r>
    </w:p>
    <w:p w:rsidRDefault="00FA44CD" w:rsidP="00FA44CD" w:rsidR="00FA44CD" w:rsidRPr="00FA44CD">
      <w:pPr>
        <w:jc w:val="center"/>
      </w:pPr>
    </w:p>
    <w:p w:rsidRDefault="00BD224B" w:rsidP="00BD224B" w:rsidR="00BD224B">
      <w:pPr>
        <w:jc w:val="both"/>
      </w:pPr>
      <w:r w:rsidRPr="000D7E78">
        <w:rPr>
          <w:lang w:val="pt-BR"/>
        </w:rPr>
        <w:t>Trgovački sud u Zagrebu, po sucu Nikoli Ribariću, kao stečajnom sucu, u stečajnom p</w:t>
      </w:r>
      <w:r>
        <w:rPr>
          <w:lang w:val="pt-BR"/>
        </w:rPr>
        <w:t>ostupku</w:t>
      </w:r>
      <w:r w:rsidRPr="000D7E78">
        <w:rPr>
          <w:lang w:val="pt-BR"/>
        </w:rPr>
        <w:t xml:space="preserve"> nad stečajnim dužnikom </w:t>
      </w:r>
      <w:r>
        <w:t>MERKUR-HRVATSKA d.o.o. – u stečaju,</w:t>
      </w:r>
      <w:r w:rsidRPr="00355EA3">
        <w:t xml:space="preserve"> Sesvete (Grad Zagreb), Ivana Keleka 18/A, OIB: 22660999705, MBS: 080111925</w:t>
      </w:r>
      <w:r w:rsidRPr="000D7E78">
        <w:t>,</w:t>
      </w:r>
      <w:r w:rsidRPr="000D7E78">
        <w:rPr>
          <w:lang w:val="pt-BR"/>
        </w:rPr>
        <w:t xml:space="preserve"> dana </w:t>
      </w:r>
      <w:r w:rsidR="00574706">
        <w:rPr>
          <w:lang w:val="pt-BR"/>
        </w:rPr>
        <w:t>1</w:t>
      </w:r>
      <w:r>
        <w:rPr>
          <w:lang w:val="pt-BR"/>
        </w:rPr>
        <w:t>6</w:t>
      </w:r>
      <w:r w:rsidRPr="000D7E78">
        <w:rPr>
          <w:lang w:val="pt-BR"/>
        </w:rPr>
        <w:t>.</w:t>
      </w:r>
      <w:r>
        <w:rPr>
          <w:lang w:val="pt-BR"/>
        </w:rPr>
        <w:t xml:space="preserve"> veljače</w:t>
      </w:r>
      <w:r w:rsidRPr="000D7E78">
        <w:rPr>
          <w:lang w:val="pt-BR"/>
        </w:rPr>
        <w:t xml:space="preserve"> 201</w:t>
      </w:r>
      <w:r>
        <w:rPr>
          <w:lang w:val="pt-BR"/>
        </w:rPr>
        <w:t>8</w:t>
      </w:r>
      <w:r w:rsidRPr="000D7E78">
        <w:rPr>
          <w:lang w:val="pt-BR"/>
        </w:rPr>
        <w:t>.,</w:t>
      </w:r>
      <w:r w:rsidRPr="000D7E78">
        <w:t xml:space="preserve">   </w:t>
      </w:r>
    </w:p>
    <w:p w:rsidRDefault="00BD224B" w:rsidP="00BD224B" w:rsidR="00BD224B">
      <w:pPr>
        <w:jc w:val="both"/>
      </w:pPr>
    </w:p>
    <w:p w:rsidRDefault="00726910" w:rsidP="00553B1B" w:rsidR="00553B1B">
      <w:pPr>
        <w:jc w:val="center"/>
      </w:pPr>
      <w:r>
        <w:t xml:space="preserve">r i </w:t>
      </w:r>
      <w:r w:rsidR="00553B1B">
        <w:t>j e š i o   j e</w:t>
      </w:r>
    </w:p>
    <w:p w:rsidRDefault="00553B1B" w:rsidP="00553B1B" w:rsidR="00553B1B">
      <w:pPr>
        <w:jc w:val="center"/>
      </w:pPr>
    </w:p>
    <w:p w:rsidRDefault="006976E5" w:rsidP="00A077F4" w:rsidR="00A077F4" w:rsidRPr="00783B11">
      <w:pPr>
        <w:jc w:val="both"/>
      </w:pPr>
      <w:r>
        <w:t>S</w:t>
      </w:r>
      <w:r w:rsidR="00A077F4" w:rsidRPr="00560CCF">
        <w:t xml:space="preserve">tečajnom upravitelju </w:t>
      </w:r>
      <w:r w:rsidR="00BD224B" w:rsidRPr="00355EA3">
        <w:t xml:space="preserve">Tomislav Orehovec, </w:t>
      </w:r>
      <w:r w:rsidR="00BD224B">
        <w:t>Zagreb</w:t>
      </w:r>
      <w:r w:rsidR="00BD224B" w:rsidRPr="00355EA3">
        <w:t>, Smičiklasova 18, OIB: 02009648274</w:t>
      </w:r>
      <w:r w:rsidR="00767A3A">
        <w:t>,</w:t>
      </w:r>
      <w:r w:rsidR="004E31AE">
        <w:t xml:space="preserve"> </w:t>
      </w:r>
      <w:r w:rsidR="00A077F4" w:rsidRPr="00560CCF">
        <w:t xml:space="preserve">određuje se nagrada u iznosu od </w:t>
      </w:r>
      <w:r w:rsidR="00AE1EAA">
        <w:t>406.318,78 kuna bruto</w:t>
      </w:r>
      <w:r w:rsidR="00A077F4" w:rsidRPr="00560CCF">
        <w:t>.</w:t>
      </w:r>
    </w:p>
    <w:p w:rsidRDefault="00C7076C" w:rsidP="00D07951" w:rsidR="00C7076C" w:rsidRPr="00560CCF">
      <w:pPr>
        <w:jc w:val="both"/>
      </w:pPr>
    </w:p>
    <w:p w:rsidRDefault="00F34CD3" w:rsidP="00D07951" w:rsidR="00D07951">
      <w:pPr>
        <w:jc w:val="center"/>
      </w:pPr>
      <w:r w:rsidRPr="00560CCF">
        <w:t>Obrazloženje</w:t>
      </w:r>
    </w:p>
    <w:p w:rsidRDefault="00893A50" w:rsidP="00D07951" w:rsidR="00893A50" w:rsidRPr="00560CCF">
      <w:pPr>
        <w:jc w:val="center"/>
      </w:pPr>
    </w:p>
    <w:p w:rsidRDefault="00AE1EAA" w:rsidP="00D50AC4" w:rsidR="00A37C0A">
      <w:pPr>
        <w:ind w:firstLine="708"/>
        <w:jc w:val="both"/>
      </w:pPr>
      <w:r>
        <w:t>Podneskom od 26. siječnja 2018</w:t>
      </w:r>
      <w:r w:rsidR="0049555D">
        <w:t>. godine</w:t>
      </w:r>
      <w:r w:rsidR="00D07951" w:rsidRPr="00560CCF">
        <w:t xml:space="preserve"> podnijet je</w:t>
      </w:r>
      <w:r w:rsidR="0049555D">
        <w:t xml:space="preserve"> </w:t>
      </w:r>
      <w:r w:rsidR="00D07951" w:rsidRPr="00560CCF">
        <w:t>zahtjev za određivan</w:t>
      </w:r>
      <w:r w:rsidR="003571CB">
        <w:t xml:space="preserve">jem nagrade i naknade troškova </w:t>
      </w:r>
      <w:r w:rsidR="00D07951" w:rsidRPr="00560CCF">
        <w:t xml:space="preserve">u ukupnoj visini od </w:t>
      </w:r>
      <w:r>
        <w:t>40</w:t>
      </w:r>
      <w:r w:rsidR="00D50AC4">
        <w:t>6.318,78 kuna,</w:t>
      </w:r>
      <w:r w:rsidR="00D07951" w:rsidRPr="00560CCF">
        <w:t xml:space="preserve"> sukladno izvršenom poslu, a sve u skladu s člankom </w:t>
      </w:r>
      <w:r w:rsidR="00A37C0A">
        <w:t>6</w:t>
      </w:r>
      <w:r w:rsidR="0049555D">
        <w:t>.</w:t>
      </w:r>
      <w:r w:rsidR="00A37C0A">
        <w:t xml:space="preserve"> i 7.</w:t>
      </w:r>
      <w:r w:rsidR="00D07951" w:rsidRPr="00560CCF">
        <w:t xml:space="preserve"> Uredbe o kriterijima i načinu obračuna i plaćanja nagrada stečajnim upraviteljima</w:t>
      </w:r>
      <w:r w:rsidR="0049555D">
        <w:t xml:space="preserve"> (NN 105/15</w:t>
      </w:r>
      <w:r w:rsidR="00451396">
        <w:t>; dalje Uredba</w:t>
      </w:r>
      <w:r w:rsidR="0049555D">
        <w:t>)</w:t>
      </w:r>
      <w:r w:rsidR="00D07951" w:rsidRPr="00560CCF">
        <w:t xml:space="preserve">, te članku </w:t>
      </w:r>
      <w:r w:rsidR="0049555D">
        <w:t>94.</w:t>
      </w:r>
      <w:r w:rsidR="004E31AE">
        <w:t xml:space="preserve"> Stečajnog zakona</w:t>
      </w:r>
      <w:r w:rsidR="0049555D">
        <w:t xml:space="preserve"> (NN 71/15</w:t>
      </w:r>
      <w:r w:rsidR="00451396">
        <w:t>; dalje SZ</w:t>
      </w:r>
      <w:r w:rsidR="0049555D">
        <w:t>)</w:t>
      </w:r>
      <w:r w:rsidR="00D53137">
        <w:t>.</w:t>
      </w:r>
      <w:r w:rsidR="00D07951" w:rsidRPr="00560CCF">
        <w:t xml:space="preserve"> Sud je zahtjev stečajnog upravitelja za odrađeni posao u svojstvu stečajnog upravitelja ocijenio osnovanim u cijelosti. </w:t>
      </w:r>
    </w:p>
    <w:p w:rsidRDefault="00A37C0A" w:rsidP="00553B1B" w:rsidR="00D50AC4">
      <w:pPr>
        <w:ind w:firstLine="708"/>
        <w:jc w:val="both"/>
      </w:pPr>
      <w:r>
        <w:t xml:space="preserve">Temeljem stanja spis proizlazi kako je stečajni upravitelj u unovčio imovinu stečajnog dužnika u ukupnom iznosu od </w:t>
      </w:r>
      <w:r w:rsidR="00D50AC4">
        <w:t>4.971.015,80 kuna i to s osnova:</w:t>
      </w:r>
    </w:p>
    <w:p w:rsidRDefault="00D50AC4" w:rsidP="00D50AC4" w:rsidR="00D50AC4">
      <w:pPr>
        <w:pStyle w:val="Odlomakpopisa"/>
        <w:numPr>
          <w:ilvl w:val="0"/>
          <w:numId w:val="2"/>
        </w:numPr>
        <w:jc w:val="both"/>
      </w:pPr>
      <w:r>
        <w:t>prodaje pokretnina i nekretnina u iznosu od 1.807.028,15 kuna</w:t>
      </w:r>
    </w:p>
    <w:p w:rsidRDefault="00D50AC4" w:rsidP="00D50AC4" w:rsidR="00D50AC4">
      <w:pPr>
        <w:pStyle w:val="Odlomakpopisa"/>
        <w:numPr>
          <w:ilvl w:val="0"/>
          <w:numId w:val="2"/>
        </w:numPr>
        <w:jc w:val="both"/>
      </w:pPr>
      <w:r>
        <w:t>naplaćenih potraživanja od kupaca u iznosu od 3.125.311,25 kuna</w:t>
      </w:r>
    </w:p>
    <w:p w:rsidRDefault="00D50AC4" w:rsidP="00D50AC4" w:rsidR="00D50AC4">
      <w:pPr>
        <w:pStyle w:val="Odlomakpopisa"/>
        <w:numPr>
          <w:ilvl w:val="0"/>
          <w:numId w:val="2"/>
        </w:numPr>
        <w:jc w:val="both"/>
      </w:pPr>
      <w:r>
        <w:t>zakupnina i prefakturirani troškovi u iznosu od 11.295,05 kuna</w:t>
      </w:r>
    </w:p>
    <w:p w:rsidRDefault="00D50AC4" w:rsidP="00D50AC4" w:rsidR="00A37C0A">
      <w:pPr>
        <w:pStyle w:val="Odlomakpopisa"/>
        <w:numPr>
          <w:ilvl w:val="0"/>
          <w:numId w:val="2"/>
        </w:numPr>
        <w:jc w:val="both"/>
      </w:pPr>
      <w:r>
        <w:t>kamata uz iznosu od 27.381,35 kuna.</w:t>
      </w:r>
    </w:p>
    <w:p w:rsidRDefault="00A37C0A" w:rsidP="00553B1B" w:rsidR="00451396">
      <w:pPr>
        <w:ind w:firstLine="708"/>
        <w:jc w:val="both"/>
      </w:pPr>
      <w:r>
        <w:t xml:space="preserve">Temeljem čl.7. Uredbe nagrada stečajnom upravitelju obračunava se primjenom tablice vrijednosti unovčene mase i nagrade u postocima. </w:t>
      </w:r>
    </w:p>
    <w:p w:rsidRDefault="00A37C0A" w:rsidP="00553B1B" w:rsidR="00A37C0A">
      <w:pPr>
        <w:ind w:firstLine="708"/>
        <w:jc w:val="both"/>
      </w:pPr>
      <w:r>
        <w:t>Slijedom navedenoga</w:t>
      </w:r>
      <w:r w:rsidR="00451396">
        <w:t xml:space="preserve">, u skladu s </w:t>
      </w:r>
      <w:r>
        <w:t xml:space="preserve"> </w:t>
      </w:r>
      <w:r w:rsidR="00451396">
        <w:t xml:space="preserve">tablicom iz članka 7. Uredbe, stečajnom upravitelju pripada pravo na nagradu u iznosu od </w:t>
      </w:r>
      <w:r w:rsidR="00893A50">
        <w:t>406.318,78 kuna.</w:t>
      </w:r>
    </w:p>
    <w:p w:rsidRDefault="005965E9" w:rsidP="00553B1B" w:rsidR="005965E9">
      <w:pPr>
        <w:ind w:firstLine="708"/>
        <w:jc w:val="both"/>
      </w:pPr>
      <w:r>
        <w:t>Člankom 15. Uredbe određeno je kako se iznosi nagrada određuju u bruto iznosu.</w:t>
      </w:r>
    </w:p>
    <w:p w:rsidRDefault="00D07951" w:rsidP="00553B1B" w:rsidR="008B66DC">
      <w:pPr>
        <w:ind w:firstLine="708"/>
        <w:jc w:val="both"/>
      </w:pPr>
      <w:r w:rsidRPr="00560CCF">
        <w:t>Temeljem naprijed navedenog</w:t>
      </w:r>
      <w:r w:rsidR="005965E9">
        <w:t>, riješeno je kao u izreci rješenja.</w:t>
      </w:r>
    </w:p>
    <w:p w:rsidRDefault="002B31F8" w:rsidP="00B3634A" w:rsidR="002B31F8">
      <w:pPr>
        <w:ind w:firstLine="708" w:left="2832"/>
        <w:jc w:val="both"/>
      </w:pPr>
    </w:p>
    <w:p w:rsidRDefault="00A2284A" w:rsidP="00B3634A" w:rsidR="00B52CC1">
      <w:pPr>
        <w:ind w:firstLine="708" w:left="2832"/>
        <w:jc w:val="both"/>
      </w:pPr>
      <w:r>
        <w:t xml:space="preserve">Zagreb, </w:t>
      </w:r>
      <w:r w:rsidR="00574706">
        <w:t>16</w:t>
      </w:r>
      <w:r w:rsidR="00A61E92">
        <w:t>.</w:t>
      </w:r>
      <w:r w:rsidR="00893A50">
        <w:t xml:space="preserve"> veljače</w:t>
      </w:r>
      <w:r w:rsidR="00D76A17">
        <w:t xml:space="preserve"> </w:t>
      </w:r>
      <w:r w:rsidR="00A61E92">
        <w:t>201</w:t>
      </w:r>
      <w:r w:rsidR="00893A50">
        <w:t>8</w:t>
      </w:r>
      <w:r w:rsidR="00A61E92">
        <w:t>.</w:t>
      </w:r>
      <w:r w:rsidR="00B52CC1">
        <w:tab/>
      </w:r>
      <w:r w:rsidR="00B52CC1">
        <w:tab/>
      </w:r>
      <w:r w:rsidR="00B52CC1">
        <w:tab/>
      </w:r>
      <w:r w:rsidR="00B52CC1">
        <w:tab/>
      </w:r>
    </w:p>
    <w:p w:rsidRDefault="002B31F8" w:rsidP="00E91121" w:rsidR="005767EC">
      <w:pPr>
        <w:pStyle w:val="Podnaslov"/>
        <w:ind w:firstLine="708" w:left="4956"/>
      </w:pPr>
      <w:r>
        <w:tab/>
      </w:r>
      <w:r>
        <w:tab/>
      </w:r>
      <w:r>
        <w:tab/>
      </w:r>
      <w:r w:rsidR="008B35D8">
        <w:tab/>
      </w:r>
    </w:p>
    <w:p w:rsidRDefault="00B0370D" w:rsidP="00E91121" w:rsidR="00B0370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B0370D" w:rsidP="00E91121" w:rsidR="00B0370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B0370D" w:rsidP="00E91121" w:rsidR="00B0370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0370D" w:rsidP="00E91121" w:rsidR="00B0370D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B0370D" w:rsidP="00E91121" w:rsidR="00B0370D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337D6" w:rsidP="000B27DD" w:rsidR="00C337D6">
      <w:pPr>
        <w:pStyle w:val="Podnaslov"/>
        <w:ind w:firstLine="708" w:left="4956"/>
      </w:pPr>
    </w:p>
    <w:p w:rsidRDefault="002E596E" w:rsidP="00D07951" w:rsidR="002E596E">
      <w:pPr>
        <w:outlineLvl w:val="0"/>
      </w:pPr>
    </w:p>
    <w:p w:rsidRDefault="002E596E" w:rsidP="00D07951" w:rsidR="002E596E">
      <w:pPr>
        <w:outlineLvl w:val="0"/>
      </w:pPr>
    </w:p>
    <w:p w:rsidRDefault="00B0370D" w:rsidP="00D07951" w:rsidR="00B0370D">
      <w:pPr>
        <w:outlineLvl w:val="0"/>
      </w:pPr>
    </w:p>
    <w:p w:rsidRDefault="00B0370D" w:rsidP="00D07951" w:rsidR="00B0370D">
      <w:pPr>
        <w:outlineLvl w:val="0"/>
      </w:pPr>
    </w:p>
    <w:p w:rsidRDefault="00D07951" w:rsidP="00D07951" w:rsidR="00D07951" w:rsidRPr="00560CCF">
      <w:pPr>
        <w:outlineLvl w:val="0"/>
      </w:pPr>
      <w:r w:rsidRPr="00560CCF">
        <w:lastRenderedPageBreak/>
        <w:t>POUKA O PRAVNOM LIJEKU:</w:t>
      </w:r>
    </w:p>
    <w:p w:rsidRDefault="00D07951" w:rsidP="00D07951" w:rsidR="00C337D6">
      <w:r w:rsidRPr="00560CCF">
        <w:t>Protiv rješenja nezadovoljna stranka može uložiti žalbu u roku od 8 dana od dana dostave prijepisa. Žalba se podnosi Visokom trgovačkom sudu RH putem ovog suda u tri primjerka.</w:t>
      </w:r>
    </w:p>
    <w:p w:rsidRDefault="002B31F8" w:rsidP="00D07951" w:rsidR="002B31F8"/>
    <w:p w:rsidRDefault="002B31F8" w:rsidP="00D07951" w:rsidR="002B31F8"/>
    <w:p w:rsidRDefault="00CF2CC0" w:rsidP="00D07951" w:rsidR="00CF2CC0"/>
    <w:p w:rsidRDefault="00B0370D" w:rsidP="00D07951" w:rsidR="00B0370D"/>
    <w:p w:rsidRDefault="00B0370D" w:rsidP="00D07951" w:rsidR="00B0370D"/>
    <w:p w:rsidRDefault="00B0370D" w:rsidP="00D07951" w:rsidR="00B0370D"/>
    <w:p w:rsidRDefault="00B0370D" w:rsidP="00D07951" w:rsidR="00B0370D"/>
    <w:p w:rsidRDefault="00B0370D" w:rsidP="00D07951" w:rsidR="00B0370D"/>
    <w:p w:rsidRDefault="00B0370D" w:rsidP="00D07951" w:rsidR="00B0370D"/>
    <w:p w:rsidRDefault="00B0370D" w:rsidP="00D07951" w:rsidR="00B0370D"/>
    <w:p w:rsidRDefault="00B0370D" w:rsidP="00D07951" w:rsidR="00B0370D"/>
    <w:p w:rsidRDefault="00B0370D" w:rsidP="00D07951" w:rsidR="00B0370D"/>
    <w:p w:rsidRDefault="00B0370D" w:rsidP="00D07951" w:rsidR="00B0370D"/>
    <w:p w:rsidRDefault="00B0370D" w:rsidP="00D07951" w:rsidR="00B0370D"/>
    <w:p w:rsidRDefault="00B0370D" w:rsidP="00D07951" w:rsidR="00B0370D"/>
    <w:p w:rsidRDefault="00B0370D" w:rsidP="00D07951" w:rsidR="00B0370D"/>
    <w:p w:rsidRDefault="00B0370D" w:rsidP="00D07951" w:rsidR="00B0370D"/>
    <w:p w:rsidRDefault="00B0370D" w:rsidP="00D07951" w:rsidR="00B0370D"/>
    <w:p w:rsidRDefault="00B0370D" w:rsidP="00D07951" w:rsidR="00B0370D"/>
    <w:p w:rsidRDefault="00B0370D" w:rsidP="00D07951" w:rsidR="00B0370D"/>
    <w:p w:rsidRDefault="00B0370D" w:rsidP="00D07951" w:rsidR="00B0370D"/>
    <w:p w:rsidRDefault="00B0370D" w:rsidP="00D07951" w:rsidR="00B0370D"/>
    <w:p w:rsidRDefault="00B0370D" w:rsidP="00D07951" w:rsidR="00B0370D"/>
    <w:p w:rsidRDefault="00B0370D" w:rsidP="00D07951" w:rsidR="00B0370D"/>
    <w:p w:rsidRDefault="00B0370D" w:rsidP="00D07951" w:rsidR="00B0370D"/>
    <w:p w:rsidRDefault="00B0370D" w:rsidP="00D07951" w:rsidR="00B0370D"/>
    <w:p w:rsidRDefault="00B0370D" w:rsidP="00D07951" w:rsidR="00B0370D"/>
    <w:p w:rsidRDefault="00B0370D" w:rsidP="00D07951" w:rsidR="00B0370D"/>
    <w:p w:rsidRDefault="00B0370D" w:rsidP="00D07951" w:rsidR="00B0370D"/>
    <w:p w:rsidRDefault="00B0370D" w:rsidP="00D07951" w:rsidR="00B0370D"/>
    <w:p w:rsidRDefault="00B0370D" w:rsidP="00D07951" w:rsidR="00B0370D"/>
    <w:p w:rsidRDefault="00B0370D" w:rsidP="00D07951" w:rsidR="00B0370D"/>
    <w:p w:rsidRDefault="00B0370D" w:rsidP="00D07951" w:rsidR="00B0370D"/>
    <w:p w:rsidRDefault="00B0370D" w:rsidP="00D07951" w:rsidR="00B0370D"/>
    <w:p w:rsidRDefault="00B0370D" w:rsidP="00D07951" w:rsidR="00B0370D"/>
    <w:p w:rsidRDefault="00B0370D" w:rsidP="00D07951" w:rsidR="00B0370D"/>
    <w:p w:rsidRDefault="00B0370D" w:rsidP="00D07951" w:rsidR="00B0370D"/>
    <w:p w:rsidRDefault="00B0370D" w:rsidP="00D07951" w:rsidR="00B0370D"/>
    <w:p w:rsidRDefault="00B0370D" w:rsidP="00D07951" w:rsidR="00B0370D"/>
    <w:p w:rsidRDefault="00B0370D" w:rsidP="00D07951" w:rsidR="00B0370D"/>
    <w:p w:rsidRDefault="00B0370D" w:rsidP="00D07951" w:rsidR="00B0370D"/>
    <w:p w:rsidRDefault="00B0370D" w:rsidP="00D07951" w:rsidR="00B0370D"/>
    <w:p w:rsidRDefault="00B0370D" w:rsidP="00D07951" w:rsidR="00B0370D"/>
    <w:p w:rsidRDefault="00B0370D" w:rsidP="00D07951" w:rsidR="00B0370D"/>
    <w:p w:rsidRDefault="00B0370D" w:rsidP="00D07951" w:rsidR="00B0370D"/>
    <w:p w:rsidRDefault="00B0370D" w:rsidP="00D07951" w:rsidR="00B0370D"/>
    <w:p w:rsidRDefault="00B0370D" w:rsidP="00D07951" w:rsidR="00B0370D"/>
    <w:p w:rsidRDefault="00B0370D" w:rsidP="00D07951" w:rsidR="00B0370D"/>
    <w:p w:rsidRDefault="00B0370D" w:rsidP="00D07951" w:rsidR="00B0370D"/>
    <w:p w:rsidRDefault="00B0370D" w:rsidP="00D07951" w:rsidR="00B0370D"/>
    <w:p w:rsidRDefault="00B0370D" w:rsidP="00D07951" w:rsidR="00B0370D"/>
    <w:p w:rsidRDefault="00B0370D" w:rsidP="00D07951" w:rsidR="00B0370D"/>
    <w:p w:rsidRDefault="00B0370D" w:rsidP="00D07951" w:rsidR="00B0370D"/>
    <w:p w:rsidRDefault="00B0370D" w:rsidP="00D07951" w:rsidR="00B0370D"/>
    <w:p w:rsidRDefault="00B0370D" w:rsidP="00D07951" w:rsidR="00B0370D"/>
    <w:p w:rsidRDefault="00B0370D" w:rsidP="00D07951" w:rsidR="00B0370D"/>
    <w:p w:rsidRDefault="00B0370D" w:rsidP="00D07951" w:rsidR="00B0370D"/>
    <w:p w:rsidRDefault="00B0370D" w:rsidP="00D07951" w:rsidR="00B0370D"/>
    <w:p w:rsidRDefault="00B0370D" w:rsidP="00D07951" w:rsidR="00B0370D"/>
    <w:p w:rsidRDefault="00B0370D" w:rsidP="00D07951" w:rsidR="00B0370D"/>
    <w:sectPr w:rsidSect="006976E5" w:rsidR="00B0370D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53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32BB" w:rsidR="00F032BB">
      <w:r>
        <w:separator/>
      </w:r>
    </w:p>
  </w:endnote>
  <w:endnote w:id="0" w:type="continuationSeparator">
    <w:p w:rsidRDefault="00F032BB" w:rsidR="00F032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32BB" w:rsidR="00F032BB">
      <w:r>
        <w:separator/>
      </w:r>
    </w:p>
  </w:footnote>
  <w:footnote w:id="0" w:type="continuationSeparator">
    <w:p w:rsidRDefault="00F032BB" w:rsidR="00F032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6C15" w:rsidP="00891417" w:rsidR="00F46C1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46C15" w:rsidR="00F46C1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6C15" w:rsidP="00891417" w:rsidR="00F46C1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C238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46C15" w:rsidP="006976E5" w:rsidR="006976E5">
    <w:pPr>
      <w:jc w:val="right"/>
    </w:pPr>
    <w:r>
      <w:tab/>
    </w:r>
    <w:r>
      <w:tab/>
    </w:r>
    <w:smartTag w:element="metricconverter" w:uri="urn:schemas-microsoft-com:office:smarttags">
      <w:smartTagPr>
        <w:attr w:val="72. St" w:name="ProductID"/>
      </w:smartTagPr>
      <w:r w:rsidR="006976E5" w:rsidRPr="00746C4B">
        <w:t>72. St</w:t>
      </w:r>
    </w:smartTag>
    <w:r w:rsidR="006976E5" w:rsidRPr="00746C4B">
      <w:t xml:space="preserve"> -</w:t>
    </w:r>
    <w:r w:rsidR="00BD224B">
      <w:t>246/2015</w:t>
    </w:r>
    <w:r w:rsidR="00B0370D">
      <w:t>-125</w:t>
    </w:r>
  </w:p>
  <w:p w:rsidRDefault="00F46C15" w:rsidR="00F46C1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6CAF" w:rsidP="003B6CAF" w:rsidR="003B6CAF">
    <w:pPr>
      <w:jc w:val="right"/>
    </w:pPr>
    <w:smartTag w:element="metricconverter" w:uri="urn:schemas-microsoft-com:office:smarttags">
      <w:smartTagPr>
        <w:attr w:val="72. St" w:name="ProductID"/>
      </w:smartTagPr>
      <w:r w:rsidRPr="00746C4B">
        <w:t>72. St</w:t>
      </w:r>
    </w:smartTag>
    <w:r w:rsidRPr="00746C4B">
      <w:t xml:space="preserve"> -</w:t>
    </w:r>
    <w:r w:rsidR="006976E5">
      <w:t>1648/2013</w:t>
    </w:r>
  </w:p>
  <w:p w:rsidRDefault="003B6CAF" w:rsidR="003B6CA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027B43"/>
    <w:multiLevelType w:val="hybridMultilevel"/>
    <w:tmpl w:val="266EA3F0"/>
    <w:lvl w:tplc="EA32239A" w:ilvl="0">
      <w:start w:val="7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7951"/>
    <w:rsid w:val="000162EA"/>
    <w:rsid w:val="000B27DD"/>
    <w:rsid w:val="000D18A1"/>
    <w:rsid w:val="000F7284"/>
    <w:rsid w:val="00120805"/>
    <w:rsid w:val="00125D20"/>
    <w:rsid w:val="0014572D"/>
    <w:rsid w:val="001B3BC6"/>
    <w:rsid w:val="0020570E"/>
    <w:rsid w:val="00223ECD"/>
    <w:rsid w:val="002272FF"/>
    <w:rsid w:val="002B31F8"/>
    <w:rsid w:val="002D239E"/>
    <w:rsid w:val="002E2B0E"/>
    <w:rsid w:val="002E596E"/>
    <w:rsid w:val="003011FC"/>
    <w:rsid w:val="00343152"/>
    <w:rsid w:val="003571CB"/>
    <w:rsid w:val="00397F3F"/>
    <w:rsid w:val="003B6CAF"/>
    <w:rsid w:val="00451396"/>
    <w:rsid w:val="00475737"/>
    <w:rsid w:val="0049555D"/>
    <w:rsid w:val="004A53E6"/>
    <w:rsid w:val="004E31AE"/>
    <w:rsid w:val="00536FCA"/>
    <w:rsid w:val="00553B1B"/>
    <w:rsid w:val="00560CCF"/>
    <w:rsid w:val="00574706"/>
    <w:rsid w:val="005767EC"/>
    <w:rsid w:val="005965E9"/>
    <w:rsid w:val="005B034F"/>
    <w:rsid w:val="00602325"/>
    <w:rsid w:val="0063061E"/>
    <w:rsid w:val="00680F38"/>
    <w:rsid w:val="006976E5"/>
    <w:rsid w:val="006C6EE8"/>
    <w:rsid w:val="007040E2"/>
    <w:rsid w:val="00726910"/>
    <w:rsid w:val="00756A21"/>
    <w:rsid w:val="00767A3A"/>
    <w:rsid w:val="00783B11"/>
    <w:rsid w:val="00796874"/>
    <w:rsid w:val="00824249"/>
    <w:rsid w:val="00834DE2"/>
    <w:rsid w:val="008662C3"/>
    <w:rsid w:val="00871700"/>
    <w:rsid w:val="00891417"/>
    <w:rsid w:val="00893A50"/>
    <w:rsid w:val="00897752"/>
    <w:rsid w:val="008B35D8"/>
    <w:rsid w:val="008B613C"/>
    <w:rsid w:val="008B66DC"/>
    <w:rsid w:val="00960161"/>
    <w:rsid w:val="0096587D"/>
    <w:rsid w:val="00971978"/>
    <w:rsid w:val="009926AC"/>
    <w:rsid w:val="009B4F53"/>
    <w:rsid w:val="009B5919"/>
    <w:rsid w:val="00A01E2B"/>
    <w:rsid w:val="00A077F4"/>
    <w:rsid w:val="00A2284A"/>
    <w:rsid w:val="00A24EDD"/>
    <w:rsid w:val="00A2695B"/>
    <w:rsid w:val="00A37C0A"/>
    <w:rsid w:val="00A61E92"/>
    <w:rsid w:val="00AB7AB0"/>
    <w:rsid w:val="00AE1EAA"/>
    <w:rsid w:val="00AE5DEE"/>
    <w:rsid w:val="00B0370D"/>
    <w:rsid w:val="00B3634A"/>
    <w:rsid w:val="00B52CC1"/>
    <w:rsid w:val="00B673CD"/>
    <w:rsid w:val="00BD224B"/>
    <w:rsid w:val="00C337D6"/>
    <w:rsid w:val="00C65F3B"/>
    <w:rsid w:val="00C67BF0"/>
    <w:rsid w:val="00C7076C"/>
    <w:rsid w:val="00C96AA3"/>
    <w:rsid w:val="00CF2CC0"/>
    <w:rsid w:val="00D07951"/>
    <w:rsid w:val="00D130F9"/>
    <w:rsid w:val="00D17446"/>
    <w:rsid w:val="00D50AC4"/>
    <w:rsid w:val="00D53137"/>
    <w:rsid w:val="00D74593"/>
    <w:rsid w:val="00D74908"/>
    <w:rsid w:val="00D76A17"/>
    <w:rsid w:val="00DC0196"/>
    <w:rsid w:val="00E051E3"/>
    <w:rsid w:val="00E15A3A"/>
    <w:rsid w:val="00E30F29"/>
    <w:rsid w:val="00E532EA"/>
    <w:rsid w:val="00EB1841"/>
    <w:rsid w:val="00EB313D"/>
    <w:rsid w:val="00EC2383"/>
    <w:rsid w:val="00EE27AC"/>
    <w:rsid w:val="00F032BB"/>
    <w:rsid w:val="00F218AB"/>
    <w:rsid w:val="00F24AC9"/>
    <w:rsid w:val="00F34CD3"/>
    <w:rsid w:val="00F46C15"/>
    <w:rsid w:val="00F67529"/>
    <w:rsid w:val="00F7028B"/>
    <w:rsid w:val="00F86E37"/>
    <w:rsid w:val="00F95481"/>
    <w:rsid w:val="00FA44CD"/>
    <w:rsid w:val="00FA67CE"/>
    <w:rsid w:val="00FA704C"/>
    <w:rsid w:val="00FF0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07951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53B1B"/>
    <w:pPr>
      <w:keepNext/>
      <w:jc w:val="center"/>
      <w:outlineLvl w:val="1"/>
    </w:pPr>
    <w:rPr>
      <w:rFonts w:hAnsi="Arial" w:ascii="Arial"/>
      <w:b/>
      <w:color w:val="FF000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4CD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34CD3"/>
  </w:style>
  <w:style w:styleId="Podnoje" w:type="paragraph">
    <w:name w:val="footer"/>
    <w:basedOn w:val="Normal"/>
    <w:rsid w:val="00F34C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34CD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A2695B"/>
    <w:rPr>
      <w:rFonts w:cs="Arial" w:hAnsi="Arial" w:ascii="Arial"/>
      <w:sz w:val="22"/>
    </w:rPr>
  </w:style>
  <w:style w:styleId="Podnaslov" w:type="paragraph">
    <w:name w:val="Subtitle"/>
    <w:basedOn w:val="Normal"/>
    <w:link w:val="PodnaslovChar"/>
    <w:qFormat/>
    <w:rsid w:val="002B31F8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B31F8"/>
    <w:rPr>
      <w:rFonts w:hAnsi="Tahoma" w:ascii="Tahoma"/>
      <w:b/>
      <w:color w:val="0000FF"/>
      <w:sz w:val="24"/>
    </w:rPr>
  </w:style>
  <w:style w:customStyle="true" w:styleId="Naslov2Char" w:type="character">
    <w:name w:val="Naslov 2 Char"/>
    <w:basedOn w:val="Zadanifontodlomka"/>
    <w:link w:val="Naslov2"/>
    <w:semiHidden/>
    <w:rsid w:val="00553B1B"/>
    <w:rPr>
      <w:rFonts w:hAnsi="Arial" w:ascii="Arial"/>
      <w:b/>
      <w:color w:val="FF0000"/>
      <w:sz w:val="24"/>
    </w:rPr>
  </w:style>
  <w:style w:customStyle="true" w:styleId="BodyText21" w:type="paragraph">
    <w:name w:val="Body Text 21"/>
    <w:basedOn w:val="Normal"/>
    <w:rsid w:val="00553B1B"/>
    <w:pPr>
      <w:overflowPunct w:val="false"/>
      <w:autoSpaceDE w:val="false"/>
      <w:autoSpaceDN w:val="false"/>
      <w:adjustRightInd w:val="false"/>
      <w:ind w:hanging="720" w:left="720"/>
      <w:jc w:val="both"/>
    </w:pPr>
    <w:rPr>
      <w:rFonts w:hAnsi="Arial" w:ascii="Arial"/>
      <w:szCs w:val="20"/>
    </w:rPr>
  </w:style>
  <w:style w:styleId="Odlomakpopisa" w:type="paragraph">
    <w:name w:val="List Paragraph"/>
    <w:basedOn w:val="Normal"/>
    <w:uiPriority w:val="34"/>
    <w:qFormat/>
    <w:rsid w:val="00D50A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23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23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23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23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23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07951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53B1B"/>
    <w:pPr>
      <w:keepNext/>
      <w:jc w:val="center"/>
      <w:outlineLvl w:val="1"/>
    </w:pPr>
    <w:rPr>
      <w:rFonts w:ascii="Arial" w:hAnsi="Arial"/>
      <w:b/>
      <w:color w:val="FF000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4CD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34CD3"/>
  </w:style>
  <w:style w:styleId="Podnoje" w:type="paragraph">
    <w:name w:val="footer"/>
    <w:basedOn w:val="Normal"/>
    <w:rsid w:val="00F34C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34CD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A2695B"/>
    <w:rPr>
      <w:rFonts w:ascii="Arial" w:cs="Arial" w:hAnsi="Arial"/>
      <w:sz w:val="22"/>
    </w:rPr>
  </w:style>
  <w:style w:styleId="Podnaslov" w:type="paragraph">
    <w:name w:val="Subtitle"/>
    <w:basedOn w:val="Normal"/>
    <w:link w:val="PodnaslovChar"/>
    <w:qFormat/>
    <w:rsid w:val="002B31F8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B31F8"/>
    <w:rPr>
      <w:rFonts w:ascii="Tahoma" w:hAnsi="Tahoma"/>
      <w:b/>
      <w:color w:val="0000FF"/>
      <w:sz w:val="24"/>
    </w:rPr>
  </w:style>
  <w:style w:customStyle="1" w:styleId="Naslov2Char" w:type="character">
    <w:name w:val="Naslov 2 Char"/>
    <w:basedOn w:val="Zadanifontodlomka"/>
    <w:link w:val="Naslov2"/>
    <w:semiHidden/>
    <w:rsid w:val="00553B1B"/>
    <w:rPr>
      <w:rFonts w:ascii="Arial" w:hAnsi="Arial"/>
      <w:b/>
      <w:color w:val="FF0000"/>
      <w:sz w:val="24"/>
    </w:rPr>
  </w:style>
  <w:style w:customStyle="1" w:styleId="BodyText21" w:type="paragraph">
    <w:name w:val="Body Text 21"/>
    <w:basedOn w:val="Normal"/>
    <w:rsid w:val="00553B1B"/>
    <w:pPr>
      <w:overflowPunct w:val="0"/>
      <w:autoSpaceDE w:val="0"/>
      <w:autoSpaceDN w:val="0"/>
      <w:adjustRightInd w:val="0"/>
      <w:ind w:hanging="720" w:left="720"/>
      <w:jc w:val="both"/>
    </w:pPr>
    <w:rPr>
      <w:rFonts w:ascii="Arial" w:hAnsi="Arial"/>
      <w:szCs w:val="20"/>
    </w:rPr>
  </w:style>
  <w:style w:styleId="Odlomakpopisa" w:type="paragraph">
    <w:name w:val="List Paragraph"/>
    <w:basedOn w:val="Normal"/>
    <w:uiPriority w:val="34"/>
    <w:qFormat/>
    <w:rsid w:val="00D50A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23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23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238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23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23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3631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6613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3576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0290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9553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2018.</izvorni_sadrzaj>
    <derivirana_varijabla naziv="DomainObject.DatumDonosenjaOdluke_1">16.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</izvorni_sadrzaj>
    <derivirana_varijabla naziv="DomainObject.Predmet.Broj_1">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2015.</izvorni_sadrzaj>
    <derivirana_varijabla naziv="DomainObject.Predmet.DatumOsnivanja_1">30.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St-246/2015</izvorni_sadrzaj>
    <derivirana_varijabla naziv="DomainObject.Predmet.OznakaBroj_1">St-246/2015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MERKUR-HRVATSKA d.o.o. za trgovinu i usluge</izvorni_sadrzaj>
    <derivirana_varijabla naziv="DomainObject.Predmet.ProtustrankaFormated_1">  MERKUR-HRVATSKA d.o.o. za trgovinu i usluge</derivirana_varijabla>
  </DomainObject.Predmet.ProtustrankaFormated>
  <DomainObject.Predmet.ProtustrankaFormatedOIB>
    <izvorni_sadrzaj>  MERKUR-HRVATSKA d.o.o. za trgovinu i usluge, OIB 22660999705</izvorni_sadrzaj>
    <derivirana_varijabla naziv="DomainObject.Predmet.ProtustrankaFormatedOIB_1">  MERKUR-HRVATSKA d.o.o. za trgovinu i usluge, OIB 22660999705</derivirana_varijabla>
  </DomainObject.Predmet.ProtustrankaFormatedOIB>
  <DomainObject.Predmet.ProtustrankaFormatedWithAdress>
    <izvorni_sadrzaj> MERKUR-HRVATSKA d.o.o. za trgovinu i usluge, Ivana Keleka 18/A, 10360 Sesvete</izvorni_sadrzaj>
    <derivirana_varijabla naziv="DomainObject.Predmet.ProtustrankaFormatedWithAdress_1"> MERKUR-HRVATSKA d.o.o. za trgovinu i usluge, Ivana Keleka 18/A, 10360 Sesvete</derivirana_varijabla>
  </DomainObject.Predmet.ProtustrankaFormatedWithAdress>
  <DomainObject.Predmet.ProtustrankaFormatedWithAdressOIB>
    <izvorni_sadrzaj> MERKUR-HRVATSKA d.o.o. za trgovinu i usluge, OIB 22660999705, Ivana Keleka 18/A, 10360 Sesvete</izvorni_sadrzaj>
    <derivirana_varijabla naziv="DomainObject.Predmet.ProtustrankaFormatedWithAdressOIB_1"> MERKUR-HRVATSKA d.o.o. za trgovinu i usluge, OIB 22660999705, Ivana Keleka 18/A, 10360 Sesvete</derivirana_varijabla>
  </DomainObject.Predmet.ProtustrankaFormatedWithAdressOIB>
  <DomainObject.Predmet.ProtustrankaWithAdress>
    <izvorni_sadrzaj>MERKUR-HRVATSKA d.o.o. za trgovinu i usluge Ivana Keleka 18/A, 10360 Sesvete</izvorni_sadrzaj>
    <derivirana_varijabla naziv="DomainObject.Predmet.ProtustrankaWithAdress_1">MERKUR-HRVATSKA d.o.o. za trgovinu i usluge Ivana Keleka 18/A, 10360 Sesvete</derivirana_varijabla>
  </DomainObject.Predmet.ProtustrankaWithAdress>
  <DomainObject.Predmet.ProtustrankaWithAdressOIB>
    <izvorni_sadrzaj>MERKUR-HRVATSKA d.o.o. za trgovinu i usluge, OIB 22660999705, Ivana Keleka 18/A, 10360 Sesvete</izvorni_sadrzaj>
    <derivirana_varijabla naziv="DomainObject.Predmet.ProtustrankaWithAdressOIB_1">MERKUR-HRVATSKA d.o.o. za trgovinu i usluge, OIB 22660999705, Ivana Keleka 18/A, 10360 Sesvete</derivirana_varijabla>
  </DomainObject.Predmet.ProtustrankaWithAdressOIB>
  <DomainObject.Predmet.ProtustrankaNazivFormated>
    <izvorni_sadrzaj>MERKUR-HRVATSKA d.o.o. za trgovinu i usluge</izvorni_sadrzaj>
    <derivirana_varijabla naziv="DomainObject.Predmet.ProtustrankaNazivFormated_1">MERKUR-HRVATSKA d.o.o. za trgovinu i usluge</derivirana_varijabla>
  </DomainObject.Predmet.ProtustrankaNazivFormated>
  <DomainObject.Predmet.ProtustrankaNazivFormatedOIB>
    <izvorni_sadrzaj>MERKUR-HRVATSKA d.o.o. za trgovinu i usluge, OIB 22660999705</izvorni_sadrzaj>
    <derivirana_varijabla naziv="DomainObject.Predmet.ProtustrankaNazivFormatedOIB_1">MERKUR-HRVATSKA d.o.o. za trgovinu i usluge, OIB 22660999705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MERKUR-HRVATSKA d.o.o. za trgovinu i usluge</item>
    </izvorni_sadrzaj>
    <derivirana_varijabla naziv="DomainObject.Predmet.ProtuStrankaListFormated_1">
      <item>MERKUR-HRVATSKA d.o.o. za trgovinu i usluge</item>
    </derivirana_varijabla>
  </DomainObject.Predmet.ProtuStrankaListFormated>
  <DomainObject.Predmet.ProtuStrankaListFormatedOIB>
    <izvorni_sadrzaj>
      <item>MERKUR-HRVATSKA d.o.o. za trgovinu i usluge, OIB 22660999705</item>
    </izvorni_sadrzaj>
    <derivirana_varijabla naziv="DomainObject.Predmet.ProtuStrankaListFormatedOIB_1">
      <item>MERKUR-HRVATSKA d.o.o. za trgovinu i usluge, OIB 22660999705</item>
    </derivirana_varijabla>
  </DomainObject.Predmet.ProtuStrankaListFormatedOIB>
  <DomainObject.Predmet.ProtuStrankaListFormatedWithAdress>
    <izvorni_sadrzaj>
      <item>MERKUR-HRVATSKA d.o.o. za trgovinu i usluge, Ivana Keleka 18/A, 10360 Sesvete</item>
    </izvorni_sadrzaj>
    <derivirana_varijabla naziv="DomainObject.Predmet.ProtuStrankaListFormatedWithAdress_1">
      <item>MERKUR-HRVATSKA d.o.o. za trgovinu i usluge, Ivana Keleka 18/A, 10360 Sesvete</item>
    </derivirana_varijabla>
  </DomainObject.Predmet.ProtuStrankaListFormatedWithAdress>
  <DomainObject.Predmet.ProtuStrankaListFormatedWithAdressOIB>
    <izvorni_sadrzaj>
      <item>MERKUR-HRVATSKA d.o.o. za trgovinu i usluge, OIB 22660999705, Ivana Keleka 18/A, 10360 Sesvete</item>
    </izvorni_sadrzaj>
    <derivirana_varijabla naziv="DomainObject.Predmet.ProtuStrankaListFormatedWithAdressOIB_1">
      <item>MERKUR-HRVATSKA d.o.o. za trgovinu i usluge, OIB 22660999705, Ivana Keleka 18/A, 10360 Sesvete</item>
    </derivirana_varijabla>
  </DomainObject.Predmet.ProtuStrankaListFormatedWithAdressOIB>
  <DomainObject.Predmet.ProtuStrankaListNazivFormated>
    <izvorni_sadrzaj>
      <item>MERKUR-HRVATSKA d.o.o. za trgovinu i usluge</item>
    </izvorni_sadrzaj>
    <derivirana_varijabla naziv="DomainObject.Predmet.ProtuStrankaListNazivFormated_1">
      <item>MERKUR-HRVATSKA d.o.o. za trgovinu i usluge</item>
    </derivirana_varijabla>
  </DomainObject.Predmet.ProtuStrankaListNazivFormated>
  <DomainObject.Predmet.ProtuStrankaListNazivFormatedOIB>
    <izvorni_sadrzaj>
      <item>MERKUR-HRVATSKA d.o.o. za trgovinu i usluge, OIB 22660999705</item>
    </izvorni_sadrzaj>
    <derivirana_varijabla naziv="DomainObject.Predmet.ProtuStrankaListNazivFormatedOIB_1">
      <item>MERKUR-HRVATSKA d.o.o. za trgovinu i usluge, OIB 22660999705</item>
    </derivirana_varijabla>
  </DomainObject.Predmet.ProtuStrankaListNazivFormatedOIB>
  <DomainObject.Predmet.OstaliListFormated>
    <izvorni_sadrzaj>
      <item>RH, MF, Porezna uprava</item>
      <item>RH, Ministarstvo pravosuđa</item>
      <item>Županijsko državno odvjetništvo u Zagrebu</item>
      <item>Općinski sud u Zadru, zemljišno-knjižni odjel</item>
      <item>Općinski građanski sud u Zagrebu, Stalna služba u Sesvetama</item>
      <item>Općinski građanski sud u Zagrebu, Stalna služba u Sesvetama</item>
      <item>Odvjetničko društvo Leko i partneri društvo s ograničenom odgovornošću</item>
      <item>Tomislav Orehovec</item>
      <item>Krešo Šulj</item>
      <item>OD Vidović &amp; Vidović</item>
      <item>PEWA d.o.o. u stečaju</item>
      <item>Jasmina Lichtenberg, steč. uprav.</item>
      <item>MEĐIMURSKE VODE</item>
      <item>Lidija Sitar - Novak</item>
      <item>Rajka Grcić</item>
      <item>GRAD RIJEKA</item>
      <item>ZOU Knežević i drugi</item>
      <item>Dubravka Kraljić</item>
      <item>Danijela Zoroja</item>
      <item>MERKUR TRGOVINA d.d.</item>
      <item>MAMIĆ PERIĆ REBERSKI RIMAC Odvjetničko društvo, društvo s ograničenom odgovornošću</item>
      <item>VIDOVIĆ &amp; VIDOVIĆ, odvjetničko društvo</item>
      <item>Kruno Turković</item>
      <item>IVAN KUBANOVIĆ</item>
      <item>1. Sanja Topolovac</item>
      <item>2. Katarina Stopić</item>
      <item>3. Sanja Kučko</item>
      <item>4. Ivana Brzuhalski Horvat</item>
      <item>5. Ignac Pasanec</item>
      <item>6. Dalibor Cetina</item>
      <item>7. Tatjana Fanuko</item>
      <item>8. Destri Ferčec</item>
      <item>9. Kristian Frančula</item>
      <item>10. Alja Kolenc Gotal</item>
      <item>11.Tihana Pavlićević</item>
      <item>12. Darko Kocijan</item>
      <item>13. Dario Bajzek</item>
      <item>14. Ivana Babić</item>
      <item>15. Stjepan Babić</item>
      <item>16. Blanka Baković</item>
      <item>17. Krunoslav Baković</item>
      <item>18. Željko Baković</item>
      <item>19. Kristina Čižmešija</item>
      <item>20. Blaženko Dujmenović</item>
      <item>21. Damir Jembrih</item>
      <item>22. Krunoslav Karagić</item>
      <item>23. Vlasta Kezić</item>
      <item>24. Marko Mažar</item>
      <item>25. Željka Novak</item>
      <item>26. Zdenkica Šarac</item>
      <item>27. Damir Zmiša</item>
      <item>28. Karlo Žmauc</item>
      <item>29. Dario Papež</item>
      <item>30. Jere Buva</item>
      <item>31. Robert Furčić</item>
      <item>32. Milan Grubišić</item>
      <item>33. Ivica Gruja</item>
      <item>34. Krešimir Kardum</item>
      <item>35. Branka Krnić</item>
      <item>36. Natalija Malenica</item>
      <item>37. Krešimir Matić</item>
      <item>38. Mirjana Peran</item>
      <item>39. Mili Reljanović</item>
      <item>40. Diana Slavica</item>
      <item>41. Ana Stančić</item>
      <item>42. Damir Šarić</item>
      <item>43. Igor Šumečki</item>
      <item>44. Bojana Berović</item>
      <item>45. Marijana Dubravica</item>
      <item>46. Ivana Dujić</item>
      <item>47. Ana Livaić</item>
      <item>48. Boris Nadoveza</item>
      <item>49. Jagoda Radovčić</item>
      <item>50. Jadranka Svirčić</item>
      <item>51. Perica Šarić</item>
      <item>52. Mario Šuperba</item>
      <item>53. Krešimir Loffler</item>
      <item>54. Kristina Behtan</item>
      <item>55. Snježana Bakran</item>
      <item>56. Danijela Frančić</item>
      <item>57. Nives Gerenčer</item>
      <item>58. Natalija Herman</item>
      <item>59. Branka Kolac</item>
      <item>60. Josip Labazan</item>
      <item>61. Slađana Lesjak</item>
      <item>62. Sandra Mislović</item>
      <item>63. Draženka Sobočan</item>
      <item>64. Marina Šimek</item>
      <item>65. Marko Trojok</item>
      <item>66. Tomislav Volf</item>
      <item>67. Vanja Žižek</item>
      <item>68. Alenka Bilić</item>
      <item>69. Moris Bolković</item>
      <item>70. Franka Bucić</item>
      <item>71. Zlatko German</item>
      <item>72. Sandra Kolić</item>
      <item>73. Sabina Komparić</item>
      <item>74. Meri Marasović</item>
      <item>75. Davorin Matić</item>
      <item>76. Sonja Miškulin</item>
      <item>77. Tibor Radin</item>
      <item>78. Jasminka Radoš</item>
      <item>79. Sanja Teković</item>
      <item>80. Drago Vrkljan</item>
      <item>81. Saša Kirin</item>
      <item>82. Ninoslav Dravinac</item>
      <item>83. Josip Fruk</item>
      <item>84. Ivica Kirin</item>
      <item>85. Manda Badenić</item>
      <item>86. Marina Jurić</item>
      <item>87. Biserka Bilić</item>
      <item>88. Marina Lisjak</item>
      <item>89. Mario Marić</item>
      <item>90. Ivana Parać</item>
      <item>91. Jurica Špoljarec</item>
      <item>92. Rajka Grcić</item>
      <item>93. Zdenko Črnelić</item>
      <item>94. Antica Klarin</item>
      <item>95. Marija Jadrić</item>
      <item>96. Andreja Sabol</item>
      <item>97. Marina Rendulić Kozina</item>
      <item>98. Mijo Ost</item>
      <item>99. Drago Burazer</item>
      <item>100. Miloš Pendl</item>
      <item>101. Mario Cicak</item>
      <item>102. Sanja Jalšovec</item>
      <item>103. Josipa Matoša</item>
      <item>104. Vladimira Lučić</item>
      <item>105. Ankica Bastalić</item>
      <item>106. Dubravka Družić Azenić</item>
      <item>107. Renata Kovačić</item>
      <item>108. Ana-Marija Nahod</item>
      <item>109. Valentina Ravlić</item>
      <item>110. Ivana Zubatović</item>
      <item>111. Ksenija Trivanović</item>
      <item>112. Ana Rakuša</item>
      <item>113. Sanja Šajatović</item>
      <item>114. Ivana Kovačev</item>
      <item>115. Željka Špadina</item>
      <item>Agencija za osiguranje radničkih potraživanja u slučaju stečaja poslodavca</item>
      <item>MINISTARSTVO UNUTARNJIH POSLOVA</item>
      <item>Financijska agencija, Služba upisa, Upisničko mjesto Zagreb</item>
      <item>Odvjetničko društvo BRLEČIĆ &amp; partneri, javno trgovačko društvo za obavljanje odvjetničkih poslova</item>
      <item>Dijana Kelerajter</item>
      <item>VUKIĆ, JELUŠIĆ, ŠULINA, STANKOVIĆ, JURCAN &amp; JABUKA odvjetničko društvo s ograničenom odgovornošću</item>
      <item>MRNJAVAC društvo s ograničenom odgovornošću za trgovinu i transport</item>
      <item>DALMARE društvo s ograničenom odgovornošću za trgovinu i usluge</item>
      <item>OPĆINSKI SUD U NOVOM ZAGREBU, Stalna služba u Zaprešiću</item>
    </izvorni_sadrzaj>
    <derivirana_varijabla naziv="DomainObject.Predmet.OstaliListFormated_1">
      <item>RH, MF, Porezna uprava</item>
      <item>RH, Ministarstvo pravosuđa</item>
      <item>Županijsko državno odvjetništvo u Zagrebu</item>
      <item>Općinski sud u Zadru, zemljišno-knjižni odjel</item>
      <item>Općinski građanski sud u Zagrebu, Stalna služba u Sesvetama</item>
      <item>Općinski građanski sud u Zagrebu, Stalna služba u Sesvetama</item>
      <item>Odvjetničko društvo Leko i partneri društvo s ograničenom odgovornošću</item>
      <item>Tomislav Orehovec</item>
      <item>Krešo Šulj</item>
      <item>OD Vidović &amp; Vidović</item>
      <item>PEWA d.o.o. u stečaju</item>
      <item>Jasmina Lichtenberg, steč. uprav.</item>
      <item>MEĐIMURSKE VODE</item>
      <item>Lidija Sitar - Novak</item>
      <item>Rajka Grcić</item>
      <item>GRAD RIJEKA</item>
      <item>ZOU Knežević i drugi</item>
      <item>Dubravka Kraljić</item>
      <item>Danijela Zoroja</item>
      <item>MERKUR TRGOVINA d.d.</item>
      <item>MAMIĆ PERIĆ REBERSKI RIMAC Odvjetničko društvo, društvo s ograničenom odgovornošću</item>
      <item>VIDOVIĆ &amp; VIDOVIĆ, odvjetničko društvo</item>
      <item>Kruno Turković</item>
      <item>IVAN KUBANOVIĆ</item>
      <item>1. Sanja Topolovac</item>
      <item>2. Katarina Stopić</item>
      <item>3. Sanja Kučko</item>
      <item>4. Ivana Brzuhalski Horvat</item>
      <item>5. Ignac Pasanec</item>
      <item>6. Dalibor Cetina</item>
      <item>7. Tatjana Fanuko</item>
      <item>8. Destri Ferčec</item>
      <item>9. Kristian Frančula</item>
      <item>10. Alja Kolenc Gotal</item>
      <item>11.Tihana Pavlićević</item>
      <item>12. Darko Kocijan</item>
      <item>13. Dario Bajzek</item>
      <item>14. Ivana Babić</item>
      <item>15. Stjepan Babić</item>
      <item>16. Blanka Baković</item>
      <item>17. Krunoslav Baković</item>
      <item>18. Željko Baković</item>
      <item>19. Kristina Čižmešija</item>
      <item>20. Blaženko Dujmenović</item>
      <item>21. Damir Jembrih</item>
      <item>22. Krunoslav Karagić</item>
      <item>23. Vlasta Kezić</item>
      <item>24. Marko Mažar</item>
      <item>25. Željka Novak</item>
      <item>26. Zdenkica Šarac</item>
      <item>27. Damir Zmiša</item>
      <item>28. Karlo Žmauc</item>
      <item>29. Dario Papež</item>
      <item>30. Jere Buva</item>
      <item>31. Robert Furčić</item>
      <item>32. Milan Grubišić</item>
      <item>33. Ivica Gruja</item>
      <item>34. Krešimir Kardum</item>
      <item>35. Branka Krnić</item>
      <item>36. Natalija Malenica</item>
      <item>37. Krešimir Matić</item>
      <item>38. Mirjana Peran</item>
      <item>39. Mili Reljanović</item>
      <item>40. Diana Slavica</item>
      <item>41. Ana Stančić</item>
      <item>42. Damir Šarić</item>
      <item>43. Igor Šumečki</item>
      <item>44. Bojana Berović</item>
      <item>45. Marijana Dubravica</item>
      <item>46. Ivana Dujić</item>
      <item>47. Ana Livaić</item>
      <item>48. Boris Nadoveza</item>
      <item>49. Jagoda Radovčić</item>
      <item>50. Jadranka Svirčić</item>
      <item>51. Perica Šarić</item>
      <item>52. Mario Šuperba</item>
      <item>53. Krešimir Loffler</item>
      <item>54. Kristina Behtan</item>
      <item>55. Snježana Bakran</item>
      <item>56. Danijela Frančić</item>
      <item>57. Nives Gerenčer</item>
      <item>58. Natalija Herman</item>
      <item>59. Branka Kolac</item>
      <item>60. Josip Labazan</item>
      <item>61. Slađana Lesjak</item>
      <item>62. Sandra Mislović</item>
      <item>63. Draženka Sobočan</item>
      <item>64. Marina Šimek</item>
      <item>65. Marko Trojok</item>
      <item>66. Tomislav Volf</item>
      <item>67. Vanja Žižek</item>
      <item>68. Alenka Bilić</item>
      <item>69. Moris Bolković</item>
      <item>70. Franka Bucić</item>
      <item>71. Zlatko German</item>
      <item>72. Sandra Kolić</item>
      <item>73. Sabina Komparić</item>
      <item>74. Meri Marasović</item>
      <item>75. Davorin Matić</item>
      <item>76. Sonja Miškulin</item>
      <item>77. Tibor Radin</item>
      <item>78. Jasminka Radoš</item>
      <item>79. Sanja Teković</item>
      <item>80. Drago Vrkljan</item>
      <item>81. Saša Kirin</item>
      <item>82. Ninoslav Dravinac</item>
      <item>83. Josip Fruk</item>
      <item>84. Ivica Kirin</item>
      <item>85. Manda Badenić</item>
      <item>86. Marina Jurić</item>
      <item>87. Biserka Bilić</item>
      <item>88. Marina Lisjak</item>
      <item>89. Mario Marić</item>
      <item>90. Ivana Parać</item>
      <item>91. Jurica Špoljarec</item>
      <item>92. Rajka Grcić</item>
      <item>93. Zdenko Črnelić</item>
      <item>94. Antica Klarin</item>
      <item>95. Marija Jadrić</item>
      <item>96. Andreja Sabol</item>
      <item>97. Marina Rendulić Kozina</item>
      <item>98. Mijo Ost</item>
      <item>99. Drago Burazer</item>
      <item>100. Miloš Pendl</item>
      <item>101. Mario Cicak</item>
      <item>102. Sanja Jalšovec</item>
      <item>103. Josipa Matoša</item>
      <item>104. Vladimira Lučić</item>
      <item>105. Ankica Bastalić</item>
      <item>106. Dubravka Družić Azenić</item>
      <item>107. Renata Kovačić</item>
      <item>108. Ana-Marija Nahod</item>
      <item>109. Valentina Ravlić</item>
      <item>110. Ivana Zubatović</item>
      <item>111. Ksenija Trivanović</item>
      <item>112. Ana Rakuša</item>
      <item>113. Sanja Šajatović</item>
      <item>114. Ivana Kovačev</item>
      <item>115. Željka Špadina</item>
      <item>Agencija za osiguranje radničkih potraživanja u slučaju stečaja poslodavca</item>
      <item>MINISTARSTVO UNUTARNJIH POSLOVA</item>
      <item>Financijska agencija, Služba upisa, Upisničko mjesto Zagreb</item>
      <item>Odvjetničko društvo BRLEČIĆ &amp; partneri, javno trgovačko društvo za obavljanje odvjetničkih poslova</item>
      <item>Dijana Kelerajter</item>
      <item>VUKIĆ, JELUŠIĆ, ŠULINA, STANKOVIĆ, JURCAN &amp; JABUKA odvjetničko društvo s ograničenom odgovornošću</item>
      <item>MRNJAVAC društvo s ograničenom odgovornošću za trgovinu i transport</item>
      <item>DALMARE društvo s ograničenom odgovornošću za trgovinu i usluge</item>
      <item>OPĆINSKI SUD U NOVOM ZAGREBU, Stalna služba u Zaprešiću</item>
    </derivirana_varijabla>
  </DomainObject.Predmet.OstaliListFormated>
  <DomainObject.Predmet.OstaliListFormatedOIB>
    <izvorni_sadrzaj>
      <item>RH, MF, Porezna uprava</item>
      <item>RH, Ministarstvo pravosuđa</item>
      <item>Županijsko državno odvjetništvo u Zagrebu</item>
      <item>Općinski sud u Zadru, zemljišno-knjižni odjel</item>
      <item>Općinski građanski sud u Zagrebu, Stalna služba u Sesvetama</item>
      <item>Općinski građanski sud u Zagrebu, Stalna služba u Sesvetama</item>
      <item>Odvjetničko društvo Leko i partneri društvo s ograničenom odgovornošću, OIB 35913314365</item>
      <item>Tomislav Orehovec, OIB 02009648274</item>
      <item>Krešo Šulj, OIB 07512281925</item>
      <item>OD Vidović &amp; Vidović</item>
      <item>PEWA d.o.o. u stečaju, OIB 39117975699</item>
      <item>Jasmina Lichtenberg, steč. uprav.</item>
      <item>MEĐIMURSKE VODE, OIB 81394716246</item>
      <item>Lidija Sitar - Novak, OIB 60937713942</item>
      <item>Rajka Grcić, OIB 87451189688</item>
      <item>GRAD RIJEKA, OIB 54382731928</item>
      <item>ZOU Knežević i drugi</item>
      <item>Dubravka Kraljić</item>
      <item>Danijela Zoroja</item>
      <item>MERKUR TRGOVINA d.d.</item>
      <item>MAMIĆ PERIĆ REBERSKI RIMAC Odvjetničko društvo, društvo s ograničenom odgovornošću, OIB 32802230502</item>
      <item>VIDOVIĆ &amp; VIDOVIĆ, odvjetničko društvo, OIB 46414052982</item>
      <item>Kruno Turković</item>
      <item>IVAN KUBANOVIĆ</item>
      <item>1. Sanja Topolovac, OIB 17828081305</item>
      <item>2. Katarina Stopić, OIB 94703442362</item>
      <item>3. Sanja Kučko, OIB 15425862399</item>
      <item>4. Ivana Brzuhalski Horvat, OIB 50477233891</item>
      <item>5. Ignac Pasanec, OIB 79941318248</item>
      <item>6. Dalibor Cetina, OIB 73880626571</item>
      <item>7. Tatjana Fanuko, OIB 54926042404</item>
      <item>8. Destri Ferčec, OIB 39938997806</item>
      <item>9. Kristian Frančula, OIB 45761795345</item>
      <item>10. Alja Kolenc Gotal, OIB 39976783875</item>
      <item>11.Tihana Pavlićević, OIB 41561020384</item>
      <item>12. Darko Kocijan, OIB 97814362165</item>
      <item>13. Dario Bajzek, OIB 25524436666</item>
      <item>14. Ivana Babić, OIB 67972693640</item>
      <item>15. Stjepan Babić, OIB 74653121129</item>
      <item>16. Blanka Baković, OIB 11411617851</item>
      <item>17. Krunoslav Baković, OIB 38645116874</item>
      <item>18. Željko Baković, OIB 81336576091</item>
      <item>19. Kristina Čižmešija, OIB 17047869769</item>
      <item>20. Blaženko Dujmenović, OIB 46532858248</item>
      <item>21. Damir Jembrih, OIB 61657373337</item>
      <item>22. Krunoslav Karagić, OIB 58289148235</item>
      <item>23. Vlasta Kezić, OIB 30386304648</item>
      <item>24. Marko Mažar, OIB 56986372324</item>
      <item>25. Željka Novak, OIB 52655461765</item>
      <item>26. Zdenkica Šarac, OIB 41089133299</item>
      <item>27. Damir Zmiša, OIB 78601511691</item>
      <item>28. Karlo Žmauc, OIB 75397611238</item>
      <item>29. Dario Papež, OIB 87554271709</item>
      <item>30. Jere Buva, OIB 19426496399</item>
      <item>31. Robert Furčić, OIB 92325681628</item>
      <item>32. Milan Grubišić, OIB 66038764118</item>
      <item>33. Ivica Gruja, OIB 54304438796</item>
      <item>34. Krešimir Kardum, OIB 26551982890</item>
      <item>35. Branka Krnić, OIB 83032193276</item>
      <item>36. Natalija Malenica, OIB </item>
      <item>37. Krešimir Matić, OIB 30408348779</item>
      <item>38. Mirjana Peran, OIB 56388151112</item>
      <item>39. Mili Reljanović, OIB 43832522963</item>
      <item>40. Diana Slavica, OIB 99631166350</item>
      <item>41. Ana Stančić, OIB 48317679304</item>
      <item>42. Damir Šarić, OIB 81308793429</item>
      <item>43. Igor Šumečki, OIB 11025003521</item>
      <item>44. Bojana Berović, OIB 53764597143</item>
      <item>45. Marijana Dubravica, OIB 60534598981</item>
      <item>46. Ivana Dujić, OIB 84954170536</item>
      <item>47. Ana Livaić, OIB </item>
      <item>48. Boris Nadoveza, OIB 81693393209</item>
      <item>49. Jagoda Radovčić, OIB 26077765854</item>
      <item>50. Jadranka Svirčić, OIB 71616377641</item>
      <item>51. Perica Šarić, OIB 29293868352</item>
      <item>52. Mario Šuperba, OIB 29638747290</item>
      <item>53. Krešimir Loffler, OIB 93986888774</item>
      <item>54. Kristina Behtan, OIB </item>
      <item>55. Snježana Bakran, OIB 35374129674</item>
      <item>56. Danijela Frančić, OIB 44973410322</item>
      <item>57. Nives Gerenčer, OIB 60185202321</item>
      <item>58. Natalija Herman, OIB 99700303319</item>
      <item>59. Branka Kolac, OIB 33596323687</item>
      <item>60. Josip Labazan, OIB 21192864979</item>
      <item>61. Slađana Lesjak, OIB 70104536720</item>
      <item>62. Sandra Mislović, OIB 43944122813</item>
      <item>63. Draženka Sobočan, OIB </item>
      <item>64. Marina Šimek, OIB 20435397641</item>
      <item>65. Marko Trojok, OIB 98023919165</item>
      <item>66. Tomislav Volf, OIB 16251663522</item>
      <item>67. Vanja Žižek, OIB 00122728377</item>
      <item>68. Alenka Bilić, OIB 12386032769</item>
      <item>69. Moris Bolković, OIB 99497381506</item>
      <item>70. Franka Bucić, OIB 59533335171</item>
      <item>71. Zlatko German, OIB 40185730303</item>
      <item>72. Sandra Kolić, OIB 55395915057</item>
      <item>73. Sabina Komparić, OIB 90708921779</item>
      <item>74. Meri Marasović, OIB 02684557197</item>
      <item>75. Davorin Matić, OIB </item>
      <item>76. Sonja Miškulin, OIB 67205638105</item>
      <item>77. Tibor Radin, OIB 87457312290</item>
      <item>78. Jasminka Radoš, OIB 54165570304</item>
      <item>79. Sanja Teković, OIB 95907822649</item>
      <item>80. Drago Vrkljan, OIB 66705962769</item>
      <item>81. Saša Kirin, OIB 76375401635</item>
      <item>82. Ninoslav Dravinac, OIB 79670805305</item>
      <item>83. Josip Fruk, OIB 70612460740</item>
      <item>84. Ivica Kirin, OIB 46629735336</item>
      <item>85. Manda Badenić, OIB 93913616332</item>
      <item>86. Marina Jurić, OIB 39455599855</item>
      <item>87. Biserka Bilić, OIB 29033816560</item>
      <item>88. Marina Lisjak, OIB </item>
      <item>89. Mario Marić, OIB 33816500219</item>
      <item>90. Ivana Parać, OIB 37065726946</item>
      <item>91. Jurica Špoljarec, OIB 29888459151</item>
      <item>92. Rajka Grcić, OIB 87451189688</item>
      <item>93. Zdenko Črnelić, OIB 54309214908</item>
      <item>94. Antica Klarin, OIB 96169408712</item>
      <item>95. Marija Jadrić, OIB 29049205449</item>
      <item>96. Andreja Sabol, OIB 90193203132</item>
      <item>97. Marina Rendulić Kozina, OIB 57857931007</item>
      <item>98. Mijo Ost, OIB 10727964426</item>
      <item>99. Drago Burazer, OIB 11912928051</item>
      <item>100. Miloš Pendl, OIB 93913542628</item>
      <item>101. Mario Cicak, OIB 18484723011</item>
      <item>102. Sanja Jalšovec, OIB 30255395085</item>
      <item>103. Josipa Matoša, OIB 86120213742</item>
      <item>104. Vladimira Lučić, OIB 55491110480</item>
      <item>105. Ankica Bastalić, OIB 85849205026</item>
      <item>106. Dubravka Družić Azenić, OIB 70983449222</item>
      <item>107. Renata Kovačić, OIB </item>
      <item>108. Ana-Marija Nahod, OIB 96833836239</item>
      <item>109. Valentina Ravlić, OIB 74794500883</item>
      <item>110. Ivana Zubatović, OIB 35027905346</item>
      <item>111. Ksenija Trivanović, OIB 42272574945</item>
      <item>112. Ana Rakuša, OIB 19878662154</item>
      <item>113. Sanja Šajatović, OIB 27799505889</item>
      <item>114. Ivana Kovačev, OIB 92907046538</item>
      <item>115. Željka Špadina, OIB 49768074464</item>
      <item>Agencija za osiguranje radničkih potraživanja u slučaju stečaja poslodavca, OIB 04323472109</item>
      <item>MINISTARSTVO UNUTARNJIH POSLOVA, OIB 36162371878</item>
      <item>Financijska agencija, Služba upisa, Upisničko mjesto Zagreb, OIB 85821130368</item>
      <item>Odvjetničko društvo BRLEČIĆ &amp; partneri, javno trgovačko društvo za obavljanje odvjetničkih poslova, OIB 75277763692</item>
      <item>Dijana Kelerajter, OIB 55209280932</item>
      <item>VUKIĆ, JELUŠIĆ, ŠULINA, STANKOVIĆ, JURCAN &amp; JABUKA odvjetničko društvo s ograničenom odgovornošću, OIB 01394705384</item>
      <item>MRNJAVAC društvo s ograničenom odgovornošću za trgovinu i transport, OIB 39503432286</item>
      <item>DALMARE društvo s ograničenom odgovornošću za trgovinu i usluge, OIB 35920050985</item>
      <item>OPĆINSKI SUD U NOVOM ZAGREBU, Stalna služba u Zaprešiću, OIB 79678318317</item>
    </izvorni_sadrzaj>
    <derivirana_varijabla naziv="DomainObject.Predmet.OstaliListFormatedOIB_1">
      <item>RH, MF, Porezna uprava</item>
      <item>RH, Ministarstvo pravosuđa</item>
      <item>Županijsko državno odvjetništvo u Zagrebu</item>
      <item>Općinski sud u Zadru, zemljišno-knjižni odjel</item>
      <item>Općinski građanski sud u Zagrebu, Stalna služba u Sesvetama</item>
      <item>Općinski građanski sud u Zagrebu, Stalna služba u Sesvetama</item>
      <item>Odvjetničko društvo Leko i partneri društvo s ograničenom odgovornošću, OIB 35913314365</item>
      <item>Tomislav Orehovec, OIB 02009648274</item>
      <item>Krešo Šulj, OIB 07512281925</item>
      <item>OD Vidović &amp; Vidović</item>
      <item>PEWA d.o.o. u stečaju, OIB 39117975699</item>
      <item>Jasmina Lichtenberg, steč. uprav.</item>
      <item>MEĐIMURSKE VODE, OIB 81394716246</item>
      <item>Lidija Sitar - Novak, OIB 60937713942</item>
      <item>Rajka Grcić, OIB 87451189688</item>
      <item>GRAD RIJEKA, OIB 54382731928</item>
      <item>ZOU Knežević i drugi</item>
      <item>Dubravka Kraljić</item>
      <item>Danijela Zoroja</item>
      <item>MERKUR TRGOVINA d.d.</item>
      <item>MAMIĆ PERIĆ REBERSKI RIMAC Odvjetničko društvo, društvo s ograničenom odgovornošću, OIB 32802230502</item>
      <item>VIDOVIĆ &amp; VIDOVIĆ, odvjetničko društvo, OIB 46414052982</item>
      <item>Kruno Turković</item>
      <item>IVAN KUBANOVIĆ</item>
      <item>1. Sanja Topolovac, OIB 17828081305</item>
      <item>2. Katarina Stopić, OIB 94703442362</item>
      <item>3. Sanja Kučko, OIB 15425862399</item>
      <item>4. Ivana Brzuhalski Horvat, OIB 50477233891</item>
      <item>5. Ignac Pasanec, OIB 79941318248</item>
      <item>6. Dalibor Cetina, OIB 73880626571</item>
      <item>7. Tatjana Fanuko, OIB 54926042404</item>
      <item>8. Destri Ferčec, OIB 39938997806</item>
      <item>9. Kristian Frančula, OIB 45761795345</item>
      <item>10. Alja Kolenc Gotal, OIB 39976783875</item>
      <item>11.Tihana Pavlićević, OIB 41561020384</item>
      <item>12. Darko Kocijan, OIB 97814362165</item>
      <item>13. Dario Bajzek, OIB 25524436666</item>
      <item>14. Ivana Babić, OIB 67972693640</item>
      <item>15. Stjepan Babić, OIB 74653121129</item>
      <item>16. Blanka Baković, OIB 11411617851</item>
      <item>17. Krunoslav Baković, OIB 38645116874</item>
      <item>18. Željko Baković, OIB 81336576091</item>
      <item>19. Kristina Čižmešija, OIB 17047869769</item>
      <item>20. Blaženko Dujmenović, OIB 46532858248</item>
      <item>21. Damir Jembrih, OIB 61657373337</item>
      <item>22. Krunoslav Karagić, OIB 58289148235</item>
      <item>23. Vlasta Kezić, OIB 30386304648</item>
      <item>24. Marko Mažar, OIB 56986372324</item>
      <item>25. Željka Novak, OIB 52655461765</item>
      <item>26. Zdenkica Šarac, OIB 41089133299</item>
      <item>27. Damir Zmiša, OIB 78601511691</item>
      <item>28. Karlo Žmauc, OIB 75397611238</item>
      <item>29. Dario Papež, OIB 87554271709</item>
      <item>30. Jere Buva, OIB 19426496399</item>
      <item>31. Robert Furčić, OIB 92325681628</item>
      <item>32. Milan Grubišić, OIB 66038764118</item>
      <item>33. Ivica Gruja, OIB 54304438796</item>
      <item>34. Krešimir Kardum, OIB 26551982890</item>
      <item>35. Branka Krnić, OIB 83032193276</item>
      <item>36. Natalija Malenica, OIB </item>
      <item>37. Krešimir Matić, OIB 30408348779</item>
      <item>38. Mirjana Peran, OIB 56388151112</item>
      <item>39. Mili Reljanović, OIB 43832522963</item>
      <item>40. Diana Slavica, OIB 99631166350</item>
      <item>41. Ana Stančić, OIB 48317679304</item>
      <item>42. Damir Šarić, OIB 81308793429</item>
      <item>43. Igor Šumečki, OIB 11025003521</item>
      <item>44. Bojana Berović, OIB 53764597143</item>
      <item>45. Marijana Dubravica, OIB 60534598981</item>
      <item>46. Ivana Dujić, OIB 84954170536</item>
      <item>47. Ana Livaić, OIB </item>
      <item>48. Boris Nadoveza, OIB 81693393209</item>
      <item>49. Jagoda Radovčić, OIB 26077765854</item>
      <item>50. Jadranka Svirčić, OIB 71616377641</item>
      <item>51. Perica Šarić, OIB 29293868352</item>
      <item>52. Mario Šuperba, OIB 29638747290</item>
      <item>53. Krešimir Loffler, OIB 93986888774</item>
      <item>54. Kristina Behtan, OIB </item>
      <item>55. Snježana Bakran, OIB 35374129674</item>
      <item>56. Danijela Frančić, OIB 44973410322</item>
      <item>57. Nives Gerenčer, OIB 60185202321</item>
      <item>58. Natalija Herman, OIB 99700303319</item>
      <item>59. Branka Kolac, OIB 33596323687</item>
      <item>60. Josip Labazan, OIB 21192864979</item>
      <item>61. Slađana Lesjak, OIB 70104536720</item>
      <item>62. Sandra Mislović, OIB 43944122813</item>
      <item>63. Draženka Sobočan, OIB </item>
      <item>64. Marina Šimek, OIB 20435397641</item>
      <item>65. Marko Trojok, OIB 98023919165</item>
      <item>66. Tomislav Volf, OIB 16251663522</item>
      <item>67. Vanja Žižek, OIB 00122728377</item>
      <item>68. Alenka Bilić, OIB 12386032769</item>
      <item>69. Moris Bolković, OIB 99497381506</item>
      <item>70. Franka Bucić, OIB 59533335171</item>
      <item>71. Zlatko German, OIB 40185730303</item>
      <item>72. Sandra Kolić, OIB 55395915057</item>
      <item>73. Sabina Komparić, OIB 90708921779</item>
      <item>74. Meri Marasović, OIB 02684557197</item>
      <item>75. Davorin Matić, OIB </item>
      <item>76. Sonja Miškulin, OIB 67205638105</item>
      <item>77. Tibor Radin, OIB 87457312290</item>
      <item>78. Jasminka Radoš, OIB 54165570304</item>
      <item>79. Sanja Teković, OIB 95907822649</item>
      <item>80. Drago Vrkljan, OIB 66705962769</item>
      <item>81. Saša Kirin, OIB 76375401635</item>
      <item>82. Ninoslav Dravinac, OIB 79670805305</item>
      <item>83. Josip Fruk, OIB 70612460740</item>
      <item>84. Ivica Kirin, OIB 46629735336</item>
      <item>85. Manda Badenić, OIB 93913616332</item>
      <item>86. Marina Jurić, OIB 39455599855</item>
      <item>87. Biserka Bilić, OIB 29033816560</item>
      <item>88. Marina Lisjak, OIB </item>
      <item>89. Mario Marić, OIB 33816500219</item>
      <item>90. Ivana Parać, OIB 37065726946</item>
      <item>91. Jurica Špoljarec, OIB 29888459151</item>
      <item>92. Rajka Grcić, OIB 87451189688</item>
      <item>93. Zdenko Črnelić, OIB 54309214908</item>
      <item>94. Antica Klarin, OIB 96169408712</item>
      <item>95. Marija Jadrić, OIB 29049205449</item>
      <item>96. Andreja Sabol, OIB 90193203132</item>
      <item>97. Marina Rendulić Kozina, OIB 57857931007</item>
      <item>98. Mijo Ost, OIB 10727964426</item>
      <item>99. Drago Burazer, OIB 11912928051</item>
      <item>100. Miloš Pendl, OIB 93913542628</item>
      <item>101. Mario Cicak, OIB 18484723011</item>
      <item>102. Sanja Jalšovec, OIB 30255395085</item>
      <item>103. Josipa Matoša, OIB 86120213742</item>
      <item>104. Vladimira Lučić, OIB 55491110480</item>
      <item>105. Ankica Bastalić, OIB 85849205026</item>
      <item>106. Dubravka Družić Azenić, OIB 70983449222</item>
      <item>107. Renata Kovačić, OIB </item>
      <item>108. Ana-Marija Nahod, OIB 96833836239</item>
      <item>109. Valentina Ravlić, OIB 74794500883</item>
      <item>110. Ivana Zubatović, OIB 35027905346</item>
      <item>111. Ksenija Trivanović, OIB 42272574945</item>
      <item>112. Ana Rakuša, OIB 19878662154</item>
      <item>113. Sanja Šajatović, OIB 27799505889</item>
      <item>114. Ivana Kovačev, OIB 92907046538</item>
      <item>115. Željka Špadina, OIB 49768074464</item>
      <item>Agencija za osiguranje radničkih potraživanja u slučaju stečaja poslodavca, OIB 04323472109</item>
      <item>MINISTARSTVO UNUTARNJIH POSLOVA, OIB 36162371878</item>
      <item>Financijska agencija, Služba upisa, Upisničko mjesto Zagreb, OIB 85821130368</item>
      <item>Odvjetničko društvo BRLEČIĆ &amp; partneri, javno trgovačko društvo za obavljanje odvjetničkih poslova, OIB 75277763692</item>
      <item>Dijana Kelerajter, OIB 55209280932</item>
      <item>VUKIĆ, JELUŠIĆ, ŠULINA, STANKOVIĆ, JURCAN &amp; JABUKA odvjetničko društvo s ograničenom odgovornošću, OIB 01394705384</item>
      <item>MRNJAVAC društvo s ograničenom odgovornošću za trgovinu i transport, OIB 39503432286</item>
      <item>DALMARE društvo s ograničenom odgovornošću za trgovinu i usluge, OIB 35920050985</item>
      <item>OPĆINSKI SUD U NOVOM ZAGREBU, Stalna služba u Zaprešiću, OIB 79678318317</item>
    </derivirana_varijabla>
  </DomainObject.Predmet.OstaliListFormatedOIB>
  <DomainObject.Predmet.OstaliListFormatedWithAdress>
    <izvorni_sadrzaj>
      <item>RH, MF, Porezna uprava, Av. Dubrovnik 32, 10000 Zagreb</item>
      <item>RH, Ministarstvo pravosuđa, Ul. grada Vukovara 49, 10000 Zagreb</item>
      <item>Županijsko državno odvjetništvo u Zagrebu</item>
      <item>Općinski sud u Zadru, zemljišno-knjižni odjel, x, 23000 Zadar</item>
      <item>Općinski građanski sud u Zagrebu, Stalna služba u Sesvetama</item>
      <item>Općinski građanski sud u Zagrebu, Stalna služba u Sesvetama, Zagrebačka 22, 10360 Sesvete</item>
      <item>Odvjetničko društvo Leko i partneri društvo s ograničenom odgovornošću, Domagojeva 18, Zagreb</item>
      <item>Tomislav Orehovec, Ulica Tadije Smičiklasa 18, 10000 Zagreb</item>
      <item>Krešo Šulj, Ulica Ivana Žbulja 15, 40320 Sveta Marija</item>
      <item>OD Vidović &amp; Vidović, Kratka 2/I, 42000 Varaždin</item>
      <item>PEWA d.o.o. u stečaju, Ravenska 8, 52100 Pula</item>
      <item>Jasmina Lichtenberg, steč. uprav., Ravenska 8, 52100 Pula</item>
      <item>MEĐIMURSKE VODE, Matice hrvatske 10, 40000 Čakovec</item>
      <item>Lidija Sitar - Novak, Frankopanska 49, 40315 Mursko Središće</item>
      <item>Rajka Grcić, Ul. Ladislava Šabana 30, 10360 Sesvete</item>
      <item>GRAD RIJEKA, Korzo 16, 51000 Rijeka</item>
      <item>ZOU Knežević i drugi, Ribarska 4, 51000 Rijeka</item>
      <item>Dubravka Kraljić, Sajmišna 2, 40000 Mala Subotica</item>
      <item>Danijela Zoroja, Ludbreška 4, 42202 Štefanec</item>
      <item>MERKUR TRGOVINA d.d., Cesta na Okroglo 7, 4202 Naklo</item>
      <item>MAMIĆ PERIĆ REBERSKI RIMAC Odvjetničko društvo, društvo s ograničenom odgovornošću, Radnička cesta 80, 10000 Zagreb</item>
      <item>VIDOVIĆ &amp; VIDOVIĆ, odvjetničko društvo, Kratka ulica 2/I, 42000 Varaždin</item>
      <item>Kruno Turković, Mostečka 16, 42204 Turčin</item>
      <item>IVAN KUBANOVIĆ, Gandhijeva 7, 10000 Zagreb</item>
      <item>1. Sanja Topolovac, Jasenovačka Ulica 16, 10000 Zagreb</item>
      <item>2. Katarina Stopić, Ulica Roberta Močiljanina 5, 10000 Zagreb</item>
      <item>3. Sanja Kučko, Podjezerska Ulica 10, 10362 Planina Gornja</item>
      <item>4. Ivana Brzuhalski Horvat, Kolodvorska Ulica 3, 40000 Čakovec</item>
      <item>5. Ignac Pasanec, Ulica Hrvatskog Proljeća 43, 10000 Zagreb</item>
      <item>6. Dalibor Cetina, Ulica Monte Paradiso 30, 52100 Pula</item>
      <item>7. Tatjana Fanuko, Bunarska Cesta 13, 52100 Pula</item>
      <item>8. Destri Ferčec, Vintijan 59, 52100 Vintijan</item>
      <item>9. Kristian Frančula, Ul. Bože Gumpca 32, 52100 Pula</item>
      <item>10. Alja Kolenc Gotal, Paduljski Put 19, 52100 Pula</item>
      <item>11.Tihana Pavlićević, Carlijeva Ulica 39, 52100 Pula</item>
      <item>12. Darko Kocijan, Savska Ulica 25, 10361 Sop</item>
      <item>13. Dario Bajzek, Ulica Ivana Pl. Zajca 15, 40000 Čakovec</item>
      <item>14. Ivana Babić, Ulica Jakova Gotovca 5, 10360 Sesvete</item>
      <item>15. Stjepan Babić, Sesvetska Ulica 37, 10362 Planina Gornja</item>
      <item>16. Blanka Baković, Stjepana Horvatića 1, 10360 Ivanja Reka</item>
      <item>17. Krunoslav Baković, Cvjetna Ulica 8, 10362 Paruževina</item>
      <item>18. Željko Baković, Ulica Josipa Kozarca 100, 44322 Lipovljani</item>
      <item>19. Kristina Čižmešija, Ćirilometodska Ulica 22, 10430 Samobor</item>
      <item>20. Blaženko Dujmenović, Vinogradska Ulica 13, 44000 Sisak</item>
      <item>21. Damir Jembrih, Mrnjaki 3, 10000 Zagreb</item>
      <item>22. Krunoslav Karagić, Omladinska Ulica 10, 10431 Brezje</item>
      <item>23. Vlasta Kezić, Ulica Naste Rojc 8, 10360 Sesvete</item>
      <item>24. Marko Mažar, Ulica Svetog Martina 12, 10361 Cerje</item>
      <item>25. Željka Novak, Selnica Psarjevačka 4, 10380 Selnica Psarjevačka</item>
      <item>26. Zdenkica Šarac, Gornjopoljska Ulica 18, 10360 Sesvete</item>
      <item>27. Damir Zmiša, Donja Drenova 8, 10382 Donja Drenova</item>
      <item>28. Karlo Žmauc, Ulica Slavoljuba Bulvana 20, 10000 Zagreb</item>
      <item>29. Dario Papež, Ulica Varoš 8, 44317 Stružec</item>
      <item>30. Jere Buva, Grubišići 70, 22000 Bilice</item>
      <item>31. Robert Furčić, Put Tanaje 3, 22000 Šibenik</item>
      <item>32. Milan Grubišić, Trg Andrije Hebranga 8, 22000 Šibenik</item>
      <item>33. Ivica Gruja, Ivana Meštrovića 26, 22000 Šibenik</item>
      <item>34. Krešimir Kardum, Istarska Ulica 56, 22000 Šibenik</item>
      <item>35. Branka Krnić, Gornji Krnići 25, 22221 Konjevrate</item>
      <item>36. Natalija Malenica, Cesta Šibenik-Perković 20, 22000 Danilo Biranj</item>
      <item>37. Krešimir Matić, Kornatska 58, 22000 Šibenik</item>
      <item>38. Mirjana Peran, Donja Grebaštica 30, 22000 Grebaštica</item>
      <item>39. Mili Reljanović, Put 1. Šibenskog Partiz.odreda 28, 22000 Šibenik</item>
      <item>40. Diana Slavica, Slavice 19, 22000 Bilice</item>
      <item>41. Ana Stančić, Ul.8.udarne Dalmat.brigade 24, 22000 Šibenik</item>
      <item>42. Damir Šarić, Trtarska 15 A, 22000 Šibenik</item>
      <item>43. Igor Šumečki, Bana Josipa Jelačića 13 F, 22000 Šibenik</item>
      <item>44. Bojana Berović, Jasenovo 23, 22000 Žaborić</item>
      <item>45. Marijana Dubravica, Stankovci 32, 23422 Stankovci</item>
      <item>46. Ivana Dujić, Prokljanska 55, 22000 Šibenik</item>
      <item>47. Ana Livaić, Ante Španje 36A, 22211 Vodice</item>
      <item>48. Boris Nadoveza, Ivana Meštrovića 62, 22000 Šibenik</item>
      <item>49. Jagoda Radovčić, Zadarska 32, 22000 Šibenik</item>
      <item>50. Jadranka Svirčić, Rešačka 8, 22000 Brodarica</item>
      <item>51. Perica Šarić, Grubišići 75, 22000 Bilice</item>
      <item>52. Mario Šuperba, Cesta Šibenik-split 82, 22000 Donje Polje</item>
      <item>53. Krešimir Loffler, Selčinska Ulica 28 A, 10360 Sesvete</item>
      <item>54. Kristina Behtan, Suhodol Zelinski 18A, 10382 Donja Zelina</item>
      <item>55. Snježana Bakran, Ulica Stjepana Radića 11, 10382 Donja Zelina</item>
      <item>56. Danijela Frančić, Ulica Nikole Tesle 12, 40000 Štefanec</item>
      <item>57. Nives Gerenčer, Ulica Ivana Pl. Zajca 33, 40000 Čakovec</item>
      <item>58. Natalija Herman, Vučetinec 173, 40000 Vučetinec</item>
      <item>59. Branka Kolac, Valenta Morandinija 3, 40000 Čakovec</item>
      <item>60. Josip Labazan, Ulica Antuna Mihanovića 2 A, 40000 Pribislavec</item>
      <item>61. Slađana Lesjak, Ulica Otona Župančića 5, 40000 Čakovec</item>
      <item>62. Sandra Mislović, Ulica Domovinskih Žrtava 28, 40000 Čakovec</item>
      <item>63. Draženka Sobočan, Ivana Plemenitog Zajca 45, 40000 Čakovec</item>
      <item>64. Marina Šimek, Varaždinska Ulica 69, 42242 Tužno</item>
      <item>65. Marko Trojok, Slakovec 84, 40000 Slakovec</item>
      <item>66. Tomislav Volf, Kalnička 29, 40000 Čakovec</item>
      <item>67. Vanja Žižek, Ulica Dr. Vlatka Mačeka 33, 40000 Čakovec</item>
      <item>68. Alenka Bilić, Ulica Borik 27, 52100 Pula</item>
      <item>69. Moris Bolković, Dalmatinska 57, 52207 Rakalj</item>
      <item>70. Franka Bucić, Osječka Ulica 22, 52100 Pula</item>
      <item>71. Zlatko German, Studenčeva Ulica 26, 52100 Pula</item>
      <item>72. Sandra Kolić, Glavani 29, 52207 Glavani</item>
      <item>73. Sabina Komparić, Palisina Ulica 13, 52100 Pula</item>
      <item>74. Meri Marasović, Osječka 11, 52100 Pula</item>
      <item>75. Davorin Matić, Pineta 23A, 52100 Valbandon</item>
      <item>76. Sonja Miškulin, Ulica Velog Jože 6, 52100 Pula</item>
      <item>77. Tibor Radin, Kvart Mimoza 3, 52100 Valbandon</item>
      <item>78. Jasminka Radoš, Ulica Velog Jože 10, 52100 Pula</item>
      <item>79. Sanja Teković, Mate Balote 47, 52207 Rakalj</item>
      <item>80. Drago Vrkljan, Kučine 23, 52100 Vinkuran</item>
      <item>81. Saša Kirin, POLJANICA 88 D (ranije: PEŠĆENICA, KOLODVORSKA, 88 D), 44272 Pešćenica</item>
      <item>82. Ninoslav Dravinac, Ivanjorečka Cesta 112, 10360 Ivanja Reka</item>
      <item>83. Josip Fruk, Bosna 8, 10380 Bosna</item>
      <item>84. Ivica Kirin, Poljanica 88 D, 44272 Pešćenica</item>
      <item>85. Manda Badenić, Kanarinska Ulica 74, 10000 Zagreb</item>
      <item>86. Marina Jurić, Podotočje Gornje 53/2, 10410 Gornje Podotočje</item>
      <item>87. Biserka Bilić, Ulica Hrvatskog Proljeća 26, 10000 Zagreb</item>
      <item>88. Marina Lisjak, Mije Silobod Bolšića 4, 10000 Zagreb</item>
      <item>89. Mario Marić, Ulica Hrvatskog Proljeća 40, 10000 Zagreb</item>
      <item>90. Ivana Parać, Sobolski Put 5, 10000 Zagreb</item>
      <item>91. Jurica Špoljarec, Špoljarci 3, 10000 Zagreb</item>
      <item>92. Rajka Grcić, Ulica Ladislava Šabana 30, 10360 Sesvete</item>
      <item>93. Zdenko Črnelić, Kraljevec Na Sutli 2, 49294 Kraljevec Na Sutli</item>
      <item>94. Antica Klarin, Ulica Stjepana Radića 42 A, 23000 Zadar</item>
      <item>95. Marija Jadrić, Riječka 1 A, 22213 Pirovac</item>
      <item>96. Andreja Sabol, Ulica Milke Trnine 17, 40000 Čakovec</item>
      <item>97. Marina Rendulić Kozina, Maksimirsko Naselje Ii. 4, 10000 Zagreb</item>
      <item>98. Mijo Ost, Sesvetska c. 16, 10360 Sesvete</item>
      <item>99. Drago Burazer, Ulica Vida Došena 24, 10000 Zagreb</item>
      <item>100. Miloš Pendl, Ulica Ljerke Šram 2, 10000 Zagreb</item>
      <item>101. Mario Cicak, Franje Puđaka 28/1, 10360 Sesvete</item>
      <item>102. Sanja Jalšovec, Radnička 74, 40000 Savska Ves</item>
      <item>103. Josipa Matoša, Zasadbreg 188 A, 40000 Zasadbreg</item>
      <item>104. Vladimira Lučić, Ulica Matije Gupca 50, 10290 Zaprešić</item>
      <item>105. Ankica Bastalić, Bastalićeva Ulica Ii. 2, 10363 Moravče</item>
      <item>106. Dubravka Družić Azenić, Rebro 36/18, 10360 Sesvete</item>
      <item>107. Renata Kovačić, Matije Gupca 36, 10380 Sveti Ivan Zelina</item>
      <item>108. Ana-Marija Nahod, Lička Ulica 4, 10360 Soblinec</item>
      <item>109. Valentina Ravlić, I. Odvojak Josipa Barberića 4, 10361 Čista Mlaka</item>
      <item>110. Ivana Zubatović, Ulica Slavka Tomerlina 12 A, 10360 Sesvete</item>
      <item>111. Ksenija Trivanović, Ulica Hrvatskog Preporoda 67 B, 10370 Dugo Selo</item>
      <item>112. Ana Rakuša, Vučetićev Prilaz 3, 10000 Zagreb</item>
      <item>113. Sanja Šajatović, Ližnjan 25, 52204 Ližnjan</item>
      <item>114. Ivana Kovačev, Požeška 6, 21000 Split</item>
      <item>115. Željka Špadina, Vlašić 51, 22240 Dubrava Kod Tisna</item>
      <item>Agencija za osiguranje radničkih potraživanja u slučaju stečaja poslodavca, Frankopanska 11, 10000 Zagreb</item>
      <item>MINISTARSTVO UNUTARNJIH POSLOVA, Heinzelova 98, 10000 Zagreb</item>
      <item>Financijska agencija, Služba upisa, Upisničko mjesto Zagreb, Šoštarićeva 2, 10000 Zagreb</item>
      <item>Odvjetničko društvo BRLEČIĆ &amp; partneri, javno trgovačko društvo za obavljanje odvjetničkih poslova, Optujska ulica 25/1, 42000 Varaždin</item>
      <item>Dijana Kelerajter, Ulica Franje Punčeca 8a, 40000 Čakovec</item>
      <item>VUKIĆ, JELUŠIĆ, ŠULINA, STANKOVIĆ, JURCAN &amp; JABUKA odvjetničko društvo s ograničenom odgovornošću, Nikole Tesle 9, 51000 Rijeka</item>
      <item>MRNJAVAC društvo s ograničenom odgovornošću za trgovinu i transport, Frlanska cesta 3/A, 51211 Matulji</item>
      <item>DALMARE društvo s ograničenom odgovornošću za trgovinu i usluge, Velimira Škorpika 23, 22000 Šibenik</item>
      <item>OPĆINSKI SUD U NOVOM ZAGREBU, Stalna služba u Zaprešiću, Trg Žrtava fašizma 1, 10290 Zaprešić</item>
    </izvorni_sadrzaj>
    <derivirana_varijabla naziv="DomainObject.Predmet.OstaliListFormatedWithAdress_1">
      <item>RH, MF, Porezna uprava, Av. Dubrovnik 32, 10000 Zagreb</item>
      <item>RH, Ministarstvo pravosuđa, Ul. grada Vukovara 49, 10000 Zagreb</item>
      <item>Županijsko državno odvjetništvo u Zagrebu</item>
      <item>Općinski sud u Zadru, zemljišno-knjižni odjel, x, 23000 Zadar</item>
      <item>Općinski građanski sud u Zagrebu, Stalna služba u Sesvetama</item>
      <item>Općinski građanski sud u Zagrebu, Stalna služba u Sesvetama, Zagrebačka 22, 10360 Sesvete</item>
      <item>Odvjetničko društvo Leko i partneri društvo s ograničenom odgovornošću, Domagojeva 18, Zagreb</item>
      <item>Tomislav Orehovec, Ulica Tadije Smičiklasa 18, 10000 Zagreb</item>
      <item>Krešo Šulj, Ulica Ivana Žbulja 15, 40320 Sveta Marija</item>
      <item>OD Vidović &amp; Vidović, Kratka 2/I, 42000 Varaždin</item>
      <item>PEWA d.o.o. u stečaju, Ravenska 8, 52100 Pula</item>
      <item>Jasmina Lichtenberg, steč. uprav., Ravenska 8, 52100 Pula</item>
      <item>MEĐIMURSKE VODE, Matice hrvatske 10, 40000 Čakovec</item>
      <item>Lidija Sitar - Novak, Frankopanska 49, 40315 Mursko Središće</item>
      <item>Rajka Grcić, Ul. Ladislava Šabana 30, 10360 Sesvete</item>
      <item>GRAD RIJEKA, Korzo 16, 51000 Rijeka</item>
      <item>ZOU Knežević i drugi, Ribarska 4, 51000 Rijeka</item>
      <item>Dubravka Kraljić, Sajmišna 2, 40000 Mala Subotica</item>
      <item>Danijela Zoroja, Ludbreška 4, 42202 Štefanec</item>
      <item>MERKUR TRGOVINA d.d., Cesta na Okroglo 7, 4202 Naklo</item>
      <item>MAMIĆ PERIĆ REBERSKI RIMAC Odvjetničko društvo, društvo s ograničenom odgovornošću, Radnička cesta 80, 10000 Zagreb</item>
      <item>VIDOVIĆ &amp; VIDOVIĆ, odvjetničko društvo, Kratka ulica 2/I, 42000 Varaždin</item>
      <item>Kruno Turković, Mostečka 16, 42204 Turčin</item>
      <item>IVAN KUBANOVIĆ, Gandhijeva 7, 10000 Zagreb</item>
      <item>1. Sanja Topolovac, Jasenovačka Ulica 16, 10000 Zagreb</item>
      <item>2. Katarina Stopić, Ulica Roberta Močiljanina 5, 10000 Zagreb</item>
      <item>3. Sanja Kučko, Podjezerska Ulica 10, 10362 Planina Gornja</item>
      <item>4. Ivana Brzuhalski Horvat, Kolodvorska Ulica 3, 40000 Čakovec</item>
      <item>5. Ignac Pasanec, Ulica Hrvatskog Proljeća 43, 10000 Zagreb</item>
      <item>6. Dalibor Cetina, Ulica Monte Paradiso 30, 52100 Pula</item>
      <item>7. Tatjana Fanuko, Bunarska Cesta 13, 52100 Pula</item>
      <item>8. Destri Ferčec, Vintijan 59, 52100 Vintijan</item>
      <item>9. Kristian Frančula, Ul. Bože Gumpca 32, 52100 Pula</item>
      <item>10. Alja Kolenc Gotal, Paduljski Put 19, 52100 Pula</item>
      <item>11.Tihana Pavlićević, Carlijeva Ulica 39, 52100 Pula</item>
      <item>12. Darko Kocijan, Savska Ulica 25, 10361 Sop</item>
      <item>13. Dario Bajzek, Ulica Ivana Pl. Zajca 15, 40000 Čakovec</item>
      <item>14. Ivana Babić, Ulica Jakova Gotovca 5, 10360 Sesvete</item>
      <item>15. Stjepan Babić, Sesvetska Ulica 37, 10362 Planina Gornja</item>
      <item>16. Blanka Baković, Stjepana Horvatića 1, 10360 Ivanja Reka</item>
      <item>17. Krunoslav Baković, Cvjetna Ulica 8, 10362 Paruževina</item>
      <item>18. Željko Baković, Ulica Josipa Kozarca 100, 44322 Lipovljani</item>
      <item>19. Kristina Čižmešija, Ćirilometodska Ulica 22, 10430 Samobor</item>
      <item>20. Blaženko Dujmenović, Vinogradska Ulica 13, 44000 Sisak</item>
      <item>21. Damir Jembrih, Mrnjaki 3, 10000 Zagreb</item>
      <item>22. Krunoslav Karagić, Omladinska Ulica 10, 10431 Brezje</item>
      <item>23. Vlasta Kezić, Ulica Naste Rojc 8, 10360 Sesvete</item>
      <item>24. Marko Mažar, Ulica Svetog Martina 12, 10361 Cerje</item>
      <item>25. Željka Novak, Selnica Psarjevačka 4, 10380 Selnica Psarjevačka</item>
      <item>26. Zdenkica Šarac, Gornjopoljska Ulica 18, 10360 Sesvete</item>
      <item>27. Damir Zmiša, Donja Drenova 8, 10382 Donja Drenova</item>
      <item>28. Karlo Žmauc, Ulica Slavoljuba Bulvana 20, 10000 Zagreb</item>
      <item>29. Dario Papež, Ulica Varoš 8, 44317 Stružec</item>
      <item>30. Jere Buva, Grubišići 70, 22000 Bilice</item>
      <item>31. Robert Furčić, Put Tanaje 3, 22000 Šibenik</item>
      <item>32. Milan Grubišić, Trg Andrije Hebranga 8, 22000 Šibenik</item>
      <item>33. Ivica Gruja, Ivana Meštrovića 26, 22000 Šibenik</item>
      <item>34. Krešimir Kardum, Istarska Ulica 56, 22000 Šibenik</item>
      <item>35. Branka Krnić, Gornji Krnići 25, 22221 Konjevrate</item>
      <item>36. Natalija Malenica, Cesta Šibenik-Perković 20, 22000 Danilo Biranj</item>
      <item>37. Krešimir Matić, Kornatska 58, 22000 Šibenik</item>
      <item>38. Mirjana Peran, Donja Grebaštica 30, 22000 Grebaštica</item>
      <item>39. Mili Reljanović, Put 1. Šibenskog Partiz.odreda 28, 22000 Šibenik</item>
      <item>40. Diana Slavica, Slavice 19, 22000 Bilice</item>
      <item>41. Ana Stančić, Ul.8.udarne Dalmat.brigade 24, 22000 Šibenik</item>
      <item>42. Damir Šarić, Trtarska 15 A, 22000 Šibenik</item>
      <item>43. Igor Šumečki, Bana Josipa Jelačića 13 F, 22000 Šibenik</item>
      <item>44. Bojana Berović, Jasenovo 23, 22000 Žaborić</item>
      <item>45. Marijana Dubravica, Stankovci 32, 23422 Stankovci</item>
      <item>46. Ivana Dujić, Prokljanska 55, 22000 Šibenik</item>
      <item>47. Ana Livaić, Ante Španje 36A, 22211 Vodice</item>
      <item>48. Boris Nadoveza, Ivana Meštrovića 62, 22000 Šibenik</item>
      <item>49. Jagoda Radovčić, Zadarska 32, 22000 Šibenik</item>
      <item>50. Jadranka Svirčić, Rešačka 8, 22000 Brodarica</item>
      <item>51. Perica Šarić, Grubišići 75, 22000 Bilice</item>
      <item>52. Mario Šuperba, Cesta Šibenik-split 82, 22000 Donje Polje</item>
      <item>53. Krešimir Loffler, Selčinska Ulica 28 A, 10360 Sesvete</item>
      <item>54. Kristina Behtan, Suhodol Zelinski 18A, 10382 Donja Zelina</item>
      <item>55. Snježana Bakran, Ulica Stjepana Radića 11, 10382 Donja Zelina</item>
      <item>56. Danijela Frančić, Ulica Nikole Tesle 12, 40000 Štefanec</item>
      <item>57. Nives Gerenčer, Ulica Ivana Pl. Zajca 33, 40000 Čakovec</item>
      <item>58. Natalija Herman, Vučetinec 173, 40000 Vučetinec</item>
      <item>59. Branka Kolac, Valenta Morandinija 3, 40000 Čakovec</item>
      <item>60. Josip Labazan, Ulica Antuna Mihanovića 2 A, 40000 Pribislavec</item>
      <item>61. Slađana Lesjak, Ulica Otona Župančića 5, 40000 Čakovec</item>
      <item>62. Sandra Mislović, Ulica Domovinskih Žrtava 28, 40000 Čakovec</item>
      <item>63. Draženka Sobočan, Ivana Plemenitog Zajca 45, 40000 Čakovec</item>
      <item>64. Marina Šimek, Varaždinska Ulica 69, 42242 Tužno</item>
      <item>65. Marko Trojok, Slakovec 84, 40000 Slakovec</item>
      <item>66. Tomislav Volf, Kalnička 29, 40000 Čakovec</item>
      <item>67. Vanja Žižek, Ulica Dr. Vlatka Mačeka 33, 40000 Čakovec</item>
      <item>68. Alenka Bilić, Ulica Borik 27, 52100 Pula</item>
      <item>69. Moris Bolković, Dalmatinska 57, 52207 Rakalj</item>
      <item>70. Franka Bucić, Osječka Ulica 22, 52100 Pula</item>
      <item>71. Zlatko German, Studenčeva Ulica 26, 52100 Pula</item>
      <item>72. Sandra Kolić, Glavani 29, 52207 Glavani</item>
      <item>73. Sabina Komparić, Palisina Ulica 13, 52100 Pula</item>
      <item>74. Meri Marasović, Osječka 11, 52100 Pula</item>
      <item>75. Davorin Matić, Pineta 23A, 52100 Valbandon</item>
      <item>76. Sonja Miškulin, Ulica Velog Jože 6, 52100 Pula</item>
      <item>77. Tibor Radin, Kvart Mimoza 3, 52100 Valbandon</item>
      <item>78. Jasminka Radoš, Ulica Velog Jože 10, 52100 Pula</item>
      <item>79. Sanja Teković, Mate Balote 47, 52207 Rakalj</item>
      <item>80. Drago Vrkljan, Kučine 23, 52100 Vinkuran</item>
      <item>81. Saša Kirin, POLJANICA 88 D (ranije: PEŠĆENICA, KOLODVORSKA, 88 D), 44272 Pešćenica</item>
      <item>82. Ninoslav Dravinac, Ivanjorečka Cesta 112, 10360 Ivanja Reka</item>
      <item>83. Josip Fruk, Bosna 8, 10380 Bosna</item>
      <item>84. Ivica Kirin, Poljanica 88 D, 44272 Pešćenica</item>
      <item>85. Manda Badenić, Kanarinska Ulica 74, 10000 Zagreb</item>
      <item>86. Marina Jurić, Podotočje Gornje 53/2, 10410 Gornje Podotočje</item>
      <item>87. Biserka Bilić, Ulica Hrvatskog Proljeća 26, 10000 Zagreb</item>
      <item>88. Marina Lisjak, Mije Silobod Bolšića 4, 10000 Zagreb</item>
      <item>89. Mario Marić, Ulica Hrvatskog Proljeća 40, 10000 Zagreb</item>
      <item>90. Ivana Parać, Sobolski Put 5, 10000 Zagreb</item>
      <item>91. Jurica Špoljarec, Špoljarci 3, 10000 Zagreb</item>
      <item>92. Rajka Grcić, Ulica Ladislava Šabana 30, 10360 Sesvete</item>
      <item>93. Zdenko Črnelić, Kraljevec Na Sutli 2, 49294 Kraljevec Na Sutli</item>
      <item>94. Antica Klarin, Ulica Stjepana Radića 42 A, 23000 Zadar</item>
      <item>95. Marija Jadrić, Riječka 1 A, 22213 Pirovac</item>
      <item>96. Andreja Sabol, Ulica Milke Trnine 17, 40000 Čakovec</item>
      <item>97. Marina Rendulić Kozina, Maksimirsko Naselje Ii. 4, 10000 Zagreb</item>
      <item>98. Mijo Ost, Sesvetska c. 16, 10360 Sesvete</item>
      <item>99. Drago Burazer, Ulica Vida Došena 24, 10000 Zagreb</item>
      <item>100. Miloš Pendl, Ulica Ljerke Šram 2, 10000 Zagreb</item>
      <item>101. Mario Cicak, Franje Puđaka 28/1, 10360 Sesvete</item>
      <item>102. Sanja Jalšovec, Radnička 74, 40000 Savska Ves</item>
      <item>103. Josipa Matoša, Zasadbreg 188 A, 40000 Zasadbreg</item>
      <item>104. Vladimira Lučić, Ulica Matije Gupca 50, 10290 Zaprešić</item>
      <item>105. Ankica Bastalić, Bastalićeva Ulica Ii. 2, 10363 Moravče</item>
      <item>106. Dubravka Družić Azenić, Rebro 36/18, 10360 Sesvete</item>
      <item>107. Renata Kovačić, Matije Gupca 36, 10380 Sveti Ivan Zelina</item>
      <item>108. Ana-Marija Nahod, Lička Ulica 4, 10360 Soblinec</item>
      <item>109. Valentina Ravlić, I. Odvojak Josipa Barberića 4, 10361 Čista Mlaka</item>
      <item>110. Ivana Zubatović, Ulica Slavka Tomerlina 12 A, 10360 Sesvete</item>
      <item>111. Ksenija Trivanović, Ulica Hrvatskog Preporoda 67 B, 10370 Dugo Selo</item>
      <item>112. Ana Rakuša, Vučetićev Prilaz 3, 10000 Zagreb</item>
      <item>113. Sanja Šajatović, Ližnjan 25, 52204 Ližnjan</item>
      <item>114. Ivana Kovačev, Požeška 6, 21000 Split</item>
      <item>115. Željka Špadina, Vlašić 51, 22240 Dubrava Kod Tisna</item>
      <item>Agencija za osiguranje radničkih potraživanja u slučaju stečaja poslodavca, Frankopanska 11, 10000 Zagreb</item>
      <item>MINISTARSTVO UNUTARNJIH POSLOVA, Heinzelova 98, 10000 Zagreb</item>
      <item>Financijska agencija, Služba upisa, Upisničko mjesto Zagreb, Šoštarićeva 2, 10000 Zagreb</item>
      <item>Odvjetničko društvo BRLEČIĆ &amp; partneri, javno trgovačko društvo za obavljanje odvjetničkih poslova, Optujska ulica 25/1, 42000 Varaždin</item>
      <item>Dijana Kelerajter, Ulica Franje Punčeca 8a, 40000 Čakovec</item>
      <item>VUKIĆ, JELUŠIĆ, ŠULINA, STANKOVIĆ, JURCAN &amp; JABUKA odvjetničko društvo s ograničenom odgovornošću, Nikole Tesle 9, 51000 Rijeka</item>
      <item>MRNJAVAC društvo s ograničenom odgovornošću za trgovinu i transport, Frlanska cesta 3/A, 51211 Matulji</item>
      <item>DALMARE društvo s ograničenom odgovornošću za trgovinu i usluge, Velimira Škorpika 23, 22000 Šibenik</item>
      <item>OPĆINSKI SUD U NOVOM ZAGREBU, Stalna služba u Zaprešiću, Trg Žrtava fašizma 1, 10290 Zaprešić</item>
    </derivirana_varijabla>
  </DomainObject.Predmet.OstaliListFormatedWithAdress>
  <DomainObject.Predmet.OstaliListFormatedWithAdressOIB>
    <izvorni_sadrzaj>
      <item>RH, MF, Porezna uprava, Av. Dubrovnik 32, 10000 Zagreb</item>
      <item>RH, Ministarstvo pravosuđa, Ul. grada Vukovara 49, 10000 Zagreb</item>
      <item>Županijsko državno odvjetništvo u Zagrebu</item>
      <item>Općinski sud u Zadru, zemljišno-knjižni odjel, x, 23000 Zadar</item>
      <item>Općinski građanski sud u Zagrebu, Stalna služba u Sesvetama</item>
      <item>Općinski građanski sud u Zagrebu, Stalna služba u Sesvetama, Zagrebačka 22, 10360 Sesvete</item>
      <item>Odvjetničko društvo Leko i partneri društvo s ograničenom odgovornošću, OIB 35913314365, Domagojeva 18, Zagreb</item>
      <item>Tomislav Orehovec, OIB 02009648274, Ulica Tadije Smičiklasa 18, 10000 Zagreb</item>
      <item>Krešo Šulj, OIB 07512281925, Ulica Ivana Žbulja 15, 40320 Sveta Marija</item>
      <item>OD Vidović &amp; Vidović, Kratka 2/I, 42000 Varaždin</item>
      <item>PEWA d.o.o. u stečaju, OIB 39117975699, Ravenska 8, 52100 Pula</item>
      <item>Jasmina Lichtenberg, steč. uprav., Ravenska 8, 52100 Pula</item>
      <item>MEĐIMURSKE VODE, OIB 81394716246, Matice hrvatske 10, 40000 Čakovec</item>
      <item>Lidija Sitar - Novak, OIB 60937713942, Frankopanska 49, 40315 Mursko Središće</item>
      <item>Rajka Grcić, OIB 87451189688, Ul. Ladislava Šabana 30, 10360 Sesvete</item>
      <item>GRAD RIJEKA, OIB 54382731928, Korzo 16, 51000 Rijeka</item>
      <item>ZOU Knežević i drugi, Ribarska 4, 51000 Rijeka</item>
      <item>Dubravka Kraljić, Sajmišna 2, 40000 Mala Subotica</item>
      <item>Danijela Zoroja, Ludbreška 4, 42202 Štefanec</item>
      <item>MERKUR TRGOVINA d.d., Cesta na Okroglo 7, 4202 Naklo</item>
      <item>MAMIĆ PERIĆ REBERSKI RIMAC Odvjetničko društvo, društvo s ograničenom odgovornošću, OIB 32802230502, Radnička cesta 80, 10000 Zagreb</item>
      <item>VIDOVIĆ &amp; VIDOVIĆ, odvjetničko društvo, OIB 46414052982, Kratka ulica 2/I, 42000 Varaždin</item>
      <item>Kruno Turković, Mostečka 16, 42204 Turčin</item>
      <item>IVAN KUBANOVIĆ, Gandhijeva 7, 10000 Zagreb</item>
      <item>1. Sanja Topolovac, OIB 17828081305, Jasenovačka Ulica 16, 10000 Zagreb</item>
      <item>2. Katarina Stopić, OIB 94703442362, Ulica Roberta Močiljanina 5, 10000 Zagreb</item>
      <item>3. Sanja Kučko, OIB 15425862399, Podjezerska Ulica 10, 10362 Planina Gornja</item>
      <item>4. Ivana Brzuhalski Horvat, OIB 50477233891, Kolodvorska Ulica 3, 40000 Čakovec</item>
      <item>5. Ignac Pasanec, OIB 79941318248, Ulica Hrvatskog Proljeća 43, 10000 Zagreb</item>
      <item>6. Dalibor Cetina, OIB 73880626571, Ulica Monte Paradiso 30, 52100 Pula</item>
      <item>7. Tatjana Fanuko, OIB 54926042404, Bunarska Cesta 13, 52100 Pula</item>
      <item>8. Destri Ferčec, OIB 39938997806, Vintijan 59, 52100 Vintijan</item>
      <item>9. Kristian Frančula, OIB 45761795345, Ul. Bože Gumpca 32, 52100 Pula</item>
      <item>10. Alja Kolenc Gotal, OIB 39976783875, Paduljski Put 19, 52100 Pula</item>
      <item>11.Tihana Pavlićević, OIB 41561020384, Carlijeva Ulica 39, 52100 Pula</item>
      <item>12. Darko Kocijan, OIB 97814362165, Savska Ulica 25, 10361 Sop</item>
      <item>13. Dario Bajzek, OIB 25524436666, Ulica Ivana Pl. Zajca 15, 40000 Čakovec</item>
      <item>14. Ivana Babić, OIB 67972693640, Ulica Jakova Gotovca 5, 10360 Sesvete</item>
      <item>15. Stjepan Babić, OIB 74653121129, Sesvetska Ulica 37, 10362 Planina Gornja</item>
      <item>16. Blanka Baković, OIB 11411617851, Stjepana Horvatića 1, 10360 Ivanja Reka</item>
      <item>17. Krunoslav Baković, OIB 38645116874, Cvjetna Ulica 8, 10362 Paruževina</item>
      <item>18. Željko Baković, OIB 81336576091, Ulica Josipa Kozarca 100, 44322 Lipovljani</item>
      <item>19. Kristina Čižmešija, OIB 17047869769, Ćirilometodska Ulica 22, 10430 Samobor</item>
      <item>20. Blaženko Dujmenović, OIB 46532858248, Vinogradska Ulica 13, 44000 Sisak</item>
      <item>21. Damir Jembrih, OIB 61657373337, Mrnjaki 3, 10000 Zagreb</item>
      <item>22. Krunoslav Karagić, OIB 58289148235, Omladinska Ulica 10, 10431 Brezje</item>
      <item>23. Vlasta Kezić, OIB 30386304648, Ulica Naste Rojc 8, 10360 Sesvete</item>
      <item>24. Marko Mažar, OIB 56986372324, Ulica Svetog Martina 12, 10361 Cerje</item>
      <item>25. Željka Novak, OIB 52655461765, Selnica Psarjevačka 4, 10380 Selnica Psarjevačka</item>
      <item>26. Zdenkica Šarac, OIB 41089133299, Gornjopoljska Ulica 18, 10360 Sesvete</item>
      <item>27. Damir Zmiša, OIB 78601511691, Donja Drenova 8, 10382 Donja Drenova</item>
      <item>28. Karlo Žmauc, OIB 75397611238, Ulica Slavoljuba Bulvana 20, 10000 Zagreb</item>
      <item>29. Dario Papež, OIB 87554271709, Ulica Varoš 8, 44317 Stružec</item>
      <item>30. Jere Buva, OIB 19426496399, Grubišići 70, 22000 Bilice</item>
      <item>31. Robert Furčić, OIB 92325681628, Put Tanaje 3, 22000 Šibenik</item>
      <item>32. Milan Grubišić, OIB 66038764118, Trg Andrije Hebranga 8, 22000 Šibenik</item>
      <item>33. Ivica Gruja, OIB 54304438796, Ivana Meštrovića 26, 22000 Šibenik</item>
      <item>34. Krešimir Kardum, OIB 26551982890, Istarska Ulica 56, 22000 Šibenik</item>
      <item>35. Branka Krnić, OIB 83032193276, Gornji Krnići 25, 22221 Konjevrate</item>
      <item>36. Natalija Malenica, OIB , Cesta Šibenik-Perković 20, 22000 Danilo Biranj</item>
      <item>37. Krešimir Matić, OIB 30408348779, Kornatska 58, 22000 Šibenik</item>
      <item>38. Mirjana Peran, OIB 56388151112, Donja Grebaštica 30, 22000 Grebaštica</item>
      <item>39. Mili Reljanović, OIB 43832522963, Put 1. Šibenskog Partiz.odreda 28, 22000 Šibenik</item>
      <item>40. Diana Slavica, OIB 99631166350, Slavice 19, 22000 Bilice</item>
      <item>41. Ana Stančić, OIB 48317679304, Ul.8.udarne Dalmat.brigade 24, 22000 Šibenik</item>
      <item>42. Damir Šarić, OIB 81308793429, Trtarska 15 A, 22000 Šibenik</item>
      <item>43. Igor Šumečki, OIB 11025003521, Bana Josipa Jelačića 13 F, 22000 Šibenik</item>
      <item>44. Bojana Berović, OIB 53764597143, Jasenovo 23, 22000 Žaborić</item>
      <item>45. Marijana Dubravica, OIB 60534598981, Stankovci 32, 23422 Stankovci</item>
      <item>46. Ivana Dujić, OIB 84954170536, Prokljanska 55, 22000 Šibenik</item>
      <item>47. Ana Livaić, OIB , Ante Španje 36A, 22211 Vodice</item>
      <item>48. Boris Nadoveza, OIB 81693393209, Ivana Meštrovića 62, 22000 Šibenik</item>
      <item>49. Jagoda Radovčić, OIB 26077765854, Zadarska 32, 22000 Šibenik</item>
      <item>50. Jadranka Svirčić, OIB 71616377641, Rešačka 8, 22000 Brodarica</item>
      <item>51. Perica Šarić, OIB 29293868352, Grubišići 75, 22000 Bilice</item>
      <item>52. Mario Šuperba, OIB 29638747290, Cesta Šibenik-split 82, 22000 Donje Polje</item>
      <item>53. Krešimir Loffler, OIB 93986888774, Selčinska Ulica 28 A, 10360 Sesvete</item>
      <item>54. Kristina Behtan, OIB , Suhodol Zelinski 18A, 10382 Donja Zelina</item>
      <item>55. Snježana Bakran, OIB 35374129674, Ulica Stjepana Radića 11, 10382 Donja Zelina</item>
      <item>56. Danijela Frančić, OIB 44973410322, Ulica Nikole Tesle 12, 40000 Štefanec</item>
      <item>57. Nives Gerenčer, OIB 60185202321, Ulica Ivana Pl. Zajca 33, 40000 Čakovec</item>
      <item>58. Natalija Herman, OIB 99700303319, Vučetinec 173, 40000 Vučetinec</item>
      <item>59. Branka Kolac, OIB 33596323687, Valenta Morandinija 3, 40000 Čakovec</item>
      <item>60. Josip Labazan, OIB 21192864979, Ulica Antuna Mihanovića 2 A, 40000 Pribislavec</item>
      <item>61. Slađana Lesjak, OIB 70104536720, Ulica Otona Župančića 5, 40000 Čakovec</item>
      <item>62. Sandra Mislović, OIB 43944122813, Ulica Domovinskih Žrtava 28, 40000 Čakovec</item>
      <item>63. Draženka Sobočan, OIB , Ivana Plemenitog Zajca 45, 40000 Čakovec</item>
      <item>64. Marina Šimek, OIB 20435397641, Varaždinska Ulica 69, 42242 Tužno</item>
      <item>65. Marko Trojok, OIB 98023919165, Slakovec 84, 40000 Slakovec</item>
      <item>66. Tomislav Volf, OIB 16251663522, Kalnička 29, 40000 Čakovec</item>
      <item>67. Vanja Žižek, OIB 00122728377, Ulica Dr. Vlatka Mačeka 33, 40000 Čakovec</item>
      <item>68. Alenka Bilić, OIB 12386032769, Ulica Borik 27, 52100 Pula</item>
      <item>69. Moris Bolković, OIB 99497381506, Dalmatinska 57, 52207 Rakalj</item>
      <item>70. Franka Bucić, OIB 59533335171, Osječka Ulica 22, 52100 Pula</item>
      <item>71. Zlatko German, OIB 40185730303, Studenčeva Ulica 26, 52100 Pula</item>
      <item>72. Sandra Kolić, OIB 55395915057, Glavani 29, 52207 Glavani</item>
      <item>73. Sabina Komparić, OIB 90708921779, Palisina Ulica 13, 52100 Pula</item>
      <item>74. Meri Marasović, OIB 02684557197, Osječka 11, 52100 Pula</item>
      <item>75. Davorin Matić, OIB , Pineta 23A, 52100 Valbandon</item>
      <item>76. Sonja Miškulin, OIB 67205638105, Ulica Velog Jože 6, 52100 Pula</item>
      <item>77. Tibor Radin, OIB 87457312290, Kvart Mimoza 3, 52100 Valbandon</item>
      <item>78. Jasminka Radoš, OIB 54165570304, Ulica Velog Jože 10, 52100 Pula</item>
      <item>79. Sanja Teković, OIB 95907822649, Mate Balote 47, 52207 Rakalj</item>
      <item>80. Drago Vrkljan, OIB 66705962769, Kučine 23, 52100 Vinkuran</item>
      <item>81. Saša Kirin, OIB 76375401635, POLJANICA 88 D (ranije: PEŠĆENICA, KOLODVORSKA, 88 D), 44272 Pešćenica</item>
      <item>82. Ninoslav Dravinac, OIB 79670805305, Ivanjorečka Cesta 112, 10360 Ivanja Reka</item>
      <item>83. Josip Fruk, OIB 70612460740, Bosna 8, 10380 Bosna</item>
      <item>84. Ivica Kirin, OIB 46629735336, Poljanica 88 D, 44272 Pešćenica</item>
      <item>85. Manda Badenić, OIB 93913616332, Kanarinska Ulica 74, 10000 Zagreb</item>
      <item>86. Marina Jurić, OIB 39455599855, Podotočje Gornje 53/2, 10410 Gornje Podotočje</item>
      <item>87. Biserka Bilić, OIB 29033816560, Ulica Hrvatskog Proljeća 26, 10000 Zagreb</item>
      <item>88. Marina Lisjak, OIB , Mije Silobod Bolšića 4, 10000 Zagreb</item>
      <item>89. Mario Marić, OIB 33816500219, Ulica Hrvatskog Proljeća 40, 10000 Zagreb</item>
      <item>90. Ivana Parać, OIB 37065726946, Sobolski Put 5, 10000 Zagreb</item>
      <item>91. Jurica Špoljarec, OIB 29888459151, Špoljarci 3, 10000 Zagreb</item>
      <item>92. Rajka Grcić, OIB 87451189688, Ulica Ladislava Šabana 30, 10360 Sesvete</item>
      <item>93. Zdenko Črnelić, OIB 54309214908, Kraljevec Na Sutli 2, 49294 Kraljevec Na Sutli</item>
      <item>94. Antica Klarin, OIB 96169408712, Ulica Stjepana Radića 42 A, 23000 Zadar</item>
      <item>95. Marija Jadrić, OIB 29049205449, Riječka 1 A, 22213 Pirovac</item>
      <item>96. Andreja Sabol, OIB 90193203132, Ulica Milke Trnine 17, 40000 Čakovec</item>
      <item>97. Marina Rendulić Kozina, OIB 57857931007, Maksimirsko Naselje Ii. 4, 10000 Zagreb</item>
      <item>98. Mijo Ost, OIB 10727964426, Sesvetska c. 16, 10360 Sesvete</item>
      <item>99. Drago Burazer, OIB 11912928051, Ulica Vida Došena 24, 10000 Zagreb</item>
      <item>100. Miloš Pendl, OIB 93913542628, Ulica Ljerke Šram 2, 10000 Zagreb</item>
      <item>101. Mario Cicak, OIB 18484723011, Franje Puđaka 28/1, 10360 Sesvete</item>
      <item>102. Sanja Jalšovec, OIB 30255395085, Radnička 74, 40000 Savska Ves</item>
      <item>103. Josipa Matoša, OIB 86120213742, Zasadbreg 188 A, 40000 Zasadbreg</item>
      <item>104. Vladimira Lučić, OIB 55491110480, Ulica Matije Gupca 50, 10290 Zaprešić</item>
      <item>105. Ankica Bastalić, OIB 85849205026, Bastalićeva Ulica Ii. 2, 10363 Moravče</item>
      <item>106. Dubravka Družić Azenić, OIB 70983449222, Rebro 36/18, 10360 Sesvete</item>
      <item>107. Renata Kovačić, OIB , Matije Gupca 36, 10380 Sveti Ivan Zelina</item>
      <item>108. Ana-Marija Nahod, OIB 96833836239, Lička Ulica 4, 10360 Soblinec</item>
      <item>109. Valentina Ravlić, OIB 74794500883, I. Odvojak Josipa Barberića 4, 10361 Čista Mlaka</item>
      <item>110. Ivana Zubatović, OIB 35027905346, Ulica Slavka Tomerlina 12 A, 10360 Sesvete</item>
      <item>111. Ksenija Trivanović, OIB 42272574945, Ulica Hrvatskog Preporoda 67 B, 10370 Dugo Selo</item>
      <item>112. Ana Rakuša, OIB 19878662154, Vučetićev Prilaz 3, 10000 Zagreb</item>
      <item>113. Sanja Šajatović, OIB 27799505889, Ližnjan 25, 52204 Ližnjan</item>
      <item>114. Ivana Kovačev, OIB 92907046538, Požeška 6, 21000 Split</item>
      <item>115. Željka Špadina, OIB 49768074464, Vlašić 51, 22240 Dubrava Kod Tisna</item>
      <item>Agencija za osiguranje radničkih potraživanja u slučaju stečaja poslodavca, OIB 04323472109, Frankopanska 11, 10000 Zagreb</item>
      <item>MINISTARSTVO UNUTARNJIH POSLOVA, OIB 36162371878, Heinzelova 98, 10000 Zagreb</item>
      <item>Financijska agencija, Služba upisa, Upisničko mjesto Zagreb, OIB 85821130368, Šoštarićeva 2, 10000 Zagreb</item>
      <item>Odvjetničko društvo BRLEČIĆ &amp; partneri, javno trgovačko društvo za obavljanje odvjetničkih poslova, OIB 75277763692, Optujska ulica 25/1, 42000 Varaždin</item>
      <item>Dijana Kelerajter, OIB 55209280932, Ulica Franje Punčeca 8a, 40000 Čakovec</item>
      <item>VUKIĆ, JELUŠIĆ, ŠULINA, STANKOVIĆ, JURCAN &amp; JABUKA odvjetničko društvo s ograničenom odgovornošću, OIB 01394705384, Nikole Tesle 9, 51000 Rijeka</item>
      <item>MRNJAVAC društvo s ograničenom odgovornošću za trgovinu i transport, OIB 39503432286, Frlanska cesta 3/A, 51211 Matulji</item>
      <item>DALMARE društvo s ograničenom odgovornošću za trgovinu i usluge, OIB 35920050985, Velimira Škorpika 23, 22000 Šibenik</item>
      <item>OPĆINSKI SUD U NOVOM ZAGREBU, Stalna služba u Zaprešiću, OIB 79678318317, Trg Žrtava fašizma 1, 10290 Zaprešić</item>
    </izvorni_sadrzaj>
    <derivirana_varijabla naziv="DomainObject.Predmet.OstaliListFormatedWithAdressOIB_1">
      <item>RH, MF, Porezna uprava, Av. Dubrovnik 32, 10000 Zagreb</item>
      <item>RH, Ministarstvo pravosuđa, Ul. grada Vukovara 49, 10000 Zagreb</item>
      <item>Županijsko državno odvjetništvo u Zagrebu</item>
      <item>Općinski sud u Zadru, zemljišno-knjižni odjel, x, 23000 Zadar</item>
      <item>Općinski građanski sud u Zagrebu, Stalna služba u Sesvetama</item>
      <item>Općinski građanski sud u Zagrebu, Stalna služba u Sesvetama, Zagrebačka 22, 10360 Sesvete</item>
      <item>Odvjetničko društvo Leko i partneri društvo s ograničenom odgovornošću, OIB 35913314365, Domagojeva 18, Zagreb</item>
      <item>Tomislav Orehovec, OIB 02009648274, Ulica Tadije Smičiklasa 18, 10000 Zagreb</item>
      <item>Krešo Šulj, OIB 07512281925, Ulica Ivana Žbulja 15, 40320 Sveta Marija</item>
      <item>OD Vidović &amp; Vidović, Kratka 2/I, 42000 Varaždin</item>
      <item>PEWA d.o.o. u stečaju, OIB 39117975699, Ravenska 8, 52100 Pula</item>
      <item>Jasmina Lichtenberg, steč. uprav., Ravenska 8, 52100 Pula</item>
      <item>MEĐIMURSKE VODE, OIB 81394716246, Matice hrvatske 10, 40000 Čakovec</item>
      <item>Lidija Sitar - Novak, OIB 60937713942, Frankopanska 49, 40315 Mursko Središće</item>
      <item>Rajka Grcić, OIB 87451189688, Ul. Ladislava Šabana 30, 10360 Sesvete</item>
      <item>GRAD RIJEKA, OIB 54382731928, Korzo 16, 51000 Rijeka</item>
      <item>ZOU Knežević i drugi, Ribarska 4, 51000 Rijeka</item>
      <item>Dubravka Kraljić, Sajmišna 2, 40000 Mala Subotica</item>
      <item>Danijela Zoroja, Ludbreška 4, 42202 Štefanec</item>
      <item>MERKUR TRGOVINA d.d., Cesta na Okroglo 7, 4202 Naklo</item>
      <item>MAMIĆ PERIĆ REBERSKI RIMAC Odvjetničko društvo, društvo s ograničenom odgovornošću, OIB 32802230502, Radnička cesta 80, 10000 Zagreb</item>
      <item>VIDOVIĆ &amp; VIDOVIĆ, odvjetničko društvo, OIB 46414052982, Kratka ulica 2/I, 42000 Varaždin</item>
      <item>Kruno Turković, Mostečka 16, 42204 Turčin</item>
      <item>IVAN KUBANOVIĆ, Gandhijeva 7, 10000 Zagreb</item>
      <item>1. Sanja Topolovac, OIB 17828081305, Jasenovačka Ulica 16, 10000 Zagreb</item>
      <item>2. Katarina Stopić, OIB 94703442362, Ulica Roberta Močiljanina 5, 10000 Zagreb</item>
      <item>3. Sanja Kučko, OIB 15425862399, Podjezerska Ulica 10, 10362 Planina Gornja</item>
      <item>4. Ivana Brzuhalski Horvat, OIB 50477233891, Kolodvorska Ulica 3, 40000 Čakovec</item>
      <item>5. Ignac Pasanec, OIB 79941318248, Ulica Hrvatskog Proljeća 43, 10000 Zagreb</item>
      <item>6. Dalibor Cetina, OIB 73880626571, Ulica Monte Paradiso 30, 52100 Pula</item>
      <item>7. Tatjana Fanuko, OIB 54926042404, Bunarska Cesta 13, 52100 Pula</item>
      <item>8. Destri Ferčec, OIB 39938997806, Vintijan 59, 52100 Vintijan</item>
      <item>9. Kristian Frančula, OIB 45761795345, Ul. Bože Gumpca 32, 52100 Pula</item>
      <item>10. Alja Kolenc Gotal, OIB 39976783875, Paduljski Put 19, 52100 Pula</item>
      <item>11.Tihana Pavlićević, OIB 41561020384, Carlijeva Ulica 39, 52100 Pula</item>
      <item>12. Darko Kocijan, OIB 97814362165, Savska Ulica 25, 10361 Sop</item>
      <item>13. Dario Bajzek, OIB 25524436666, Ulica Ivana Pl. Zajca 15, 40000 Čakovec</item>
      <item>14. Ivana Babić, OIB 67972693640, Ulica Jakova Gotovca 5, 10360 Sesvete</item>
      <item>15. Stjepan Babić, OIB 74653121129, Sesvetska Ulica 37, 10362 Planina Gornja</item>
      <item>16. Blanka Baković, OIB 11411617851, Stjepana Horvatića 1, 10360 Ivanja Reka</item>
      <item>17. Krunoslav Baković, OIB 38645116874, Cvjetna Ulica 8, 10362 Paruževina</item>
      <item>18. Željko Baković, OIB 81336576091, Ulica Josipa Kozarca 100, 44322 Lipovljani</item>
      <item>19. Kristina Čižmešija, OIB 17047869769, Ćirilometodska Ulica 22, 10430 Samobor</item>
      <item>20. Blaženko Dujmenović, OIB 46532858248, Vinogradska Ulica 13, 44000 Sisak</item>
      <item>21. Damir Jembrih, OIB 61657373337, Mrnjaki 3, 10000 Zagreb</item>
      <item>22. Krunoslav Karagić, OIB 58289148235, Omladinska Ulica 10, 10431 Brezje</item>
      <item>23. Vlasta Kezić, OIB 30386304648, Ulica Naste Rojc 8, 10360 Sesvete</item>
      <item>24. Marko Mažar, OIB 56986372324, Ulica Svetog Martina 12, 10361 Cerje</item>
      <item>25. Željka Novak, OIB 52655461765, Selnica Psarjevačka 4, 10380 Selnica Psarjevačka</item>
      <item>26. Zdenkica Šarac, OIB 41089133299, Gornjopoljska Ulica 18, 10360 Sesvete</item>
      <item>27. Damir Zmiša, OIB 78601511691, Donja Drenova 8, 10382 Donja Drenova</item>
      <item>28. Karlo Žmauc, OIB 75397611238, Ulica Slavoljuba Bulvana 20, 10000 Zagreb</item>
      <item>29. Dario Papež, OIB 87554271709, Ulica Varoš 8, 44317 Stružec</item>
      <item>30. Jere Buva, OIB 19426496399, Grubišići 70, 22000 Bilice</item>
      <item>31. Robert Furčić, OIB 92325681628, Put Tanaje 3, 22000 Šibenik</item>
      <item>32. Milan Grubišić, OIB 66038764118, Trg Andrije Hebranga 8, 22000 Šibenik</item>
      <item>33. Ivica Gruja, OIB 54304438796, Ivana Meštrovića 26, 22000 Šibenik</item>
      <item>34. Krešimir Kardum, OIB 26551982890, Istarska Ulica 56, 22000 Šibenik</item>
      <item>35. Branka Krnić, OIB 83032193276, Gornji Krnići 25, 22221 Konjevrate</item>
      <item>36. Natalija Malenica, OIB , Cesta Šibenik-Perković 20, 22000 Danilo Biranj</item>
      <item>37. Krešimir Matić, OIB 30408348779, Kornatska 58, 22000 Šibenik</item>
      <item>38. Mirjana Peran, OIB 56388151112, Donja Grebaštica 30, 22000 Grebaštica</item>
      <item>39. Mili Reljanović, OIB 43832522963, Put 1. Šibenskog Partiz.odreda 28, 22000 Šibenik</item>
      <item>40. Diana Slavica, OIB 99631166350, Slavice 19, 22000 Bilice</item>
      <item>41. Ana Stančić, OIB 48317679304, Ul.8.udarne Dalmat.brigade 24, 22000 Šibenik</item>
      <item>42. Damir Šarić, OIB 81308793429, Trtarska 15 A, 22000 Šibenik</item>
      <item>43. Igor Šumečki, OIB 11025003521, Bana Josipa Jelačića 13 F, 22000 Šibenik</item>
      <item>44. Bojana Berović, OIB 53764597143, Jasenovo 23, 22000 Žaborić</item>
      <item>45. Marijana Dubravica, OIB 60534598981, Stankovci 32, 23422 Stankovci</item>
      <item>46. Ivana Dujić, OIB 84954170536, Prokljanska 55, 22000 Šibenik</item>
      <item>47. Ana Livaić, OIB , Ante Španje 36A, 22211 Vodice</item>
      <item>48. Boris Nadoveza, OIB 81693393209, Ivana Meštrovića 62, 22000 Šibenik</item>
      <item>49. Jagoda Radovčić, OIB 26077765854, Zadarska 32, 22000 Šibenik</item>
      <item>50. Jadranka Svirčić, OIB 71616377641, Rešačka 8, 22000 Brodarica</item>
      <item>51. Perica Šarić, OIB 29293868352, Grubišići 75, 22000 Bilice</item>
      <item>52. Mario Šuperba, OIB 29638747290, Cesta Šibenik-split 82, 22000 Donje Polje</item>
      <item>53. Krešimir Loffler, OIB 93986888774, Selčinska Ulica 28 A, 10360 Sesvete</item>
      <item>54. Kristina Behtan, OIB , Suhodol Zelinski 18A, 10382 Donja Zelina</item>
      <item>55. Snježana Bakran, OIB 35374129674, Ulica Stjepana Radića 11, 10382 Donja Zelina</item>
      <item>56. Danijela Frančić, OIB 44973410322, Ulica Nikole Tesle 12, 40000 Štefanec</item>
      <item>57. Nives Gerenčer, OIB 60185202321, Ulica Ivana Pl. Zajca 33, 40000 Čakovec</item>
      <item>58. Natalija Herman, OIB 99700303319, Vučetinec 173, 40000 Vučetinec</item>
      <item>59. Branka Kolac, OIB 33596323687, Valenta Morandinija 3, 40000 Čakovec</item>
      <item>60. Josip Labazan, OIB 21192864979, Ulica Antuna Mihanovića 2 A, 40000 Pribislavec</item>
      <item>61. Slađana Lesjak, OIB 70104536720, Ulica Otona Župančića 5, 40000 Čakovec</item>
      <item>62. Sandra Mislović, OIB 43944122813, Ulica Domovinskih Žrtava 28, 40000 Čakovec</item>
      <item>63. Draženka Sobočan, OIB , Ivana Plemenitog Zajca 45, 40000 Čakovec</item>
      <item>64. Marina Šimek, OIB 20435397641, Varaždinska Ulica 69, 42242 Tužno</item>
      <item>65. Marko Trojok, OIB 98023919165, Slakovec 84, 40000 Slakovec</item>
      <item>66. Tomislav Volf, OIB 16251663522, Kalnička 29, 40000 Čakovec</item>
      <item>67. Vanja Žižek, OIB 00122728377, Ulica Dr. Vlatka Mačeka 33, 40000 Čakovec</item>
      <item>68. Alenka Bilić, OIB 12386032769, Ulica Borik 27, 52100 Pula</item>
      <item>69. Moris Bolković, OIB 99497381506, Dalmatinska 57, 52207 Rakalj</item>
      <item>70. Franka Bucić, OIB 59533335171, Osječka Ulica 22, 52100 Pula</item>
      <item>71. Zlatko German, OIB 40185730303, Studenčeva Ulica 26, 52100 Pula</item>
      <item>72. Sandra Kolić, OIB 55395915057, Glavani 29, 52207 Glavani</item>
      <item>73. Sabina Komparić, OIB 90708921779, Palisina Ulica 13, 52100 Pula</item>
      <item>74. Meri Marasović, OIB 02684557197, Osječka 11, 52100 Pula</item>
      <item>75. Davorin Matić, OIB , Pineta 23A, 52100 Valbandon</item>
      <item>76. Sonja Miškulin, OIB 67205638105, Ulica Velog Jože 6, 52100 Pula</item>
      <item>77. Tibor Radin, OIB 87457312290, Kvart Mimoza 3, 52100 Valbandon</item>
      <item>78. Jasminka Radoš, OIB 54165570304, Ulica Velog Jože 10, 52100 Pula</item>
      <item>79. Sanja Teković, OIB 95907822649, Mate Balote 47, 52207 Rakalj</item>
      <item>80. Drago Vrkljan, OIB 66705962769, Kučine 23, 52100 Vinkuran</item>
      <item>81. Saša Kirin, OIB 76375401635, POLJANICA 88 D (ranije: PEŠĆENICA, KOLODVORSKA, 88 D), 44272 Pešćenica</item>
      <item>82. Ninoslav Dravinac, OIB 79670805305, Ivanjorečka Cesta 112, 10360 Ivanja Reka</item>
      <item>83. Josip Fruk, OIB 70612460740, Bosna 8, 10380 Bosna</item>
      <item>84. Ivica Kirin, OIB 46629735336, Poljanica 88 D, 44272 Pešćenica</item>
      <item>85. Manda Badenić, OIB 93913616332, Kanarinska Ulica 74, 10000 Zagreb</item>
      <item>86. Marina Jurić, OIB 39455599855, Podotočje Gornje 53/2, 10410 Gornje Podotočje</item>
      <item>87. Biserka Bilić, OIB 29033816560, Ulica Hrvatskog Proljeća 26, 10000 Zagreb</item>
      <item>88. Marina Lisjak, OIB , Mije Silobod Bolšića 4, 10000 Zagreb</item>
      <item>89. Mario Marić, OIB 33816500219, Ulica Hrvatskog Proljeća 40, 10000 Zagreb</item>
      <item>90. Ivana Parać, OIB 37065726946, Sobolski Put 5, 10000 Zagreb</item>
      <item>91. Jurica Špoljarec, OIB 29888459151, Špoljarci 3, 10000 Zagreb</item>
      <item>92. Rajka Grcić, OIB 87451189688, Ulica Ladislava Šabana 30, 10360 Sesvete</item>
      <item>93. Zdenko Črnelić, OIB 54309214908, Kraljevec Na Sutli 2, 49294 Kraljevec Na Sutli</item>
      <item>94. Antica Klarin, OIB 96169408712, Ulica Stjepana Radića 42 A, 23000 Zadar</item>
      <item>95. Marija Jadrić, OIB 29049205449, Riječka 1 A, 22213 Pirovac</item>
      <item>96. Andreja Sabol, OIB 90193203132, Ulica Milke Trnine 17, 40000 Čakovec</item>
      <item>97. Marina Rendulić Kozina, OIB 57857931007, Maksimirsko Naselje Ii. 4, 10000 Zagreb</item>
      <item>98. Mijo Ost, OIB 10727964426, Sesvetska c. 16, 10360 Sesvete</item>
      <item>99. Drago Burazer, OIB 11912928051, Ulica Vida Došena 24, 10000 Zagreb</item>
      <item>100. Miloš Pendl, OIB 93913542628, Ulica Ljerke Šram 2, 10000 Zagreb</item>
      <item>101. Mario Cicak, OIB 18484723011, Franje Puđaka 28/1, 10360 Sesvete</item>
      <item>102. Sanja Jalšovec, OIB 30255395085, Radnička 74, 40000 Savska Ves</item>
      <item>103. Josipa Matoša, OIB 86120213742, Zasadbreg 188 A, 40000 Zasadbreg</item>
      <item>104. Vladimira Lučić, OIB 55491110480, Ulica Matije Gupca 50, 10290 Zaprešić</item>
      <item>105. Ankica Bastalić, OIB 85849205026, Bastalićeva Ulica Ii. 2, 10363 Moravče</item>
      <item>106. Dubravka Družić Azenić, OIB 70983449222, Rebro 36/18, 10360 Sesvete</item>
      <item>107. Renata Kovačić, OIB , Matije Gupca 36, 10380 Sveti Ivan Zelina</item>
      <item>108. Ana-Marija Nahod, OIB 96833836239, Lička Ulica 4, 10360 Soblinec</item>
      <item>109. Valentina Ravlić, OIB 74794500883, I. Odvojak Josipa Barberića 4, 10361 Čista Mlaka</item>
      <item>110. Ivana Zubatović, OIB 35027905346, Ulica Slavka Tomerlina 12 A, 10360 Sesvete</item>
      <item>111. Ksenija Trivanović, OIB 42272574945, Ulica Hrvatskog Preporoda 67 B, 10370 Dugo Selo</item>
      <item>112. Ana Rakuša, OIB 19878662154, Vučetićev Prilaz 3, 10000 Zagreb</item>
      <item>113. Sanja Šajatović, OIB 27799505889, Ližnjan 25, 52204 Ližnjan</item>
      <item>114. Ivana Kovačev, OIB 92907046538, Požeška 6, 21000 Split</item>
      <item>115. Željka Špadina, OIB 49768074464, Vlašić 51, 22240 Dubrava Kod Tisna</item>
      <item>Agencija za osiguranje radničkih potraživanja u slučaju stečaja poslodavca, OIB 04323472109, Frankopanska 11, 10000 Zagreb</item>
      <item>MINISTARSTVO UNUTARNJIH POSLOVA, OIB 36162371878, Heinzelova 98, 10000 Zagreb</item>
      <item>Financijska agencija, Služba upisa, Upisničko mjesto Zagreb, OIB 85821130368, Šoštarićeva 2, 10000 Zagreb</item>
      <item>Odvjetničko društvo BRLEČIĆ &amp; partneri, javno trgovačko društvo za obavljanje odvjetničkih poslova, OIB 75277763692, Optujska ulica 25/1, 42000 Varaždin</item>
      <item>Dijana Kelerajter, OIB 55209280932, Ulica Franje Punčeca 8a, 40000 Čakovec</item>
      <item>VUKIĆ, JELUŠIĆ, ŠULINA, STANKOVIĆ, JURCAN &amp; JABUKA odvjetničko društvo s ograničenom odgovornošću, OIB 01394705384, Nikole Tesle 9, 51000 Rijeka</item>
      <item>MRNJAVAC društvo s ograničenom odgovornošću za trgovinu i transport, OIB 39503432286, Frlanska cesta 3/A, 51211 Matulji</item>
      <item>DALMARE društvo s ograničenom odgovornošću za trgovinu i usluge, OIB 35920050985, Velimira Škorpika 23, 22000 Šibenik</item>
      <item>OPĆINSKI SUD U NOVOM ZAGREBU, Stalna služba u Zaprešiću, OIB 79678318317, Trg Žrtava fašizma 1, 10290 Zaprešić</item>
    </derivirana_varijabla>
  </DomainObject.Predmet.OstaliListFormatedWithAdressOIB>
  <DomainObject.Predmet.OstaliListNazivFormated>
    <izvorni_sadrzaj>
      <item>RH, MF, Porezna uprava</item>
      <item>RH, Ministarstvo pravosuđa</item>
      <item>Županijsko državno odvjetništvo u Zagrebu</item>
      <item>Općinski sud u Zadru, zemljišno-knjižni odjel</item>
      <item>Općinski građanski sud u Zagrebu, Stalna služba u Sesvetama</item>
      <item>Općinski građanski sud u Zagrebu, Stalna služba u Sesvetama</item>
      <item>Odvjetničko društvo Leko i partneri društvo s ograničenom odgovornošću</item>
      <item>Tomislav Orehovec</item>
      <item>Krešo Šulj</item>
      <item>OD Vidović &amp; Vidović</item>
      <item>PEWA d.o.o. u stečaju</item>
      <item>Jasmina Lichtenberg, steč. uprav.</item>
      <item>MEĐIMURSKE VODE</item>
      <item>Lidija Sitar - Novak</item>
      <item>Rajka Grcić</item>
      <item>GRAD RIJEKA</item>
      <item>ZOU Knežević i drugi</item>
      <item>Dubravka Kraljić</item>
      <item>Danijela Zoroja</item>
      <item>MERKUR TRGOVINA d.d.</item>
      <item>MAMIĆ PERIĆ REBERSKI RIMAC Odvjetničko društvo, društvo s ograničenom odgovornošću</item>
      <item>VIDOVIĆ &amp; VIDOVIĆ, odvjetničko društvo</item>
      <item>Kruno Turković</item>
      <item>IVAN KUBANOVIĆ</item>
      <item>1. Sanja Topolovac</item>
      <item>2. Katarina Stopić</item>
      <item>3. Sanja Kučko</item>
      <item>4. Ivana Brzuhalski Horvat</item>
      <item>5. Ignac Pasanec</item>
      <item>6. Dalibor Cetina</item>
      <item>7. Tatjana Fanuko</item>
      <item>8. Destri Ferčec</item>
      <item>9. Kristian Frančula</item>
      <item>10. Alja Kolenc Gotal</item>
      <item>11.Tihana Pavlićević</item>
      <item>12. Darko Kocijan</item>
      <item>13. Dario Bajzek</item>
      <item>14. Ivana Babić</item>
      <item>15. Stjepan Babić</item>
      <item>16. Blanka Baković</item>
      <item>17. Krunoslav Baković</item>
      <item>18. Željko Baković</item>
      <item>19. Kristina Čižmešija</item>
      <item>20. Blaženko Dujmenović</item>
      <item>21. Damir Jembrih</item>
      <item>22. Krunoslav Karagić</item>
      <item>23. Vlasta Kezić</item>
      <item>24. Marko Mažar</item>
      <item>25. Željka Novak</item>
      <item>26. Zdenkica Šarac</item>
      <item>27. Damir Zmiša</item>
      <item>28. Karlo Žmauc</item>
      <item>29. Dario Papež</item>
      <item>30. Jere Buva</item>
      <item>31. Robert Furčić</item>
      <item>32. Milan Grubišić</item>
      <item>33. Ivica Gruja</item>
      <item>34. Krešimir Kardum</item>
      <item>35. Branka Krnić</item>
      <item>36. Natalija Malenica</item>
      <item>37. Krešimir Matić</item>
      <item>38. Mirjana Peran</item>
      <item>39. Mili Reljanović</item>
      <item>40. Diana Slavica</item>
      <item>41. Ana Stančić</item>
      <item>42. Damir Šarić</item>
      <item>43. Igor Šumečki</item>
      <item>44. Bojana Berović</item>
      <item>45. Marijana Dubravica</item>
      <item>46. Ivana Dujić</item>
      <item>47. Ana Livaić</item>
      <item>48. Boris Nadoveza</item>
      <item>49. Jagoda Radovčić</item>
      <item>50. Jadranka Svirčić</item>
      <item>51. Perica Šarić</item>
      <item>52. Mario Šuperba</item>
      <item>53. Krešimir Loffler</item>
      <item>54. Kristina Behtan</item>
      <item>55. Snježana Bakran</item>
      <item>56. Danijela Frančić</item>
      <item>57. Nives Gerenčer</item>
      <item>58. Natalija Herman</item>
      <item>59. Branka Kolac</item>
      <item>60. Josip Labazan</item>
      <item>61. Slađana Lesjak</item>
      <item>62. Sandra Mislović</item>
      <item>63. Draženka Sobočan</item>
      <item>64. Marina Šimek</item>
      <item>65. Marko Trojok</item>
      <item>66. Tomislav Volf</item>
      <item>67. Vanja Žižek</item>
      <item>68. Alenka Bilić</item>
      <item>69. Moris Bolković</item>
      <item>70. Franka Bucić</item>
      <item>71. Zlatko German</item>
      <item>72. Sandra Kolić</item>
      <item>73. Sabina Komparić</item>
      <item>74. Meri Marasović</item>
      <item>75. Davorin Matić</item>
      <item>76. Sonja Miškulin</item>
      <item>77. Tibor Radin</item>
      <item>78. Jasminka Radoš</item>
      <item>79. Sanja Teković</item>
      <item>80. Drago Vrkljan</item>
      <item>81. Saša Kirin</item>
      <item>82. Ninoslav Dravinac</item>
      <item>83. Josip Fruk</item>
      <item>84. Ivica Kirin</item>
      <item>85. Manda Badenić</item>
      <item>86. Marina Jurić</item>
      <item>87. Biserka Bilić</item>
      <item>88. Marina Lisjak</item>
      <item>89. Mario Marić</item>
      <item>90. Ivana Parać</item>
      <item>91. Jurica Špoljarec</item>
      <item>92. Rajka Grcić</item>
      <item>93. Zdenko Črnelić</item>
      <item>94. Antica Klarin</item>
      <item>95. Marija Jadrić</item>
      <item>96. Andreja Sabol</item>
      <item>97. Marina Rendulić Kozina</item>
      <item>98. Mijo Ost</item>
      <item>99. Drago Burazer</item>
      <item>100. Miloš Pendl</item>
      <item>101. Mario Cicak</item>
      <item>102. Sanja Jalšovec</item>
      <item>103. Josipa Matoša</item>
      <item>104. Vladimira Lučić</item>
      <item>105. Ankica Bastalić</item>
      <item>106. Dubravka Družić Azenić</item>
      <item>107. Renata Kovačić</item>
      <item>108. Ana-Marija Nahod</item>
      <item>109. Valentina Ravlić</item>
      <item>110. Ivana Zubatović</item>
      <item>111. Ksenija Trivanović</item>
      <item>112. Ana Rakuša</item>
      <item>113. Sanja Šajatović</item>
      <item>114. Ivana Kovačev</item>
      <item>115. Željka Špadina</item>
      <item>Agencija za osiguranje radničkih potraživanja u slučaju stečaja poslodavca</item>
      <item>MINISTARSTVO UNUTARNJIH POSLOVA</item>
      <item>Financijska agencija, Služba upisa, Upisničko mjesto Zagreb</item>
      <item>Odvjetničko društvo BRLEČIĆ &amp; partneri, javno trgovačko društvo za obavljanje odvjetničkih poslova</item>
      <item>Dijana Kelerajter</item>
      <item>VUKIĆ, JELUŠIĆ, ŠULINA, STANKOVIĆ, JURCAN &amp; JABUKA odvjetničko društvo s ograničenom odgovornošću</item>
      <item>MRNJAVAC društvo s ograničenom odgovornošću za trgovinu i transport</item>
      <item>DALMARE društvo s ograničenom odgovornošću za trgovinu i usluge</item>
      <item>OPĆINSKI SUD U NOVOM ZAGREBU, Stalna služba u Zaprešiću</item>
    </izvorni_sadrzaj>
    <derivirana_varijabla naziv="DomainObject.Predmet.OstaliListNazivFormated_1">
      <item>RH, MF, Porezna uprava</item>
      <item>RH, Ministarstvo pravosuđa</item>
      <item>Županijsko državno odvjetništvo u Zagrebu</item>
      <item>Općinski sud u Zadru, zemljišno-knjižni odjel</item>
      <item>Općinski građanski sud u Zagrebu, Stalna služba u Sesvetama</item>
      <item>Općinski građanski sud u Zagrebu, Stalna služba u Sesvetama</item>
      <item>Odvjetničko društvo Leko i partneri društvo s ograničenom odgovornošću</item>
      <item>Tomislav Orehovec</item>
      <item>Krešo Šulj</item>
      <item>OD Vidović &amp; Vidović</item>
      <item>PEWA d.o.o. u stečaju</item>
      <item>Jasmina Lichtenberg, steč. uprav.</item>
      <item>MEĐIMURSKE VODE</item>
      <item>Lidija Sitar - Novak</item>
      <item>Rajka Grcić</item>
      <item>GRAD RIJEKA</item>
      <item>ZOU Knežević i drugi</item>
      <item>Dubravka Kraljić</item>
      <item>Danijela Zoroja</item>
      <item>MERKUR TRGOVINA d.d.</item>
      <item>MAMIĆ PERIĆ REBERSKI RIMAC Odvjetničko društvo, društvo s ograničenom odgovornošću</item>
      <item>VIDOVIĆ &amp; VIDOVIĆ, odvjetničko društvo</item>
      <item>Kruno Turković</item>
      <item>IVAN KUBANOVIĆ</item>
      <item>1. Sanja Topolovac</item>
      <item>2. Katarina Stopić</item>
      <item>3. Sanja Kučko</item>
      <item>4. Ivana Brzuhalski Horvat</item>
      <item>5. Ignac Pasanec</item>
      <item>6. Dalibor Cetina</item>
      <item>7. Tatjana Fanuko</item>
      <item>8. Destri Ferčec</item>
      <item>9. Kristian Frančula</item>
      <item>10. Alja Kolenc Gotal</item>
      <item>11.Tihana Pavlićević</item>
      <item>12. Darko Kocijan</item>
      <item>13. Dario Bajzek</item>
      <item>14. Ivana Babić</item>
      <item>15. Stjepan Babić</item>
      <item>16. Blanka Baković</item>
      <item>17. Krunoslav Baković</item>
      <item>18. Željko Baković</item>
      <item>19. Kristina Čižmešija</item>
      <item>20. Blaženko Dujmenović</item>
      <item>21. Damir Jembrih</item>
      <item>22. Krunoslav Karagić</item>
      <item>23. Vlasta Kezić</item>
      <item>24. Marko Mažar</item>
      <item>25. Željka Novak</item>
      <item>26. Zdenkica Šarac</item>
      <item>27. Damir Zmiša</item>
      <item>28. Karlo Žmauc</item>
      <item>29. Dario Papež</item>
      <item>30. Jere Buva</item>
      <item>31. Robert Furčić</item>
      <item>32. Milan Grubišić</item>
      <item>33. Ivica Gruja</item>
      <item>34. Krešimir Kardum</item>
      <item>35. Branka Krnić</item>
      <item>36. Natalija Malenica</item>
      <item>37. Krešimir Matić</item>
      <item>38. Mirjana Peran</item>
      <item>39. Mili Reljanović</item>
      <item>40. Diana Slavica</item>
      <item>41. Ana Stančić</item>
      <item>42. Damir Šarić</item>
      <item>43. Igor Šumečki</item>
      <item>44. Bojana Berović</item>
      <item>45. Marijana Dubravica</item>
      <item>46. Ivana Dujić</item>
      <item>47. Ana Livaić</item>
      <item>48. Boris Nadoveza</item>
      <item>49. Jagoda Radovčić</item>
      <item>50. Jadranka Svirčić</item>
      <item>51. Perica Šarić</item>
      <item>52. Mario Šuperba</item>
      <item>53. Krešimir Loffler</item>
      <item>54. Kristina Behtan</item>
      <item>55. Snježana Bakran</item>
      <item>56. Danijela Frančić</item>
      <item>57. Nives Gerenčer</item>
      <item>58. Natalija Herman</item>
      <item>59. Branka Kolac</item>
      <item>60. Josip Labazan</item>
      <item>61. Slađana Lesjak</item>
      <item>62. Sandra Mislović</item>
      <item>63. Draženka Sobočan</item>
      <item>64. Marina Šimek</item>
      <item>65. Marko Trojok</item>
      <item>66. Tomislav Volf</item>
      <item>67. Vanja Žižek</item>
      <item>68. Alenka Bilić</item>
      <item>69. Moris Bolković</item>
      <item>70. Franka Bucić</item>
      <item>71. Zlatko German</item>
      <item>72. Sandra Kolić</item>
      <item>73. Sabina Komparić</item>
      <item>74. Meri Marasović</item>
      <item>75. Davorin Matić</item>
      <item>76. Sonja Miškulin</item>
      <item>77. Tibor Radin</item>
      <item>78. Jasminka Radoš</item>
      <item>79. Sanja Teković</item>
      <item>80. Drago Vrkljan</item>
      <item>81. Saša Kirin</item>
      <item>82. Ninoslav Dravinac</item>
      <item>83. Josip Fruk</item>
      <item>84. Ivica Kirin</item>
      <item>85. Manda Badenić</item>
      <item>86. Marina Jurić</item>
      <item>87. Biserka Bilić</item>
      <item>88. Marina Lisjak</item>
      <item>89. Mario Marić</item>
      <item>90. Ivana Parać</item>
      <item>91. Jurica Špoljarec</item>
      <item>92. Rajka Grcić</item>
      <item>93. Zdenko Črnelić</item>
      <item>94. Antica Klarin</item>
      <item>95. Marija Jadrić</item>
      <item>96. Andreja Sabol</item>
      <item>97. Marina Rendulić Kozina</item>
      <item>98. Mijo Ost</item>
      <item>99. Drago Burazer</item>
      <item>100. Miloš Pendl</item>
      <item>101. Mario Cicak</item>
      <item>102. Sanja Jalšovec</item>
      <item>103. Josipa Matoša</item>
      <item>104. Vladimira Lučić</item>
      <item>105. Ankica Bastalić</item>
      <item>106. Dubravka Družić Azenić</item>
      <item>107. Renata Kovačić</item>
      <item>108. Ana-Marija Nahod</item>
      <item>109. Valentina Ravlić</item>
      <item>110. Ivana Zubatović</item>
      <item>111. Ksenija Trivanović</item>
      <item>112. Ana Rakuša</item>
      <item>113. Sanja Šajatović</item>
      <item>114. Ivana Kovačev</item>
      <item>115. Željka Špadina</item>
      <item>Agencija za osiguranje radničkih potraživanja u slučaju stečaja poslodavca</item>
      <item>MINISTARSTVO UNUTARNJIH POSLOVA</item>
      <item>Financijska agencija, Služba upisa, Upisničko mjesto Zagreb</item>
      <item>Odvjetničko društvo BRLEČIĆ &amp; partneri, javno trgovačko društvo za obavljanje odvjetničkih poslova</item>
      <item>Dijana Kelerajter</item>
      <item>VUKIĆ, JELUŠIĆ, ŠULINA, STANKOVIĆ, JURCAN &amp; JABUKA odvjetničko društvo s ograničenom odgovornošću</item>
      <item>MRNJAVAC društvo s ograničenom odgovornošću za trgovinu i transport</item>
      <item>DALMARE društvo s ograničenom odgovornošću za trgovinu i usluge</item>
      <item>OPĆINSKI SUD U NOVOM ZAGREBU, Stalna služba u Zaprešiću</item>
    </derivirana_varijabla>
  </DomainObject.Predmet.OstaliListNazivFormated>
  <DomainObject.Predmet.OstaliListNazivFormatedOIB>
    <izvorni_sadrzaj>
      <item>RH, MF, Porezna uprava</item>
      <item>RH, Ministarstvo pravosuđa</item>
      <item>Županijsko državno odvjetništvo u Zagrebu</item>
      <item>Općinski sud u Zadru, zemljišno-knjižni odjel</item>
      <item>Općinski građanski sud u Zagrebu, Stalna služba u Sesvetama</item>
      <item>Općinski građanski sud u Zagrebu, Stalna služba u Sesvetama</item>
      <item>Odvjetničko društvo Leko i partneri društvo s ograničenom odgovornošću, OIB 35913314365</item>
      <item>Tomislav Orehovec, OIB 02009648274</item>
      <item>Krešo Šulj, OIB 07512281925</item>
      <item>OD Vidović &amp; Vidović</item>
      <item>PEWA d.o.o. u stečaju, OIB 39117975699</item>
      <item>Jasmina Lichtenberg, steč. uprav.</item>
      <item>MEĐIMURSKE VODE, OIB 81394716246</item>
      <item>Lidija Sitar - Novak, OIB 60937713942</item>
      <item>Rajka Grcić, OIB 87451189688</item>
      <item>GRAD RIJEKA, OIB 54382731928</item>
      <item>ZOU Knežević i drugi</item>
      <item>Dubravka Kraljić</item>
      <item>Danijela Zoroja</item>
      <item>MERKUR TRGOVINA d.d.</item>
      <item>MAMIĆ PERIĆ REBERSKI RIMAC Odvjetničko društvo, društvo s ograničenom odgovornošću, OIB 32802230502</item>
      <item>VIDOVIĆ &amp; VIDOVIĆ, odvjetničko društvo, OIB 46414052982</item>
      <item>Kruno Turković</item>
      <item>IVAN KUBANOVIĆ</item>
      <item>1. Sanja Topolovac, OIB 17828081305</item>
      <item>2. Katarina Stopić, OIB 94703442362</item>
      <item>3. Sanja Kučko, OIB 15425862399</item>
      <item>4. Ivana Brzuhalski Horvat, OIB 50477233891</item>
      <item>5. Ignac Pasanec, OIB 79941318248</item>
      <item>6. Dalibor Cetina, OIB 73880626571</item>
      <item>7. Tatjana Fanuko, OIB 54926042404</item>
      <item>8. Destri Ferčec, OIB 39938997806</item>
      <item>9. Kristian Frančula, OIB 45761795345</item>
      <item>10. Alja Kolenc Gotal, OIB 39976783875</item>
      <item>11.Tihana Pavlićević, OIB 41561020384</item>
      <item>12. Darko Kocijan, OIB 97814362165</item>
      <item>13. Dario Bajzek, OIB 25524436666</item>
      <item>14. Ivana Babić, OIB 67972693640</item>
      <item>15. Stjepan Babić, OIB 74653121129</item>
      <item>16. Blanka Baković, OIB 11411617851</item>
      <item>17. Krunoslav Baković, OIB 38645116874</item>
      <item>18. Željko Baković, OIB 81336576091</item>
      <item>19. Kristina Čižmešija, OIB 17047869769</item>
      <item>20. Blaženko Dujmenović, OIB 46532858248</item>
      <item>21. Damir Jembrih, OIB 61657373337</item>
      <item>22. Krunoslav Karagić, OIB 58289148235</item>
      <item>23. Vlasta Kezić, OIB 30386304648</item>
      <item>24. Marko Mažar, OIB 56986372324</item>
      <item>25. Željka Novak, OIB 52655461765</item>
      <item>26. Zdenkica Šarac, OIB 41089133299</item>
      <item>27. Damir Zmiša, OIB 78601511691</item>
      <item>28. Karlo Žmauc, OIB 75397611238</item>
      <item>29. Dario Papež, OIB 87554271709</item>
      <item>30. Jere Buva, OIB 19426496399</item>
      <item>31. Robert Furčić, OIB 92325681628</item>
      <item>32. Milan Grubišić, OIB 66038764118</item>
      <item>33. Ivica Gruja, OIB 54304438796</item>
      <item>34. Krešimir Kardum, OIB 26551982890</item>
      <item>35. Branka Krnić, OIB 83032193276</item>
      <item>36. Natalija Malenica, OIB </item>
      <item>37. Krešimir Matić, OIB 30408348779</item>
      <item>38. Mirjana Peran, OIB 56388151112</item>
      <item>39. Mili Reljanović, OIB 43832522963</item>
      <item>40. Diana Slavica, OIB 99631166350</item>
      <item>41. Ana Stančić, OIB 48317679304</item>
      <item>42. Damir Šarić, OIB 81308793429</item>
      <item>43. Igor Šumečki, OIB 11025003521</item>
      <item>44. Bojana Berović, OIB 53764597143</item>
      <item>45. Marijana Dubravica, OIB 60534598981</item>
      <item>46. Ivana Dujić, OIB 84954170536</item>
      <item>47. Ana Livaić, OIB </item>
      <item>48. Boris Nadoveza, OIB 81693393209</item>
      <item>49. Jagoda Radovčić, OIB 26077765854</item>
      <item>50. Jadranka Svirčić, OIB 71616377641</item>
      <item>51. Perica Šarić, OIB 29293868352</item>
      <item>52. Mario Šuperba, OIB 29638747290</item>
      <item>53. Krešimir Loffler, OIB 93986888774</item>
      <item>54. Kristina Behtan, OIB </item>
      <item>55. Snježana Bakran, OIB 35374129674</item>
      <item>56. Danijela Frančić, OIB 44973410322</item>
      <item>57. Nives Gerenčer, OIB 60185202321</item>
      <item>58. Natalija Herman, OIB 99700303319</item>
      <item>59. Branka Kolac, OIB 33596323687</item>
      <item>60. Josip Labazan, OIB 21192864979</item>
      <item>61. Slađana Lesjak, OIB 70104536720</item>
      <item>62. Sandra Mislović, OIB 43944122813</item>
      <item>63. Draženka Sobočan, OIB </item>
      <item>64. Marina Šimek, OIB 20435397641</item>
      <item>65. Marko Trojok, OIB 98023919165</item>
      <item>66. Tomislav Volf, OIB 16251663522</item>
      <item>67. Vanja Žižek, OIB 00122728377</item>
      <item>68. Alenka Bilić, OIB 12386032769</item>
      <item>69. Moris Bolković, OIB 99497381506</item>
      <item>70. Franka Bucić, OIB 59533335171</item>
      <item>71. Zlatko German, OIB 40185730303</item>
      <item>72. Sandra Kolić, OIB 55395915057</item>
      <item>73. Sabina Komparić, OIB 90708921779</item>
      <item>74. Meri Marasović, OIB 02684557197</item>
      <item>75. Davorin Matić, OIB </item>
      <item>76. Sonja Miškulin, OIB 67205638105</item>
      <item>77. Tibor Radin, OIB 87457312290</item>
      <item>78. Jasminka Radoš, OIB 54165570304</item>
      <item>79. Sanja Teković, OIB 95907822649</item>
      <item>80. Drago Vrkljan, OIB 66705962769</item>
      <item>81. Saša Kirin, OIB 76375401635</item>
      <item>82. Ninoslav Dravinac, OIB 79670805305</item>
      <item>83. Josip Fruk, OIB 70612460740</item>
      <item>84. Ivica Kirin, OIB 46629735336</item>
      <item>85. Manda Badenić, OIB 93913616332</item>
      <item>86. Marina Jurić, OIB 39455599855</item>
      <item>87. Biserka Bilić, OIB 29033816560</item>
      <item>88. Marina Lisjak, OIB </item>
      <item>89. Mario Marić, OIB 33816500219</item>
      <item>90. Ivana Parać, OIB 37065726946</item>
      <item>91. Jurica Špoljarec, OIB 29888459151</item>
      <item>92. Rajka Grcić, OIB 87451189688</item>
      <item>93. Zdenko Črnelić, OIB 54309214908</item>
      <item>94. Antica Klarin, OIB 96169408712</item>
      <item>95. Marija Jadrić, OIB 29049205449</item>
      <item>96. Andreja Sabol, OIB 90193203132</item>
      <item>97. Marina Rendulić Kozina, OIB 57857931007</item>
      <item>98. Mijo Ost, OIB 10727964426</item>
      <item>99. Drago Burazer, OIB 11912928051</item>
      <item>100. Miloš Pendl, OIB 93913542628</item>
      <item>101. Mario Cicak, OIB 18484723011</item>
      <item>102. Sanja Jalšovec, OIB 30255395085</item>
      <item>103. Josipa Matoša, OIB 86120213742</item>
      <item>104. Vladimira Lučić, OIB 55491110480</item>
      <item>105. Ankica Bastalić, OIB 85849205026</item>
      <item>106. Dubravka Družić Azenić, OIB 70983449222</item>
      <item>107. Renata Kovačić, OIB </item>
      <item>108. Ana-Marija Nahod, OIB 96833836239</item>
      <item>109. Valentina Ravlić, OIB 74794500883</item>
      <item>110. Ivana Zubatović, OIB 35027905346</item>
      <item>111. Ksenija Trivanović, OIB 42272574945</item>
      <item>112. Ana Rakuša, OIB 19878662154</item>
      <item>113. Sanja Šajatović, OIB 27799505889</item>
      <item>114. Ivana Kovačev, OIB 92907046538</item>
      <item>115. Željka Špadina, OIB 49768074464</item>
      <item>Agencija za osiguranje radničkih potraživanja u slučaju stečaja poslodavca, OIB 04323472109</item>
      <item>MINISTARSTVO UNUTARNJIH POSLOVA, OIB 36162371878</item>
      <item>Financijska agencija, Služba upisa, Upisničko mjesto Zagreb, OIB 85821130368</item>
      <item>Odvjetničko društvo BRLEČIĆ &amp; partneri, javno trgovačko društvo za obavljanje odvjetničkih poslova, OIB 75277763692</item>
      <item>Dijana Kelerajter, OIB 55209280932</item>
      <item>VUKIĆ, JELUŠIĆ, ŠULINA, STANKOVIĆ, JURCAN &amp; JABUKA odvjetničko društvo s ograničenom odgovornošću, OIB 01394705384</item>
      <item>MRNJAVAC društvo s ograničenom odgovornošću za trgovinu i transport, OIB 39503432286</item>
      <item>DALMARE društvo s ograničenom odgovornošću za trgovinu i usluge, OIB 35920050985</item>
      <item>OPĆINSKI SUD U NOVOM ZAGREBU, Stalna služba u Zaprešiću, OIB 79678318317</item>
    </izvorni_sadrzaj>
    <derivirana_varijabla naziv="DomainObject.Predmet.OstaliListNazivFormatedOIB_1">
      <item>RH, MF, Porezna uprava</item>
      <item>RH, Ministarstvo pravosuđa</item>
      <item>Županijsko državno odvjetništvo u Zagrebu</item>
      <item>Općinski sud u Zadru, zemljišno-knjižni odjel</item>
      <item>Općinski građanski sud u Zagrebu, Stalna služba u Sesvetama</item>
      <item>Općinski građanski sud u Zagrebu, Stalna služba u Sesvetama</item>
      <item>Odvjetničko društvo Leko i partneri društvo s ograničenom odgovornošću, OIB 35913314365</item>
      <item>Tomislav Orehovec, OIB 02009648274</item>
      <item>Krešo Šulj, OIB 07512281925</item>
      <item>OD Vidović &amp; Vidović</item>
      <item>PEWA d.o.o. u stečaju, OIB 39117975699</item>
      <item>Jasmina Lichtenberg, steč. uprav.</item>
      <item>MEĐIMURSKE VODE, OIB 81394716246</item>
      <item>Lidija Sitar - Novak, OIB 60937713942</item>
      <item>Rajka Grcić, OIB 87451189688</item>
      <item>GRAD RIJEKA, OIB 54382731928</item>
      <item>ZOU Knežević i drugi</item>
      <item>Dubravka Kraljić</item>
      <item>Danijela Zoroja</item>
      <item>MERKUR TRGOVINA d.d.</item>
      <item>MAMIĆ PERIĆ REBERSKI RIMAC Odvjetničko društvo, društvo s ograničenom odgovornošću, OIB 32802230502</item>
      <item>VIDOVIĆ &amp; VIDOVIĆ, odvjetničko društvo, OIB 46414052982</item>
      <item>Kruno Turković</item>
      <item>IVAN KUBANOVIĆ</item>
      <item>1. Sanja Topolovac, OIB 17828081305</item>
      <item>2. Katarina Stopić, OIB 94703442362</item>
      <item>3. Sanja Kučko, OIB 15425862399</item>
      <item>4. Ivana Brzuhalski Horvat, OIB 50477233891</item>
      <item>5. Ignac Pasanec, OIB 79941318248</item>
      <item>6. Dalibor Cetina, OIB 73880626571</item>
      <item>7. Tatjana Fanuko, OIB 54926042404</item>
      <item>8. Destri Ferčec, OIB 39938997806</item>
      <item>9. Kristian Frančula, OIB 45761795345</item>
      <item>10. Alja Kolenc Gotal, OIB 39976783875</item>
      <item>11.Tihana Pavlićević, OIB 41561020384</item>
      <item>12. Darko Kocijan, OIB 97814362165</item>
      <item>13. Dario Bajzek, OIB 25524436666</item>
      <item>14. Ivana Babić, OIB 67972693640</item>
      <item>15. Stjepan Babić, OIB 74653121129</item>
      <item>16. Blanka Baković, OIB 11411617851</item>
      <item>17. Krunoslav Baković, OIB 38645116874</item>
      <item>18. Željko Baković, OIB 81336576091</item>
      <item>19. Kristina Čižmešija, OIB 17047869769</item>
      <item>20. Blaženko Dujmenović, OIB 46532858248</item>
      <item>21. Damir Jembrih, OIB 61657373337</item>
      <item>22. Krunoslav Karagić, OIB 58289148235</item>
      <item>23. Vlasta Kezić, OIB 30386304648</item>
      <item>24. Marko Mažar, OIB 56986372324</item>
      <item>25. Željka Novak, OIB 52655461765</item>
      <item>26. Zdenkica Šarac, OIB 41089133299</item>
      <item>27. Damir Zmiša, OIB 78601511691</item>
      <item>28. Karlo Žmauc, OIB 75397611238</item>
      <item>29. Dario Papež, OIB 87554271709</item>
      <item>30. Jere Buva, OIB 19426496399</item>
      <item>31. Robert Furčić, OIB 92325681628</item>
      <item>32. Milan Grubišić, OIB 66038764118</item>
      <item>33. Ivica Gruja, OIB 54304438796</item>
      <item>34. Krešimir Kardum, OIB 26551982890</item>
      <item>35. Branka Krnić, OIB 83032193276</item>
      <item>36. Natalija Malenica, OIB </item>
      <item>37. Krešimir Matić, OIB 30408348779</item>
      <item>38. Mirjana Peran, OIB 56388151112</item>
      <item>39. Mili Reljanović, OIB 43832522963</item>
      <item>40. Diana Slavica, OIB 99631166350</item>
      <item>41. Ana Stančić, OIB 48317679304</item>
      <item>42. Damir Šarić, OIB 81308793429</item>
      <item>43. Igor Šumečki, OIB 11025003521</item>
      <item>44. Bojana Berović, OIB 53764597143</item>
      <item>45. Marijana Dubravica, OIB 60534598981</item>
      <item>46. Ivana Dujić, OIB 84954170536</item>
      <item>47. Ana Livaić, OIB </item>
      <item>48. Boris Nadoveza, OIB 81693393209</item>
      <item>49. Jagoda Radovčić, OIB 26077765854</item>
      <item>50. Jadranka Svirčić, OIB 71616377641</item>
      <item>51. Perica Šarić, OIB 29293868352</item>
      <item>52. Mario Šuperba, OIB 29638747290</item>
      <item>53. Krešimir Loffler, OIB 93986888774</item>
      <item>54. Kristina Behtan, OIB </item>
      <item>55. Snježana Bakran, OIB 35374129674</item>
      <item>56. Danijela Frančić, OIB 44973410322</item>
      <item>57. Nives Gerenčer, OIB 60185202321</item>
      <item>58. Natalija Herman, OIB 99700303319</item>
      <item>59. Branka Kolac, OIB 33596323687</item>
      <item>60. Josip Labazan, OIB 21192864979</item>
      <item>61. Slađana Lesjak, OIB 70104536720</item>
      <item>62. Sandra Mislović, OIB 43944122813</item>
      <item>63. Draženka Sobočan, OIB </item>
      <item>64. Marina Šimek, OIB 20435397641</item>
      <item>65. Marko Trojok, OIB 98023919165</item>
      <item>66. Tomislav Volf, OIB 16251663522</item>
      <item>67. Vanja Žižek, OIB 00122728377</item>
      <item>68. Alenka Bilić, OIB 12386032769</item>
      <item>69. Moris Bolković, OIB 99497381506</item>
      <item>70. Franka Bucić, OIB 59533335171</item>
      <item>71. Zlatko German, OIB 40185730303</item>
      <item>72. Sandra Kolić, OIB 55395915057</item>
      <item>73. Sabina Komparić, OIB 90708921779</item>
      <item>74. Meri Marasović, OIB 02684557197</item>
      <item>75. Davorin Matić, OIB </item>
      <item>76. Sonja Miškulin, OIB 67205638105</item>
      <item>77. Tibor Radin, OIB 87457312290</item>
      <item>78. Jasminka Radoš, OIB 54165570304</item>
      <item>79. Sanja Teković, OIB 95907822649</item>
      <item>80. Drago Vrkljan, OIB 66705962769</item>
      <item>81. Saša Kirin, OIB 76375401635</item>
      <item>82. Ninoslav Dravinac, OIB 79670805305</item>
      <item>83. Josip Fruk, OIB 70612460740</item>
      <item>84. Ivica Kirin, OIB 46629735336</item>
      <item>85. Manda Badenić, OIB 93913616332</item>
      <item>86. Marina Jurić, OIB 39455599855</item>
      <item>87. Biserka Bilić, OIB 29033816560</item>
      <item>88. Marina Lisjak, OIB </item>
      <item>89. Mario Marić, OIB 33816500219</item>
      <item>90. Ivana Parać, OIB 37065726946</item>
      <item>91. Jurica Špoljarec, OIB 29888459151</item>
      <item>92. Rajka Grcić, OIB 87451189688</item>
      <item>93. Zdenko Črnelić, OIB 54309214908</item>
      <item>94. Antica Klarin, OIB 96169408712</item>
      <item>95. Marija Jadrić, OIB 29049205449</item>
      <item>96. Andreja Sabol, OIB 90193203132</item>
      <item>97. Marina Rendulić Kozina, OIB 57857931007</item>
      <item>98. Mijo Ost, OIB 10727964426</item>
      <item>99. Drago Burazer, OIB 11912928051</item>
      <item>100. Miloš Pendl, OIB 93913542628</item>
      <item>101. Mario Cicak, OIB 18484723011</item>
      <item>102. Sanja Jalšovec, OIB 30255395085</item>
      <item>103. Josipa Matoša, OIB 86120213742</item>
      <item>104. Vladimira Lučić, OIB 55491110480</item>
      <item>105. Ankica Bastalić, OIB 85849205026</item>
      <item>106. Dubravka Družić Azenić, OIB 70983449222</item>
      <item>107. Renata Kovačić, OIB </item>
      <item>108. Ana-Marija Nahod, OIB 96833836239</item>
      <item>109. Valentina Ravlić, OIB 74794500883</item>
      <item>110. Ivana Zubatović, OIB 35027905346</item>
      <item>111. Ksenija Trivanović, OIB 42272574945</item>
      <item>112. Ana Rakuša, OIB 19878662154</item>
      <item>113. Sanja Šajatović, OIB 27799505889</item>
      <item>114. Ivana Kovačev, OIB 92907046538</item>
      <item>115. Željka Špadina, OIB 49768074464</item>
      <item>Agencija za osiguranje radničkih potraživanja u slučaju stečaja poslodavca, OIB 04323472109</item>
      <item>MINISTARSTVO UNUTARNJIH POSLOVA, OIB 36162371878</item>
      <item>Financijska agencija, Služba upisa, Upisničko mjesto Zagreb, OIB 85821130368</item>
      <item>Odvjetničko društvo BRLEČIĆ &amp; partneri, javno trgovačko društvo za obavljanje odvjetničkih poslova, OIB 75277763692</item>
      <item>Dijana Kelerajter, OIB 55209280932</item>
      <item>VUKIĆ, JELUŠIĆ, ŠULINA, STANKOVIĆ, JURCAN &amp; JABUKA odvjetničko društvo s ograničenom odgovornošću, OIB 01394705384</item>
      <item>MRNJAVAC društvo s ograničenom odgovornošću za trgovinu i transport, OIB 39503432286</item>
      <item>DALMARE društvo s ograničenom odgovornošću za trgovinu i usluge, OIB 35920050985</item>
      <item>OPĆINSKI SUD U NOVOM ZAGREBU, Stalna služba u Zaprešiću, OIB 79678318317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2018.</izvorni_sadrzaj>
    <derivirana_varijabla naziv="DomainObject.Datum_1">16.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MERKUR-HRVATSKA d.o.o. za trgovinu i usluge</izvorni_sadrzaj>
    <derivirana_varijabla naziv="DomainObject.Predmet.ProtustrankaIDrugi_1">MERKUR-HRVATSKA d.o.o. za trgovinu i usluge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MERKUR-HRVATSKA d.o.o. za trgovinu i usluge, OIB 22660999705, Ivana Keleka 18/A, 10360 Sesvete</izvorni_sadrzaj>
    <derivirana_varijabla naziv="DomainObject.Predmet.ProtustrankaIDrugiAdressOIB_1">MERKUR-HRVATSKA d.o.o. za trgovinu i usluge, OIB 22660999705, Ivana Keleka 18/A,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MERKUR-HRVATSKA d.o.o. za trgovinu i usluge</item>
      <item>RH, MF, Porezna uprava</item>
      <item>RH, Ministarstvo pravosuđa</item>
      <item>Županijsko državno odvjetništvo u Zagrebu</item>
      <item>Općinski sud u Zadru, zemljišno-knjižni odjel</item>
      <item>Općinski građanski sud u Zagrebu, Stalna služba u Sesvetama</item>
      <item>Općinski građanski sud u Zagrebu, Stalna služba u Sesvetama</item>
      <item>Odvjetničko društvo Leko i partneri društvo s ograničenom odgovornošću</item>
      <item>Tomislav Orehovec</item>
      <item>Krešo Šulj</item>
      <item>OD Vidović &amp; Vidović</item>
      <item>PEWA d.o.o. u stečaju</item>
      <item>Jasmina Lichtenberg, steč. uprav.</item>
      <item>MEĐIMURSKE VODE</item>
      <item>Lidija Sitar - Novak</item>
      <item>Rajka Grcić</item>
      <item>GRAD RIJEKA</item>
      <item>ZOU Knežević i drugi</item>
      <item>Dubravka Kraljić</item>
      <item>Danijela Zoroja</item>
      <item>MERKUR TRGOVINA d.d.</item>
      <item>MAMIĆ PERIĆ REBERSKI RIMAC Odvjetničko društvo, društvo s ograničenom odgovornošću</item>
      <item>VIDOVIĆ &amp; VIDOVIĆ, odvjetničko društvo</item>
      <item>Kruno Turković</item>
      <item>IVAN KUBANOVIĆ</item>
      <item>1. Sanja Topolovac</item>
      <item>2. Katarina Stopić</item>
      <item>3. Sanja Kučko</item>
      <item>4. Ivana Brzuhalski Horvat</item>
      <item>5. Ignac Pasanec</item>
      <item>6. Dalibor Cetina</item>
      <item>7. Tatjana Fanuko</item>
      <item>8. Destri Ferčec</item>
      <item>9. Kristian Frančula</item>
      <item>10. Alja Kolenc Gotal</item>
      <item>11.Tihana Pavlićević</item>
      <item>12. Darko Kocijan</item>
      <item>13. Dario Bajzek</item>
      <item>14. Ivana Babić</item>
      <item>15. Stjepan Babić</item>
      <item>16. Blanka Baković</item>
      <item>17. Krunoslav Baković</item>
      <item>18. Željko Baković</item>
      <item>19. Kristina Čižmešija</item>
      <item>20. Blaženko Dujmenović</item>
      <item>21. Damir Jembrih</item>
      <item>22. Krunoslav Karagić</item>
      <item>23. Vlasta Kezić</item>
      <item>24. Marko Mažar</item>
      <item>25. Željka Novak</item>
      <item>26. Zdenkica Šarac</item>
      <item>27. Damir Zmiša</item>
      <item>28. Karlo Žmauc</item>
      <item>29. Dario Papež</item>
      <item>30. Jere Buva</item>
      <item>31. Robert Furčić</item>
      <item>32. Milan Grubišić</item>
      <item>33. Ivica Gruja</item>
      <item>34. Krešimir Kardum</item>
      <item>35. Branka Krnić</item>
      <item>36. Natalija Malenica</item>
      <item>37. Krešimir Matić</item>
      <item>38. Mirjana Peran</item>
      <item>39. Mili Reljanović</item>
      <item>40. Diana Slavica</item>
      <item>41. Ana Stančić</item>
      <item>42. Damir Šarić</item>
      <item>43. Igor Šumečki</item>
      <item>44. Bojana Berović</item>
      <item>45. Marijana Dubravica</item>
      <item>46. Ivana Dujić</item>
      <item>47. Ana Livaić</item>
      <item>48. Boris Nadoveza</item>
      <item>49. Jagoda Radovčić</item>
      <item>50. Jadranka Svirčić</item>
      <item>51. Perica Šarić</item>
      <item>52. Mario Šuperba</item>
      <item>53. Krešimir Loffler</item>
      <item>54. Kristina Behtan</item>
      <item>55. Snježana Bakran</item>
      <item>56. Danijela Frančić</item>
      <item>57. Nives Gerenčer</item>
      <item>58. Natalija Herman</item>
      <item>59. Branka Kolac</item>
      <item>60. Josip Labazan</item>
      <item>61. Slađana Lesjak</item>
      <item>62. Sandra Mislović</item>
      <item>63. Draženka Sobočan</item>
      <item>64. Marina Šimek</item>
      <item>65. Marko Trojok</item>
      <item>66. Tomislav Volf</item>
      <item>67. Vanja Žižek</item>
      <item>68. Alenka Bilić</item>
      <item>69. Moris Bolković</item>
      <item>70. Franka Bucić</item>
      <item>71. Zlatko German</item>
      <item>72. Sandra Kolić</item>
      <item>73. Sabina Komparić</item>
      <item>74. Meri Marasović</item>
      <item>75. Davorin Matić</item>
      <item>76. Sonja Miškulin</item>
      <item>77. Tibor Radin</item>
      <item>78. Jasminka Radoš</item>
      <item>79. Sanja Teković</item>
      <item>80. Drago Vrkljan</item>
      <item>81. Saša Kirin</item>
      <item>82. Ninoslav Dravinac</item>
      <item>83. Josip Fruk</item>
      <item>84. Ivica Kirin</item>
      <item>85. Manda Badenić</item>
      <item>86. Marina Jurić</item>
      <item>87. Biserka Bilić</item>
      <item>88. Marina Lisjak</item>
      <item>89. Mario Marić</item>
      <item>90. Ivana Parać</item>
      <item>91. Jurica Špoljarec</item>
      <item>92. Rajka Grcić</item>
      <item>93. Zdenko Črnelić</item>
      <item>94. Antica Klarin</item>
      <item>95. Marija Jadrić</item>
      <item>96. Andreja Sabol</item>
      <item>97. Marina Rendulić Kozina</item>
      <item>98. Mijo Ost</item>
      <item>99. Drago Burazer</item>
      <item>100. Miloš Pendl</item>
      <item>101. Mario Cicak</item>
      <item>102. Sanja Jalšovec</item>
      <item>103. Josipa Matoša</item>
      <item>104. Vladimira Lučić</item>
      <item>105. Ankica Bastalić</item>
      <item>106. Dubravka Družić Azenić</item>
      <item>107. Renata Kovačić</item>
      <item>108. Ana-Marija Nahod</item>
      <item>109. Valentina Ravlić</item>
      <item>110. Ivana Zubatović</item>
      <item>111. Ksenija Trivanović</item>
      <item>112. Ana Rakuša</item>
      <item>113. Sanja Šajatović</item>
      <item>114. Ivana Kovačev</item>
      <item>115. Željka Špadina</item>
      <item>Agencija za osiguranje radničkih potraživanja u slučaju stečaja poslodavca</item>
      <item>MINISTARSTVO UNUTARNJIH POSLOVA</item>
      <item>Financijska agencija, Služba upisa, Upisničko mjesto Zagreb</item>
      <item>Odvjetničko društvo BRLEČIĆ &amp; partneri, javno trgovačko društvo za obavljanje odvjetničkih poslova</item>
      <item>Dijana Kelerajter</item>
      <item>VUKIĆ, JELUŠIĆ, ŠULINA, STANKOVIĆ, JURCAN &amp; JABUKA odvjetničko društvo s ograničenom odgovornošću</item>
      <item>MRNJAVAC društvo s ograničenom odgovornošću za trgovinu i transport</item>
      <item>DALMARE društvo s ograničenom odgovornošću za trgovinu i usluge</item>
      <item>OPĆINSKI SUD U NOVOM ZAGREBU, Stalna služba u Zaprešiću</item>
    </izvorni_sadrzaj>
    <derivirana_varijabla naziv="DomainObject.Predmet.SudioniciListNaziv_1">
      <item>FINA Regionalni centar Zagreb</item>
      <item>MERKUR-HRVATSKA d.o.o. za trgovinu i usluge</item>
      <item>RH, MF, Porezna uprava</item>
      <item>RH, Ministarstvo pravosuđa</item>
      <item>Županijsko državno odvjetništvo u Zagrebu</item>
      <item>Općinski sud u Zadru, zemljišno-knjižni odjel</item>
      <item>Općinski građanski sud u Zagrebu, Stalna služba u Sesvetama</item>
      <item>Općinski građanski sud u Zagrebu, Stalna služba u Sesvetama</item>
      <item>Odvjetničko društvo Leko i partneri društvo s ograničenom odgovornošću</item>
      <item>Tomislav Orehovec</item>
      <item>Krešo Šulj</item>
      <item>OD Vidović &amp; Vidović</item>
      <item>PEWA d.o.o. u stečaju</item>
      <item>Jasmina Lichtenberg, steč. uprav.</item>
      <item>MEĐIMURSKE VODE</item>
      <item>Lidija Sitar - Novak</item>
      <item>Rajka Grcić</item>
      <item>GRAD RIJEKA</item>
      <item>ZOU Knežević i drugi</item>
      <item>Dubravka Kraljić</item>
      <item>Danijela Zoroja</item>
      <item>MERKUR TRGOVINA d.d.</item>
      <item>MAMIĆ PERIĆ REBERSKI RIMAC Odvjetničko društvo, društvo s ograničenom odgovornošću</item>
      <item>VIDOVIĆ &amp; VIDOVIĆ, odvjetničko društvo</item>
      <item>Kruno Turković</item>
      <item>IVAN KUBANOVIĆ</item>
      <item>1. Sanja Topolovac</item>
      <item>2. Katarina Stopić</item>
      <item>3. Sanja Kučko</item>
      <item>4. Ivana Brzuhalski Horvat</item>
      <item>5. Ignac Pasanec</item>
      <item>6. Dalibor Cetina</item>
      <item>7. Tatjana Fanuko</item>
      <item>8. Destri Ferčec</item>
      <item>9. Kristian Frančula</item>
      <item>10. Alja Kolenc Gotal</item>
      <item>11.Tihana Pavlićević</item>
      <item>12. Darko Kocijan</item>
      <item>13. Dario Bajzek</item>
      <item>14. Ivana Babić</item>
      <item>15. Stjepan Babić</item>
      <item>16. Blanka Baković</item>
      <item>17. Krunoslav Baković</item>
      <item>18. Željko Baković</item>
      <item>19. Kristina Čižmešija</item>
      <item>20. Blaženko Dujmenović</item>
      <item>21. Damir Jembrih</item>
      <item>22. Krunoslav Karagić</item>
      <item>23. Vlasta Kezić</item>
      <item>24. Marko Mažar</item>
      <item>25. Željka Novak</item>
      <item>26. Zdenkica Šarac</item>
      <item>27. Damir Zmiša</item>
      <item>28. Karlo Žmauc</item>
      <item>29. Dario Papež</item>
      <item>30. Jere Buva</item>
      <item>31. Robert Furčić</item>
      <item>32. Milan Grubišić</item>
      <item>33. Ivica Gruja</item>
      <item>34. Krešimir Kardum</item>
      <item>35. Branka Krnić</item>
      <item>36. Natalija Malenica</item>
      <item>37. Krešimir Matić</item>
      <item>38. Mirjana Peran</item>
      <item>39. Mili Reljanović</item>
      <item>40. Diana Slavica</item>
      <item>41. Ana Stančić</item>
      <item>42. Damir Šarić</item>
      <item>43. Igor Šumečki</item>
      <item>44. Bojana Berović</item>
      <item>45. Marijana Dubravica</item>
      <item>46. Ivana Dujić</item>
      <item>47. Ana Livaić</item>
      <item>48. Boris Nadoveza</item>
      <item>49. Jagoda Radovčić</item>
      <item>50. Jadranka Svirčić</item>
      <item>51. Perica Šarić</item>
      <item>52. Mario Šuperba</item>
      <item>53. Krešimir Loffler</item>
      <item>54. Kristina Behtan</item>
      <item>55. Snježana Bakran</item>
      <item>56. Danijela Frančić</item>
      <item>57. Nives Gerenčer</item>
      <item>58. Natalija Herman</item>
      <item>59. Branka Kolac</item>
      <item>60. Josip Labazan</item>
      <item>61. Slađana Lesjak</item>
      <item>62. Sandra Mislović</item>
      <item>63. Draženka Sobočan</item>
      <item>64. Marina Šimek</item>
      <item>65. Marko Trojok</item>
      <item>66. Tomislav Volf</item>
      <item>67. Vanja Žižek</item>
      <item>68. Alenka Bilić</item>
      <item>69. Moris Bolković</item>
      <item>70. Franka Bucić</item>
      <item>71. Zlatko German</item>
      <item>72. Sandra Kolić</item>
      <item>73. Sabina Komparić</item>
      <item>74. Meri Marasović</item>
      <item>75. Davorin Matić</item>
      <item>76. Sonja Miškulin</item>
      <item>77. Tibor Radin</item>
      <item>78. Jasminka Radoš</item>
      <item>79. Sanja Teković</item>
      <item>80. Drago Vrkljan</item>
      <item>81. Saša Kirin</item>
      <item>82. Ninoslav Dravinac</item>
      <item>83. Josip Fruk</item>
      <item>84. Ivica Kirin</item>
      <item>85. Manda Badenić</item>
      <item>86. Marina Jurić</item>
      <item>87. Biserka Bilić</item>
      <item>88. Marina Lisjak</item>
      <item>89. Mario Marić</item>
      <item>90. Ivana Parać</item>
      <item>91. Jurica Špoljarec</item>
      <item>92. Rajka Grcić</item>
      <item>93. Zdenko Črnelić</item>
      <item>94. Antica Klarin</item>
      <item>95. Marija Jadrić</item>
      <item>96. Andreja Sabol</item>
      <item>97. Marina Rendulić Kozina</item>
      <item>98. Mijo Ost</item>
      <item>99. Drago Burazer</item>
      <item>100. Miloš Pendl</item>
      <item>101. Mario Cicak</item>
      <item>102. Sanja Jalšovec</item>
      <item>103. Josipa Matoša</item>
      <item>104. Vladimira Lučić</item>
      <item>105. Ankica Bastalić</item>
      <item>106. Dubravka Družić Azenić</item>
      <item>107. Renata Kovačić</item>
      <item>108. Ana-Marija Nahod</item>
      <item>109. Valentina Ravlić</item>
      <item>110. Ivana Zubatović</item>
      <item>111. Ksenija Trivanović</item>
      <item>112. Ana Rakuša</item>
      <item>113. Sanja Šajatović</item>
      <item>114. Ivana Kovačev</item>
      <item>115. Željka Špadina</item>
      <item>Agencija za osiguranje radničkih potraživanja u slučaju stečaja poslodavca</item>
      <item>MINISTARSTVO UNUTARNJIH POSLOVA</item>
      <item>Financijska agencija, Služba upisa, Upisničko mjesto Zagreb</item>
      <item>Odvjetničko društvo BRLEČIĆ &amp; partneri, javno trgovačko društvo za obavljanje odvjetničkih poslova</item>
      <item>Dijana Kelerajter</item>
      <item>VUKIĆ, JELUŠIĆ, ŠULINA, STANKOVIĆ, JURCAN &amp; JABUKA odvjetničko društvo s ograničenom odgovornošću</item>
      <item>MRNJAVAC društvo s ograničenom odgovornošću za trgovinu i transport</item>
      <item>DALMARE društvo s ograničenom odgovornošću za trgovinu i usluge</item>
      <item>OPĆINSKI SUD U NOVOM ZAGREBU, Stalna služba u Zaprešiću</item>
    </derivirana_varijabla>
  </DomainObject.Predmet.SudioniciListNaziv>
  <DomainObject.Predmet.SudioniciListAdressOIB>
    <izvorni_sadrzaj>
      <item>FINA Regionalni centar Zagreb, OIB 85821130368, Koturaška 43,10000 Zagreb</item>
      <item>MERKUR-HRVATSKA d.o.o. za trgovinu i usluge, OIB 22660999705, Ivana Keleka 18/A,10360 Sesvete</item>
      <item>RH, MF, Porezna uprava, Av. Dubrovnik 32,10000 Zagreb</item>
      <item>RH, Ministarstvo pravosuđa, Ul. grada Vukovara 49,10000 Zagreb</item>
      <item>Županijsko državno odvjetništvo u Zagrebu</item>
      <item>Općinski sud u Zadru, zemljišno-knjižni odjel, x,23000 Zadar</item>
      <item>Općinski građanski sud u Zagrebu, Stalna služba u Sesvetama</item>
      <item>Općinski građanski sud u Zagrebu, Stalna služba u Sesvetama, Zagrebačka 22,10360 Sesvete</item>
      <item>Odvjetničko društvo Leko i partneri društvo s ograničenom odgovornošću, OIB 35913314365, Domagojeva 18,Zagreb</item>
      <item>Tomislav Orehovec, OIB 02009648274, Ulica Tadije Smičiklasa 18,10000 Zagreb</item>
      <item>Krešo Šulj, OIB 07512281925, Ulica Ivana Žbulja 15,40320 Sveta Marija</item>
      <item>OD Vidović &amp; Vidović, Kratka 2/I,42000 Varaždin</item>
      <item>PEWA d.o.o. u stečaju, OIB 39117975699, Ravenska 8,52100 Pula</item>
      <item>Jasmina Lichtenberg, steč. uprav., Ravenska 8,52100 Pula</item>
      <item>MEĐIMURSKE VODE, OIB 81394716246, Matice hrvatske 10,40000 Čakovec</item>
      <item>Lidija Sitar - Novak, OIB 60937713942, Frankopanska 49,40315 Mursko Središće</item>
      <item>Rajka Grcić, OIB 87451189688, Ul. Ladislava Šabana 30,10360 Sesvete</item>
      <item>GRAD RIJEKA, OIB 54382731928, Korzo 16,51000 Rijeka</item>
      <item>ZOU Knežević i drugi, Ribarska 4,51000 Rijeka</item>
      <item>Dubravka Kraljić, Sajmišna 2,40000 Mala Subotica</item>
      <item>Danijela Zoroja, Ludbreška 4,42202 Štefanec</item>
      <item>MERKUR TRGOVINA d.d., Cesta na Okroglo 7,4202 Naklo</item>
      <item>MAMIĆ PERIĆ REBERSKI RIMAC Odvjetničko društvo, društvo s ograničenom odgovornošću, OIB 32802230502, Radnička cesta 80,10000 Zagreb</item>
      <item>VIDOVIĆ &amp; VIDOVIĆ, odvjetničko društvo, OIB 46414052982, Kratka ulica 2/I,42000 Varaždin</item>
      <item>Kruno Turković, Mostečka 16,42204 Turčin</item>
      <item>IVAN KUBANOVIĆ, Gandhijeva 7,10000 Zagreb</item>
      <item>1. Sanja Topolovac, OIB 17828081305, Jasenovačka Ulica 16,10000 Zagreb</item>
      <item>2. Katarina Stopić, OIB 94703442362, Ulica Roberta Močiljanina 5,10000 Zagreb</item>
      <item>3. Sanja Kučko, OIB 15425862399, Podjezerska Ulica 10,10362 Planina Gornja</item>
      <item>4. Ivana Brzuhalski Horvat, OIB 50477233891, Kolodvorska Ulica 3,40000 Čakovec</item>
      <item>5. Ignac Pasanec, OIB 79941318248, Ulica Hrvatskog Proljeća 43,10000 Zagreb</item>
      <item>6. Dalibor Cetina, OIB 73880626571, Ulica Monte Paradiso 30,52100 Pula</item>
      <item>7. Tatjana Fanuko, OIB 54926042404, Bunarska Cesta 13,52100 Pula</item>
      <item>8. Destri Ferčec, OIB 39938997806, Vintijan 59,52100 Vintijan</item>
      <item>9. Kristian Frančula, OIB 45761795345, Ul. Bože Gumpca 32,52100 Pula</item>
      <item>10. Alja Kolenc Gotal, OIB 39976783875, Paduljski Put 19,52100 Pula</item>
      <item>11.Tihana Pavlićević, OIB 41561020384, Carlijeva Ulica 39,52100 Pula</item>
      <item>12. Darko Kocijan, OIB 97814362165, Savska Ulica 25,10361 Sop</item>
      <item>13. Dario Bajzek, OIB 25524436666, Ulica Ivana Pl. Zajca 15,40000 Čakovec</item>
      <item>14. Ivana Babić, OIB 67972693640, Ulica Jakova Gotovca 5,10360 Sesvete</item>
      <item>15. Stjepan Babić, OIB 74653121129, Sesvetska Ulica 37,10362 Planina Gornja</item>
      <item>16. Blanka Baković, OIB 11411617851, Stjepana Horvatića 1,10360 Ivanja Reka</item>
      <item>17. Krunoslav Baković, OIB 38645116874, Cvjetna Ulica 8,10362 Paruževina</item>
      <item>18. Željko Baković, OIB 81336576091, Ulica Josipa Kozarca 100,44322 Lipovljani</item>
      <item>19. Kristina Čižmešija, OIB 17047869769, Ćirilometodska Ulica 22,10430 Samobor</item>
      <item>20. Blaženko Dujmenović, OIB 46532858248, Vinogradska Ulica 13,44000 Sisak</item>
      <item>21. Damir Jembrih, OIB 61657373337, Mrnjaki 3,10000 Zagreb</item>
      <item>22. Krunoslav Karagić, OIB 58289148235, Omladinska Ulica 10,10431 Brezje</item>
      <item>23. Vlasta Kezić, OIB 30386304648, Ulica Naste Rojc 8,10360 Sesvete</item>
      <item>24. Marko Mažar, OIB 56986372324, Ulica Svetog Martina 12,10361 Cerje</item>
      <item>25. Željka Novak, OIB 52655461765, Selnica Psarjevačka 4,10380 Selnica Psarjevačka</item>
      <item>26. Zdenkica Šarac, OIB 41089133299, Gornjopoljska Ulica 18,10360 Sesvete</item>
      <item>27. Damir Zmiša, OIB 78601511691, Donja Drenova 8,10382 Donja Drenova</item>
      <item>28. Karlo Žmauc, OIB 75397611238, Ulica Slavoljuba Bulvana 20,10000 Zagreb</item>
      <item>29. Dario Papež, OIB 87554271709, Ulica Varoš 8,44317 Stružec</item>
      <item>30. Jere Buva, OIB 19426496399, Grubišići 70,22000 Bilice</item>
      <item>31. Robert Furčić, OIB 92325681628, Put Tanaje 3,22000 Šibenik</item>
      <item>32. Milan Grubišić, OIB 66038764118, Trg Andrije Hebranga 8,22000 Šibenik</item>
      <item>33. Ivica Gruja, OIB 54304438796, Ivana Meštrovića 26,22000 Šibenik</item>
      <item>34. Krešimir Kardum, OIB 26551982890, Istarska Ulica 56,22000 Šibenik</item>
      <item>35. Branka Krnić, OIB 83032193276, Gornji Krnići 25,22221 Konjevrate</item>
      <item>36. Natalija Malenica, OIB , Cesta Šibenik-Perković 20,22000 Danilo Biranj</item>
      <item>37. Krešimir Matić, OIB 30408348779, Kornatska 58,22000 Šibenik</item>
      <item>38. Mirjana Peran, OIB 56388151112, Donja Grebaštica 30,22000 Grebaštica</item>
      <item>39. Mili Reljanović, OIB 43832522963, Put 1. Šibenskog Partiz.odreda 28,22000 Šibenik</item>
      <item>40. Diana Slavica, OIB 99631166350, Slavice 19,22000 Bilice</item>
      <item>41. Ana Stančić, OIB 48317679304, Ul.8.udarne Dalmat.brigade 24,22000 Šibenik</item>
      <item>42. Damir Šarić, OIB 81308793429, Trtarska 15 A,22000 Šibenik</item>
      <item>43. Igor Šumečki, OIB 11025003521, Bana Josipa Jelačića 13 F,22000 Šibenik</item>
      <item>44. Bojana Berović, OIB 53764597143, Jasenovo 23,22000 Žaborić</item>
      <item>45. Marijana Dubravica, OIB 60534598981, Stankovci 32,23422 Stankovci</item>
      <item>46. Ivana Dujić, OIB 84954170536, Prokljanska 55,22000 Šibenik</item>
      <item>47. Ana Livaić, OIB , Ante Španje 36A,22211 Vodice</item>
      <item>48. Boris Nadoveza, OIB 81693393209, Ivana Meštrovića 62,22000 Šibenik</item>
      <item>49. Jagoda Radovčić, OIB 26077765854, Zadarska 32,22000 Šibenik</item>
      <item>50. Jadranka Svirčić, OIB 71616377641, Rešačka 8,22000 Brodarica</item>
      <item>51. Perica Šarić, OIB 29293868352, Grubišići 75,22000 Bilice</item>
      <item>52. Mario Šuperba, OIB 29638747290, Cesta Šibenik-split 82,22000 Donje Polje</item>
      <item>53. Krešimir Loffler, OIB 93986888774, Selčinska Ulica 28 A,10360 Sesvete</item>
      <item>54. Kristina Behtan, OIB , Suhodol Zelinski 18A,10382 Donja Zelina</item>
      <item>55. Snježana Bakran, OIB 35374129674, Ulica Stjepana Radića 11,10382 Donja Zelina</item>
      <item>56. Danijela Frančić, OIB 44973410322, Ulica Nikole Tesle 12,40000 Štefanec</item>
      <item>57. Nives Gerenčer, OIB 60185202321, Ulica Ivana Pl. Zajca 33,40000 Čakovec</item>
      <item>58. Natalija Herman, OIB 99700303319, Vučetinec 173,40000 Vučetinec</item>
      <item>59. Branka Kolac, OIB 33596323687, Valenta Morandinija 3,40000 Čakovec</item>
      <item>60. Josip Labazan, OIB 21192864979, Ulica Antuna Mihanovića 2 A,40000 Pribislavec</item>
      <item>61. Slađana Lesjak, OIB 70104536720, Ulica Otona Župančića 5,40000 Čakovec</item>
      <item>62. Sandra Mislović, OIB 43944122813, Ulica Domovinskih Žrtava 28,40000 Čakovec</item>
      <item>63. Draženka Sobočan, OIB , Ivana Plemenitog Zajca 45,40000 Čakovec</item>
      <item>64. Marina Šimek, OIB 20435397641, Varaždinska Ulica 69,42242 Tužno</item>
      <item>65. Marko Trojok, OIB 98023919165, Slakovec 84,40000 Slakovec</item>
      <item>66. Tomislav Volf, OIB 16251663522, Kalnička 29,40000 Čakovec</item>
      <item>67. Vanja Žižek, OIB 00122728377, Ulica Dr. Vlatka Mačeka 33,40000 Čakovec</item>
      <item>68. Alenka Bilić, OIB 12386032769, Ulica Borik 27,52100 Pula</item>
      <item>69. Moris Bolković, OIB 99497381506, Dalmatinska 57,52207 Rakalj</item>
      <item>70. Franka Bucić, OIB 59533335171, Osječka Ulica 22,52100 Pula</item>
      <item>71. Zlatko German, OIB 40185730303, Studenčeva Ulica 26,52100 Pula</item>
      <item>72. Sandra Kolić, OIB 55395915057, Glavani 29,52207 Glavani</item>
      <item>73. Sabina Komparić, OIB 90708921779, Palisina Ulica 13,52100 Pula</item>
      <item>74. Meri Marasović, OIB 02684557197, Osječka 11,52100 Pula</item>
      <item>75. Davorin Matić, OIB , Pineta 23A,52100 Valbandon</item>
      <item>76. Sonja Miškulin, OIB 67205638105, Ulica Velog Jože 6,52100 Pula</item>
      <item>77. Tibor Radin, OIB 87457312290, Kvart Mimoza 3,52100 Valbandon</item>
      <item>78. Jasminka Radoš, OIB 54165570304, Ulica Velog Jože 10,52100 Pula</item>
      <item>79. Sanja Teković, OIB 95907822649, Mate Balote 47,52207 Rakalj</item>
      <item>80. Drago Vrkljan, OIB 66705962769, Kučine 23,52100 Vinkuran</item>
      <item>81. Saša Kirin, OIB 76375401635, POLJANICA 88 D (ranije: PEŠĆENICA, KOLODVORSKA, 88 D),44272 Pešćenica</item>
      <item>82. Ninoslav Dravinac, OIB 79670805305, Ivanjorečka Cesta 112,10360 Ivanja Reka</item>
      <item>83. Josip Fruk, OIB 70612460740, Bosna 8,10380 Bosna</item>
      <item>84. Ivica Kirin, OIB 46629735336, Poljanica 88 D,44272 Pešćenica</item>
      <item>85. Manda Badenić, OIB 93913616332, Kanarinska Ulica 74,10000 Zagreb</item>
      <item>86. Marina Jurić, OIB 39455599855, Podotočje Gornje 53/2,10410 Gornje Podotočje</item>
      <item>87. Biserka Bilić, OIB 29033816560, Ulica Hrvatskog Proljeća 26,10000 Zagreb</item>
      <item>88. Marina Lisjak, OIB , Mije Silobod Bolšića 4,10000 Zagreb</item>
      <item>89. Mario Marić, OIB 33816500219, Ulica Hrvatskog Proljeća 40,10000 Zagreb</item>
      <item>90. Ivana Parać, OIB 37065726946, Sobolski Put 5,10000 Zagreb</item>
      <item>91. Jurica Špoljarec, OIB 29888459151, Špoljarci 3,10000 Zagreb</item>
      <item>92. Rajka Grcić, OIB 87451189688, Ulica Ladislava Šabana 30,10360 Sesvete</item>
      <item>93. Zdenko Črnelić, OIB 54309214908, Kraljevec Na Sutli 2,49294 Kraljevec Na Sutli</item>
      <item>94. Antica Klarin, OIB 96169408712, Ulica Stjepana Radića 42 A,23000 Zadar</item>
      <item>95. Marija Jadrić, OIB 29049205449, Riječka 1 A,22213 Pirovac</item>
      <item>96. Andreja Sabol, OIB 90193203132, Ulica Milke Trnine 17,40000 Čakovec</item>
      <item>97. Marina Rendulić Kozina, OIB 57857931007, Maksimirsko Naselje Ii. 4,10000 Zagreb</item>
      <item>98. Mijo Ost, OIB 10727964426, Sesvetska c. 16,10360 Sesvete</item>
      <item>99. Drago Burazer, OIB 11912928051, Ulica Vida Došena 24,10000 Zagreb</item>
      <item>100. Miloš Pendl, OIB 93913542628, Ulica Ljerke Šram 2,10000 Zagreb</item>
      <item>101. Mario Cicak, OIB 18484723011, Franje Puđaka 28/1,10360 Sesvete</item>
      <item>102. Sanja Jalšovec, OIB 30255395085, Radnička 74,40000 Savska Ves</item>
      <item>103. Josipa Matoša, OIB 86120213742, Zasadbreg 188 A,40000 Zasadbreg</item>
      <item>104. Vladimira Lučić, OIB 55491110480, Ulica Matije Gupca 50,10290 Zaprešić</item>
      <item>105. Ankica Bastalić, OIB 85849205026, Bastalićeva Ulica Ii. 2,10363 Moravče</item>
      <item>106. Dubravka Družić Azenić, OIB 70983449222, Rebro 36/18,10360 Sesvete</item>
      <item>107. Renata Kovačić, OIB , Matije Gupca 36,10380 Sveti Ivan Zelina</item>
      <item>108. Ana-Marija Nahod, OIB 96833836239, Lička Ulica 4,10360 Soblinec</item>
      <item>109. Valentina Ravlić, OIB 74794500883, I. Odvojak Josipa Barberića 4,10361 Čista Mlaka</item>
      <item>110. Ivana Zubatović, OIB 35027905346, Ulica Slavka Tomerlina 12 A,10360 Sesvete</item>
      <item>111. Ksenija Trivanović, OIB 42272574945, Ulica Hrvatskog Preporoda 67 B,10370 Dugo Selo</item>
      <item>112. Ana Rakuša, OIB 19878662154, Vučetićev Prilaz 3,10000 Zagreb</item>
      <item>113. Sanja Šajatović, OIB 27799505889, Ližnjan 25,52204 Ližnjan</item>
      <item>114. Ivana Kovačev, OIB 92907046538, Požeška 6,21000 Split</item>
      <item>115. Željka Špadina, OIB 49768074464, Vlašić 51,22240 Dubrava Kod Tisna</item>
      <item>Agencija za osiguranje radničkih potraživanja u slučaju stečaja poslodavca, OIB 04323472109, Frankopanska 11,10000 Zagreb</item>
      <item>MINISTARSTVO UNUTARNJIH POSLOVA, OIB 36162371878, Heinzelova 98,10000 Zagreb</item>
      <item>Financijska agencija, Služba upisa, Upisničko mjesto Zagreb, OIB 85821130368, Šoštarićeva 2,10000 Zagreb</item>
      <item>Odvjetničko društvo BRLEČIĆ &amp; partneri, javno trgovačko društvo za obavljanje odvjetničkih poslova, OIB 75277763692, Optujska ulica 25/1,42000 Varaždin</item>
      <item>Dijana Kelerajter, OIB 55209280932, Ulica Franje Punčeca 8a,40000 Čakovec</item>
      <item>VUKIĆ, JELUŠIĆ, ŠULINA, STANKOVIĆ, JURCAN &amp; JABUKA odvjetničko društvo s ograničenom odgovornošću, OIB 01394705384, Nikole Tesle 9,51000 Rijeka</item>
      <item>MRNJAVAC društvo s ograničenom odgovornošću za trgovinu i transport, OIB 39503432286, Frlanska cesta 3/A,51211 Matulji</item>
      <item>DALMARE društvo s ograničenom odgovornošću za trgovinu i usluge, OIB 35920050985, Velimira Škorpika 23,22000 Šibenik</item>
      <item>OPĆINSKI SUD U NOVOM ZAGREBU, Stalna služba u Zaprešiću, OIB 79678318317, Trg Žrtava fašizma 1,10290 Zaprešić</item>
    </izvorni_sadrzaj>
    <derivirana_varijabla naziv="DomainObject.Predmet.SudioniciListAdressOIB_1">
      <item>FINA Regionalni centar Zagreb, OIB 85821130368, Koturaška 43,10000 Zagreb</item>
      <item>MERKUR-HRVATSKA d.o.o. za trgovinu i usluge, OIB 22660999705, Ivana Keleka 18/A,10360 Sesvete</item>
      <item>RH, MF, Porezna uprava, Av. Dubrovnik 32,10000 Zagreb</item>
      <item>RH, Ministarstvo pravosuđa, Ul. grada Vukovara 49,10000 Zagreb</item>
      <item>Županijsko državno odvjetništvo u Zagrebu</item>
      <item>Općinski sud u Zadru, zemljišno-knjižni odjel, x,23000 Zadar</item>
      <item>Općinski građanski sud u Zagrebu, Stalna služba u Sesvetama</item>
      <item>Općinski građanski sud u Zagrebu, Stalna služba u Sesvetama, Zagrebačka 22,10360 Sesvete</item>
      <item>Odvjetničko društvo Leko i partneri društvo s ograničenom odgovornošću, OIB 35913314365, Domagojeva 18,Zagreb</item>
      <item>Tomislav Orehovec, OIB 02009648274, Ulica Tadije Smičiklasa 18,10000 Zagreb</item>
      <item>Krešo Šulj, OIB 07512281925, Ulica Ivana Žbulja 15,40320 Sveta Marija</item>
      <item>OD Vidović &amp; Vidović, Kratka 2/I,42000 Varaždin</item>
      <item>PEWA d.o.o. u stečaju, OIB 39117975699, Ravenska 8,52100 Pula</item>
      <item>Jasmina Lichtenberg, steč. uprav., Ravenska 8,52100 Pula</item>
      <item>MEĐIMURSKE VODE, OIB 81394716246, Matice hrvatske 10,40000 Čakovec</item>
      <item>Lidija Sitar - Novak, OIB 60937713942, Frankopanska 49,40315 Mursko Središće</item>
      <item>Rajka Grcić, OIB 87451189688, Ul. Ladislava Šabana 30,10360 Sesvete</item>
      <item>GRAD RIJEKA, OIB 54382731928, Korzo 16,51000 Rijeka</item>
      <item>ZOU Knežević i drugi, Ribarska 4,51000 Rijeka</item>
      <item>Dubravka Kraljić, Sajmišna 2,40000 Mala Subotica</item>
      <item>Danijela Zoroja, Ludbreška 4,42202 Štefanec</item>
      <item>MERKUR TRGOVINA d.d., Cesta na Okroglo 7,4202 Naklo</item>
      <item>MAMIĆ PERIĆ REBERSKI RIMAC Odvjetničko društvo, društvo s ograničenom odgovornošću, OIB 32802230502, Radnička cesta 80,10000 Zagreb</item>
      <item>VIDOVIĆ &amp; VIDOVIĆ, odvjetničko društvo, OIB 46414052982, Kratka ulica 2/I,42000 Varaždin</item>
      <item>Kruno Turković, Mostečka 16,42204 Turčin</item>
      <item>IVAN KUBANOVIĆ, Gandhijeva 7,10000 Zagreb</item>
      <item>1. Sanja Topolovac, OIB 17828081305, Jasenovačka Ulica 16,10000 Zagreb</item>
      <item>2. Katarina Stopić, OIB 94703442362, Ulica Roberta Močiljanina 5,10000 Zagreb</item>
      <item>3. Sanja Kučko, OIB 15425862399, Podjezerska Ulica 10,10362 Planina Gornja</item>
      <item>4. Ivana Brzuhalski Horvat, OIB 50477233891, Kolodvorska Ulica 3,40000 Čakovec</item>
      <item>5. Ignac Pasanec, OIB 79941318248, Ulica Hrvatskog Proljeća 43,10000 Zagreb</item>
      <item>6. Dalibor Cetina, OIB 73880626571, Ulica Monte Paradiso 30,52100 Pula</item>
      <item>7. Tatjana Fanuko, OIB 54926042404, Bunarska Cesta 13,52100 Pula</item>
      <item>8. Destri Ferčec, OIB 39938997806, Vintijan 59,52100 Vintijan</item>
      <item>9. Kristian Frančula, OIB 45761795345, Ul. Bože Gumpca 32,52100 Pula</item>
      <item>10. Alja Kolenc Gotal, OIB 39976783875, Paduljski Put 19,52100 Pula</item>
      <item>11.Tihana Pavlićević, OIB 41561020384, Carlijeva Ulica 39,52100 Pula</item>
      <item>12. Darko Kocijan, OIB 97814362165, Savska Ulica 25,10361 Sop</item>
      <item>13. Dario Bajzek, OIB 25524436666, Ulica Ivana Pl. Zajca 15,40000 Čakovec</item>
      <item>14. Ivana Babić, OIB 67972693640, Ulica Jakova Gotovca 5,10360 Sesvete</item>
      <item>15. Stjepan Babić, OIB 74653121129, Sesvetska Ulica 37,10362 Planina Gornja</item>
      <item>16. Blanka Baković, OIB 11411617851, Stjepana Horvatića 1,10360 Ivanja Reka</item>
      <item>17. Krunoslav Baković, OIB 38645116874, Cvjetna Ulica 8,10362 Paruževina</item>
      <item>18. Željko Baković, OIB 81336576091, Ulica Josipa Kozarca 100,44322 Lipovljani</item>
      <item>19. Kristina Čižmešija, OIB 17047869769, Ćirilometodska Ulica 22,10430 Samobor</item>
      <item>20. Blaženko Dujmenović, OIB 46532858248, Vinogradska Ulica 13,44000 Sisak</item>
      <item>21. Damir Jembrih, OIB 61657373337, Mrnjaki 3,10000 Zagreb</item>
      <item>22. Krunoslav Karagić, OIB 58289148235, Omladinska Ulica 10,10431 Brezje</item>
      <item>23. Vlasta Kezić, OIB 30386304648, Ulica Naste Rojc 8,10360 Sesvete</item>
      <item>24. Marko Mažar, OIB 56986372324, Ulica Svetog Martina 12,10361 Cerje</item>
      <item>25. Željka Novak, OIB 52655461765, Selnica Psarjevačka 4,10380 Selnica Psarjevačka</item>
      <item>26. Zdenkica Šarac, OIB 41089133299, Gornjopoljska Ulica 18,10360 Sesvete</item>
      <item>27. Damir Zmiša, OIB 78601511691, Donja Drenova 8,10382 Donja Drenova</item>
      <item>28. Karlo Žmauc, OIB 75397611238, Ulica Slavoljuba Bulvana 20,10000 Zagreb</item>
      <item>29. Dario Papež, OIB 87554271709, Ulica Varoš 8,44317 Stružec</item>
      <item>30. Jere Buva, OIB 19426496399, Grubišići 70,22000 Bilice</item>
      <item>31. Robert Furčić, OIB 92325681628, Put Tanaje 3,22000 Šibenik</item>
      <item>32. Milan Grubišić, OIB 66038764118, Trg Andrije Hebranga 8,22000 Šibenik</item>
      <item>33. Ivica Gruja, OIB 54304438796, Ivana Meštrovića 26,22000 Šibenik</item>
      <item>34. Krešimir Kardum, OIB 26551982890, Istarska Ulica 56,22000 Šibenik</item>
      <item>35. Branka Krnić, OIB 83032193276, Gornji Krnići 25,22221 Konjevrate</item>
      <item>36. Natalija Malenica, OIB , Cesta Šibenik-Perković 20,22000 Danilo Biranj</item>
      <item>37. Krešimir Matić, OIB 30408348779, Kornatska 58,22000 Šibenik</item>
      <item>38. Mirjana Peran, OIB 56388151112, Donja Grebaštica 30,22000 Grebaštica</item>
      <item>39. Mili Reljanović, OIB 43832522963, Put 1. Šibenskog Partiz.odreda 28,22000 Šibenik</item>
      <item>40. Diana Slavica, OIB 99631166350, Slavice 19,22000 Bilice</item>
      <item>41. Ana Stančić, OIB 48317679304, Ul.8.udarne Dalmat.brigade 24,22000 Šibenik</item>
      <item>42. Damir Šarić, OIB 81308793429, Trtarska 15 A,22000 Šibenik</item>
      <item>43. Igor Šumečki, OIB 11025003521, Bana Josipa Jelačića 13 F,22000 Šibenik</item>
      <item>44. Bojana Berović, OIB 53764597143, Jasenovo 23,22000 Žaborić</item>
      <item>45. Marijana Dubravica, OIB 60534598981, Stankovci 32,23422 Stankovci</item>
      <item>46. Ivana Dujić, OIB 84954170536, Prokljanska 55,22000 Šibenik</item>
      <item>47. Ana Livaić, OIB , Ante Španje 36A,22211 Vodice</item>
      <item>48. Boris Nadoveza, OIB 81693393209, Ivana Meštrovića 62,22000 Šibenik</item>
      <item>49. Jagoda Radovčić, OIB 26077765854, Zadarska 32,22000 Šibenik</item>
      <item>50. Jadranka Svirčić, OIB 71616377641, Rešačka 8,22000 Brodarica</item>
      <item>51. Perica Šarić, OIB 29293868352, Grubišići 75,22000 Bilice</item>
      <item>52. Mario Šuperba, OIB 29638747290, Cesta Šibenik-split 82,22000 Donje Polje</item>
      <item>53. Krešimir Loffler, OIB 93986888774, Selčinska Ulica 28 A,10360 Sesvete</item>
      <item>54. Kristina Behtan, OIB , Suhodol Zelinski 18A,10382 Donja Zelina</item>
      <item>55. Snježana Bakran, OIB 35374129674, Ulica Stjepana Radića 11,10382 Donja Zelina</item>
      <item>56. Danijela Frančić, OIB 44973410322, Ulica Nikole Tesle 12,40000 Štefanec</item>
      <item>57. Nives Gerenčer, OIB 60185202321, Ulica Ivana Pl. Zajca 33,40000 Čakovec</item>
      <item>58. Natalija Herman, OIB 99700303319, Vučetinec 173,40000 Vučetinec</item>
      <item>59. Branka Kolac, OIB 33596323687, Valenta Morandinija 3,40000 Čakovec</item>
      <item>60. Josip Labazan, OIB 21192864979, Ulica Antuna Mihanovića 2 A,40000 Pribislavec</item>
      <item>61. Slađana Lesjak, OIB 70104536720, Ulica Otona Župančića 5,40000 Čakovec</item>
      <item>62. Sandra Mislović, OIB 43944122813, Ulica Domovinskih Žrtava 28,40000 Čakovec</item>
      <item>63. Draženka Sobočan, OIB , Ivana Plemenitog Zajca 45,40000 Čakovec</item>
      <item>64. Marina Šimek, OIB 20435397641, Varaždinska Ulica 69,42242 Tužno</item>
      <item>65. Marko Trojok, OIB 98023919165, Slakovec 84,40000 Slakovec</item>
      <item>66. Tomislav Volf, OIB 16251663522, Kalnička 29,40000 Čakovec</item>
      <item>67. Vanja Žižek, OIB 00122728377, Ulica Dr. Vlatka Mačeka 33,40000 Čakovec</item>
      <item>68. Alenka Bilić, OIB 12386032769, Ulica Borik 27,52100 Pula</item>
      <item>69. Moris Bolković, OIB 99497381506, Dalmatinska 57,52207 Rakalj</item>
      <item>70. Franka Bucić, OIB 59533335171, Osječka Ulica 22,52100 Pula</item>
      <item>71. Zlatko German, OIB 40185730303, Studenčeva Ulica 26,52100 Pula</item>
      <item>72. Sandra Kolić, OIB 55395915057, Glavani 29,52207 Glavani</item>
      <item>73. Sabina Komparić, OIB 90708921779, Palisina Ulica 13,52100 Pula</item>
      <item>74. Meri Marasović, OIB 02684557197, Osječka 11,52100 Pula</item>
      <item>75. Davorin Matić, OIB , Pineta 23A,52100 Valbandon</item>
      <item>76. Sonja Miškulin, OIB 67205638105, Ulica Velog Jože 6,52100 Pula</item>
      <item>77. Tibor Radin, OIB 87457312290, Kvart Mimoza 3,52100 Valbandon</item>
      <item>78. Jasminka Radoš, OIB 54165570304, Ulica Velog Jože 10,52100 Pula</item>
      <item>79. Sanja Teković, OIB 95907822649, Mate Balote 47,52207 Rakalj</item>
      <item>80. Drago Vrkljan, OIB 66705962769, Kučine 23,52100 Vinkuran</item>
      <item>81. Saša Kirin, OIB 76375401635, POLJANICA 88 D (ranije: PEŠĆENICA, KOLODVORSKA, 88 D),44272 Pešćenica</item>
      <item>82. Ninoslav Dravinac, OIB 79670805305, Ivanjorečka Cesta 112,10360 Ivanja Reka</item>
      <item>83. Josip Fruk, OIB 70612460740, Bosna 8,10380 Bosna</item>
      <item>84. Ivica Kirin, OIB 46629735336, Poljanica 88 D,44272 Pešćenica</item>
      <item>85. Manda Badenić, OIB 93913616332, Kanarinska Ulica 74,10000 Zagreb</item>
      <item>86. Marina Jurić, OIB 39455599855, Podotočje Gornje 53/2,10410 Gornje Podotočje</item>
      <item>87. Biserka Bilić, OIB 29033816560, Ulica Hrvatskog Proljeća 26,10000 Zagreb</item>
      <item>88. Marina Lisjak, OIB , Mije Silobod Bolšića 4,10000 Zagreb</item>
      <item>89. Mario Marić, OIB 33816500219, Ulica Hrvatskog Proljeća 40,10000 Zagreb</item>
      <item>90. Ivana Parać, OIB 37065726946, Sobolski Put 5,10000 Zagreb</item>
      <item>91. Jurica Špoljarec, OIB 29888459151, Špoljarci 3,10000 Zagreb</item>
      <item>92. Rajka Grcić, OIB 87451189688, Ulica Ladislava Šabana 30,10360 Sesvete</item>
      <item>93. Zdenko Črnelić, OIB 54309214908, Kraljevec Na Sutli 2,49294 Kraljevec Na Sutli</item>
      <item>94. Antica Klarin, OIB 96169408712, Ulica Stjepana Radića 42 A,23000 Zadar</item>
      <item>95. Marija Jadrić, OIB 29049205449, Riječka 1 A,22213 Pirovac</item>
      <item>96. Andreja Sabol, OIB 90193203132, Ulica Milke Trnine 17,40000 Čakovec</item>
      <item>97. Marina Rendulić Kozina, OIB 57857931007, Maksimirsko Naselje Ii. 4,10000 Zagreb</item>
      <item>98. Mijo Ost, OIB 10727964426, Sesvetska c. 16,10360 Sesvete</item>
      <item>99. Drago Burazer, OIB 11912928051, Ulica Vida Došena 24,10000 Zagreb</item>
      <item>100. Miloš Pendl, OIB 93913542628, Ulica Ljerke Šram 2,10000 Zagreb</item>
      <item>101. Mario Cicak, OIB 18484723011, Franje Puđaka 28/1,10360 Sesvete</item>
      <item>102. Sanja Jalšovec, OIB 30255395085, Radnička 74,40000 Savska Ves</item>
      <item>103. Josipa Matoša, OIB 86120213742, Zasadbreg 188 A,40000 Zasadbreg</item>
      <item>104. Vladimira Lučić, OIB 55491110480, Ulica Matije Gupca 50,10290 Zaprešić</item>
      <item>105. Ankica Bastalić, OIB 85849205026, Bastalićeva Ulica Ii. 2,10363 Moravče</item>
      <item>106. Dubravka Družić Azenić, OIB 70983449222, Rebro 36/18,10360 Sesvete</item>
      <item>107. Renata Kovačić, OIB , Matije Gupca 36,10380 Sveti Ivan Zelina</item>
      <item>108. Ana-Marija Nahod, OIB 96833836239, Lička Ulica 4,10360 Soblinec</item>
      <item>109. Valentina Ravlić, OIB 74794500883, I. Odvojak Josipa Barberića 4,10361 Čista Mlaka</item>
      <item>110. Ivana Zubatović, OIB 35027905346, Ulica Slavka Tomerlina 12 A,10360 Sesvete</item>
      <item>111. Ksenija Trivanović, OIB 42272574945, Ulica Hrvatskog Preporoda 67 B,10370 Dugo Selo</item>
      <item>112. Ana Rakuša, OIB 19878662154, Vučetićev Prilaz 3,10000 Zagreb</item>
      <item>113. Sanja Šajatović, OIB 27799505889, Ližnjan 25,52204 Ližnjan</item>
      <item>114. Ivana Kovačev, OIB 92907046538, Požeška 6,21000 Split</item>
      <item>115. Željka Špadina, OIB 49768074464, Vlašić 51,22240 Dubrava Kod Tisna</item>
      <item>Agencija za osiguranje radničkih potraživanja u slučaju stečaja poslodavca, OIB 04323472109, Frankopanska 11,10000 Zagreb</item>
      <item>MINISTARSTVO UNUTARNJIH POSLOVA, OIB 36162371878, Heinzelova 98,10000 Zagreb</item>
      <item>Financijska agencija, Služba upisa, Upisničko mjesto Zagreb, OIB 85821130368, Šoštarićeva 2,10000 Zagreb</item>
      <item>Odvjetničko društvo BRLEČIĆ &amp; partneri, javno trgovačko društvo za obavljanje odvjetničkih poslova, OIB 75277763692, Optujska ulica 25/1,42000 Varaždin</item>
      <item>Dijana Kelerajter, OIB 55209280932, Ulica Franje Punčeca 8a,40000 Čakovec</item>
      <item>VUKIĆ, JELUŠIĆ, ŠULINA, STANKOVIĆ, JURCAN &amp; JABUKA odvjetničko društvo s ograničenom odgovornošću, OIB 01394705384, Nikole Tesle 9,51000 Rijeka</item>
      <item>MRNJAVAC društvo s ograničenom odgovornošću za trgovinu i transport, OIB 39503432286, Frlanska cesta 3/A,51211 Matulji</item>
      <item>DALMARE društvo s ograničenom odgovornošću za trgovinu i usluge, OIB 35920050985, Velimira Škorpika 23,22000 Šibenik</item>
      <item>OPĆINSKI SUD U NOVOM ZAGREBU, Stalna služba u Zaprešiću, OIB 79678318317, Trg Žrtava fašizma 1,10290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22660999705</item>
      <item>, OIB null</item>
      <item>, OIB null</item>
      <item>, OIB null</item>
      <item>, OIB null</item>
      <item>, OIB null</item>
      <item>, OIB null</item>
      <item>, OIB 35913314365</item>
      <item>, OIB 02009648274</item>
      <item>, OIB 07512281925</item>
      <item>, OIB null</item>
      <item>, OIB 39117975699</item>
      <item>, OIB null</item>
      <item>, OIB 81394716246</item>
      <item>, OIB 60937713942</item>
      <item>, OIB 87451189688</item>
      <item>, OIB 54382731928</item>
      <item>, OIB null</item>
      <item>, OIB null</item>
      <item>, OIB null</item>
      <item>, OIB null</item>
      <item>, OIB 32802230502</item>
      <item>, OIB 46414052982</item>
      <item>, OIB null</item>
      <item>, OIB null</item>
      <item>, OIB 17828081305</item>
      <item>, OIB 94703442362</item>
      <item>, OIB 15425862399</item>
      <item>, OIB 50477233891</item>
      <item>, OIB 79941318248</item>
      <item>, OIB 73880626571</item>
      <item>, OIB 54926042404</item>
      <item>, OIB 39938997806</item>
      <item>, OIB 45761795345</item>
      <item>, OIB 39976783875</item>
      <item>, OIB 41561020384</item>
      <item>, OIB 97814362165</item>
      <item>, OIB 25524436666</item>
      <item>, OIB 67972693640</item>
      <item>, OIB 74653121129</item>
      <item>, OIB 11411617851</item>
      <item>, OIB 38645116874</item>
      <item>, OIB 81336576091</item>
      <item>, OIB 17047869769</item>
      <item>, OIB 46532858248</item>
      <item>, OIB 61657373337</item>
      <item>, OIB 58289148235</item>
      <item>, OIB 30386304648</item>
      <item>, OIB 56986372324</item>
      <item>, OIB 52655461765</item>
      <item>, OIB 41089133299</item>
      <item>, OIB 78601511691</item>
      <item>, OIB 75397611238</item>
      <item>, OIB 87554271709</item>
      <item>, OIB 19426496399</item>
      <item>, OIB 92325681628</item>
      <item>, OIB 66038764118</item>
      <item>, OIB 54304438796</item>
      <item>, OIB 26551982890</item>
      <item>, OIB 83032193276</item>
      <item>, OIB </item>
      <item>, OIB 30408348779</item>
      <item>, OIB 56388151112</item>
      <item>, OIB 43832522963</item>
      <item>, OIB 99631166350</item>
      <item>, OIB 48317679304</item>
      <item>, OIB 81308793429</item>
      <item>, OIB 11025003521</item>
      <item>, OIB 53764597143</item>
      <item>, OIB 60534598981</item>
      <item>, OIB 84954170536</item>
      <item>, OIB </item>
      <item>, OIB 81693393209</item>
      <item>, OIB 26077765854</item>
      <item>, OIB 71616377641</item>
      <item>, OIB 29293868352</item>
      <item>, OIB 29638747290</item>
      <item>, OIB 93986888774</item>
      <item>, OIB </item>
      <item>, OIB 35374129674</item>
      <item>, OIB 44973410322</item>
      <item>, OIB 60185202321</item>
      <item>, OIB 99700303319</item>
      <item>, OIB 33596323687</item>
      <item>, OIB 21192864979</item>
      <item>, OIB 70104536720</item>
      <item>, OIB 43944122813</item>
      <item>, OIB </item>
      <item>, OIB 20435397641</item>
      <item>, OIB 98023919165</item>
      <item>, OIB 16251663522</item>
      <item>, OIB 00122728377</item>
      <item>, OIB 12386032769</item>
      <item>, OIB 99497381506</item>
      <item>, OIB 59533335171</item>
      <item>, OIB 40185730303</item>
      <item>, OIB 55395915057</item>
      <item>, OIB 90708921779</item>
      <item>, OIB 02684557197</item>
      <item>, OIB </item>
      <item>, OIB 67205638105</item>
      <item>, OIB 87457312290</item>
      <item>, OIB 54165570304</item>
      <item>, OIB 95907822649</item>
      <item>, OIB 66705962769</item>
      <item>, OIB 76375401635</item>
      <item>, OIB 79670805305</item>
      <item>, OIB 70612460740</item>
      <item>, OIB 46629735336</item>
      <item>, OIB 93913616332</item>
      <item>, OIB 39455599855</item>
      <item>, OIB 29033816560</item>
      <item>, OIB </item>
      <item>, OIB 33816500219</item>
      <item>, OIB 37065726946</item>
      <item>, OIB 29888459151</item>
      <item>, OIB 87451189688</item>
      <item>, OIB 54309214908</item>
      <item>, OIB 96169408712</item>
      <item>, OIB 29049205449</item>
      <item>, OIB 90193203132</item>
      <item>, OIB 57857931007</item>
      <item>, OIB 10727964426</item>
      <item>, OIB 11912928051</item>
      <item>, OIB 93913542628</item>
      <item>, OIB 18484723011</item>
      <item>, OIB 30255395085</item>
      <item>, OIB 86120213742</item>
      <item>, OIB 55491110480</item>
      <item>, OIB 85849205026</item>
      <item>, OIB 70983449222</item>
      <item>, OIB </item>
      <item>, OIB 96833836239</item>
      <item>, OIB 74794500883</item>
      <item>, OIB 35027905346</item>
      <item>, OIB 42272574945</item>
      <item>, OIB 19878662154</item>
      <item>, OIB 27799505889</item>
      <item>, OIB 92907046538</item>
      <item>, OIB 49768074464</item>
      <item>, OIB 04323472109</item>
      <item>, OIB 36162371878</item>
      <item>, OIB 85821130368</item>
      <item>, OIB 75277763692</item>
      <item>, OIB 55209280932</item>
      <item>, OIB 01394705384</item>
      <item>, OIB 39503432286</item>
      <item>, OIB 35920050985</item>
      <item>, OIB 79678318317</item>
    </izvorni_sadrzaj>
    <derivirana_varijabla naziv="DomainObject.Predmet.SudioniciListNazivOIB_1">
      <item>, OIB 85821130368</item>
      <item>, OIB 22660999705</item>
      <item>, OIB null</item>
      <item>, OIB null</item>
      <item>, OIB null</item>
      <item>, OIB null</item>
      <item>, OIB null</item>
      <item>, OIB null</item>
      <item>, OIB 35913314365</item>
      <item>, OIB 02009648274</item>
      <item>, OIB 07512281925</item>
      <item>, OIB null</item>
      <item>, OIB 39117975699</item>
      <item>, OIB null</item>
      <item>, OIB 81394716246</item>
      <item>, OIB 60937713942</item>
      <item>, OIB 87451189688</item>
      <item>, OIB 54382731928</item>
      <item>, OIB null</item>
      <item>, OIB null</item>
      <item>, OIB null</item>
      <item>, OIB null</item>
      <item>, OIB 32802230502</item>
      <item>, OIB 46414052982</item>
      <item>, OIB null</item>
      <item>, OIB null</item>
      <item>, OIB 17828081305</item>
      <item>, OIB 94703442362</item>
      <item>, OIB 15425862399</item>
      <item>, OIB 50477233891</item>
      <item>, OIB 79941318248</item>
      <item>, OIB 73880626571</item>
      <item>, OIB 54926042404</item>
      <item>, OIB 39938997806</item>
      <item>, OIB 45761795345</item>
      <item>, OIB 39976783875</item>
      <item>, OIB 41561020384</item>
      <item>, OIB 97814362165</item>
      <item>, OIB 25524436666</item>
      <item>, OIB 67972693640</item>
      <item>, OIB 74653121129</item>
      <item>, OIB 11411617851</item>
      <item>, OIB 38645116874</item>
      <item>, OIB 81336576091</item>
      <item>, OIB 17047869769</item>
      <item>, OIB 46532858248</item>
      <item>, OIB 61657373337</item>
      <item>, OIB 58289148235</item>
      <item>, OIB 30386304648</item>
      <item>, OIB 56986372324</item>
      <item>, OIB 52655461765</item>
      <item>, OIB 41089133299</item>
      <item>, OIB 78601511691</item>
      <item>, OIB 75397611238</item>
      <item>, OIB 87554271709</item>
      <item>, OIB 19426496399</item>
      <item>, OIB 92325681628</item>
      <item>, OIB 66038764118</item>
      <item>, OIB 54304438796</item>
      <item>, OIB 26551982890</item>
      <item>, OIB 83032193276</item>
      <item>, OIB </item>
      <item>, OIB 30408348779</item>
      <item>, OIB 56388151112</item>
      <item>, OIB 43832522963</item>
      <item>, OIB 99631166350</item>
      <item>, OIB 48317679304</item>
      <item>, OIB 81308793429</item>
      <item>, OIB 11025003521</item>
      <item>, OIB 53764597143</item>
      <item>, OIB 60534598981</item>
      <item>, OIB 84954170536</item>
      <item>, OIB </item>
      <item>, OIB 81693393209</item>
      <item>, OIB 26077765854</item>
      <item>, OIB 71616377641</item>
      <item>, OIB 29293868352</item>
      <item>, OIB 29638747290</item>
      <item>, OIB 93986888774</item>
      <item>, OIB </item>
      <item>, OIB 35374129674</item>
      <item>, OIB 44973410322</item>
      <item>, OIB 60185202321</item>
      <item>, OIB 99700303319</item>
      <item>, OIB 33596323687</item>
      <item>, OIB 21192864979</item>
      <item>, OIB 70104536720</item>
      <item>, OIB 43944122813</item>
      <item>, OIB </item>
      <item>, OIB 20435397641</item>
      <item>, OIB 98023919165</item>
      <item>, OIB 16251663522</item>
      <item>, OIB 00122728377</item>
      <item>, OIB 12386032769</item>
      <item>, OIB 99497381506</item>
      <item>, OIB 59533335171</item>
      <item>, OIB 40185730303</item>
      <item>, OIB 55395915057</item>
      <item>, OIB 90708921779</item>
      <item>, OIB 02684557197</item>
      <item>, OIB </item>
      <item>, OIB 67205638105</item>
      <item>, OIB 87457312290</item>
      <item>, OIB 54165570304</item>
      <item>, OIB 95907822649</item>
      <item>, OIB 66705962769</item>
      <item>, OIB 76375401635</item>
      <item>, OIB 79670805305</item>
      <item>, OIB 70612460740</item>
      <item>, OIB 46629735336</item>
      <item>, OIB 93913616332</item>
      <item>, OIB 39455599855</item>
      <item>, OIB 29033816560</item>
      <item>, OIB </item>
      <item>, OIB 33816500219</item>
      <item>, OIB 37065726946</item>
      <item>, OIB 29888459151</item>
      <item>, OIB 87451189688</item>
      <item>, OIB 54309214908</item>
      <item>, OIB 96169408712</item>
      <item>, OIB 29049205449</item>
      <item>, OIB 90193203132</item>
      <item>, OIB 57857931007</item>
      <item>, OIB 10727964426</item>
      <item>, OIB 11912928051</item>
      <item>, OIB 93913542628</item>
      <item>, OIB 18484723011</item>
      <item>, OIB 30255395085</item>
      <item>, OIB 86120213742</item>
      <item>, OIB 55491110480</item>
      <item>, OIB 85849205026</item>
      <item>, OIB 70983449222</item>
      <item>, OIB </item>
      <item>, OIB 96833836239</item>
      <item>, OIB 74794500883</item>
      <item>, OIB 35027905346</item>
      <item>, OIB 42272574945</item>
      <item>, OIB 19878662154</item>
      <item>, OIB 27799505889</item>
      <item>, OIB 92907046538</item>
      <item>, OIB 49768074464</item>
      <item>, OIB 04323472109</item>
      <item>, OIB 36162371878</item>
      <item>, OIB 85821130368</item>
      <item>, OIB 75277763692</item>
      <item>, OIB 55209280932</item>
      <item>, OIB 01394705384</item>
      <item>, OIB 39503432286</item>
      <item>, OIB 35920050985</item>
      <item>, OIB 79678318317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Orehovec, OIB 02009648274, Smičiklasova 18 Zagreb</item>
    </izvorni_sadrzaj>
    <derivirana_varijabla naziv="DomainObject.Predmet.StecajniUpraviteljiListAddressOIB_1">
      <item>Tomislav Orehovec, OIB 02009648274, Smičiklasova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339</properties:Words>
  <properties:Characters>1790</properties:Characters>
  <properties:Lines>112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2018-02-16T12:40:00Z</dcterms:created>
  <dc:creator>nribaric</dc:creator>
  <cp:lastModifiedBy>Jadranka Zelić</cp:lastModifiedBy>
  <cp:lastPrinted>2018-02-16T12:37:00Z</cp:lastPrinted>
  <dcterms:modified xmlns:xsi="http://www.w3.org/2001/XMLSchema-instance" xsi:type="dcterms:W3CDTF">2018-02-16T12:41:00Z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