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cbc1" w14:paraId="2bbcb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47B6">
        <w:t>1602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04E9A">
        <w:t>23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747B6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747B6">
        <w:t xml:space="preserve">ZOKAM PROJEKT d.o.o., Zagreb, Gruška 14, OIB </w:t>
      </w:r>
      <w:r w:rsidR="001747B6" w:rsidRPr="001747B6">
        <w:t>32335597129</w:t>
      </w:r>
      <w:r w:rsidR="004323E9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747B6">
        <w:t>12.579,64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04E9A">
        <w:t>23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B64CE2">
        <w:t>,v.r.</w:t>
      </w:r>
      <w:r w:rsidR="00997C6E">
        <w:t xml:space="preserve"> </w:t>
      </w:r>
    </w:p>
    <w:p w:rsidRDefault="00B64CE2" w:rsidP="007D25E4" w:rsidR="00B64CE2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B64CE2" w:rsidP="007D25E4" w:rsidR="00B64CE2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B64CE2" w:rsidP="00997C6E" w:rsidR="00B64CE2">
      <w:pPr>
        <w:pStyle w:val="Tijeloteksta"/>
        <w:tabs>
          <w:tab w:pos="7080" w:val="center"/>
        </w:tabs>
        <w:spacing w:after="0"/>
        <w:jc w:val="right"/>
      </w:pPr>
    </w:p>
    <w:sectPr w:rsidSect="00CB0338" w:rsidR="00B64CE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747B6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323E9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B1FA4"/>
    <w:rsid w:val="005D476D"/>
    <w:rsid w:val="005E4AB8"/>
    <w:rsid w:val="005F0073"/>
    <w:rsid w:val="005F4627"/>
    <w:rsid w:val="00627F6A"/>
    <w:rsid w:val="00646967"/>
    <w:rsid w:val="00657B8E"/>
    <w:rsid w:val="00693392"/>
    <w:rsid w:val="00695A4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4F10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64CE2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434F2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St-1602/2018</izvorni_sadrzaj>
    <derivirana_varijabla naziv="DomainObject.Predmet.OznakaBroj_1">St-1602/2018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ZOKAM PROJEKT d.o.o. zastupanog po punomoćniku Zoran Šegović</izvorni_sadrzaj>
    <derivirana_varijabla naziv="DomainObject.Predmet.ProtustrankaFormated_1">  ZOKAM PROJEKT d.o.o. zastupanog po punomoćniku Zoran Šegović</derivirana_varijabla>
  </DomainObject.Predmet.ProtustrankaFormated>
  <DomainObject.Predmet.ProtustrankaFormatedOIB>
    <izvorni_sadrzaj>  ZOKAM PROJEKT d.o.o., OIB 32335597129 zastupanog po punomoćniku Zoran Šegović</izvorni_sadrzaj>
    <derivirana_varijabla naziv="DomainObject.Predmet.ProtustrankaFormatedOIB_1">  ZOKAM PROJEKT d.o.o., OIB 32335597129 zastupanog po punomoćniku Zoran Šegović</derivirana_varijabla>
  </DomainObject.Predmet.ProtustrankaFormatedOIB>
  <DomainObject.Predmet.ProtustrankaFormatedWithAdress>
    <izvorni_sadrzaj> ZOKAM PROJEKT d.o.o., Gruška 14, 10000 Zagreb zastupanog po punomoćniku Zoran Šegović</izvorni_sadrzaj>
    <derivirana_varijabla naziv="DomainObject.Predmet.ProtustrankaFormatedWithAdress_1"> ZOKAM PROJEKT d.o.o., Gruška 14, 10000 Zagreb zastupanog po punomoćniku Zoran Šegović</derivirana_varijabla>
  </DomainObject.Predmet.ProtustrankaFormatedWithAdress>
  <DomainObject.Predmet.ProtustrankaFormatedWithAdressOIB>
    <izvorni_sadrzaj> ZOKAM PROJEKT d.o.o., OIB 32335597129, Gruška 14, 10000 Zagreb zastupanog po punomoćniku Zoran Šegović</izvorni_sadrzaj>
    <derivirana_varijabla naziv="DomainObject.Predmet.ProtustrankaFormatedWithAdressOIB_1"> ZOKAM PROJEKT d.o.o., OIB 32335597129, Gruška 14, 10000 Zagreb zastupanog po punomoćniku Zoran Šegović</derivirana_varijabla>
  </DomainObject.Predmet.ProtustrankaFormatedWithAdressOIB>
  <DomainObject.Predmet.ProtustrankaWithAdress>
    <izvorni_sadrzaj>ZOKAM PROJEKT d.o.o. Gruška 14, 10000 Zagreb</izvorni_sadrzaj>
    <derivirana_varijabla naziv="DomainObject.Predmet.ProtustrankaWithAdress_1">ZOKAM PROJEKT d.o.o. Gruška 14, 10000 Zagreb</derivirana_varijabla>
  </DomainObject.Predmet.ProtustrankaWithAdress>
  <DomainObject.Predmet.ProtustrankaWithAdressOIB>
    <izvorni_sadrzaj>ZOKAM PROJEKT d.o.o., OIB 32335597129, Gruška 14, 10000 Zagreb</izvorni_sadrzaj>
    <derivirana_varijabla naziv="DomainObject.Predmet.ProtustrankaWithAdressOIB_1">ZOKAM PROJEKT d.o.o., OIB 32335597129, Gruška 14, 10000 Zagreb</derivirana_varijabla>
  </DomainObject.Predmet.ProtustrankaWithAdressOIB>
  <DomainObject.Predmet.ProtustrankaNazivFormated>
    <izvorni_sadrzaj>ZOKAM PROJEKT d.o.o.</izvorni_sadrzaj>
    <derivirana_varijabla naziv="DomainObject.Predmet.ProtustrankaNazivFormated_1">ZOKAM PROJEKT d.o.o.</derivirana_varijabla>
  </DomainObject.Predmet.ProtustrankaNazivFormated>
  <DomainObject.Predmet.ProtustrankaNazivFormatedOIB>
    <izvorni_sadrzaj>ZOKAM PROJEKT d.o.o., OIB 32335597129</izvorni_sadrzaj>
    <derivirana_varijabla naziv="DomainObject.Predmet.ProtustrankaNazivFormatedOIB_1">ZOKAM PROJEKT d.o.o., OIB 32335597129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ZOKAM PROJEKT d.o.o. zastupanog po punomoćniku Zoran Šegović</item>
    </izvorni_sadrzaj>
    <derivirana_varijabla naziv="DomainObject.Predmet.ProtuStrankaListFormated_1">
      <item>ZOKAM PROJEKT d.o.o. zastupanog po punomoćniku Zoran Šegović</item>
    </derivirana_varijabla>
  </DomainObject.Predmet.ProtuStrankaListFormated>
  <DomainObject.Predmet.ProtuStrankaListFormatedOIB>
    <izvorni_sadrzaj>
      <item>ZOKAM PROJEKT d.o.o., OIB 32335597129 zastupanog po punomoćniku Zoran Šegović</item>
    </izvorni_sadrzaj>
    <derivirana_varijabla naziv="DomainObject.Predmet.ProtuStrankaListFormatedOIB_1">
      <item>ZOKAM PROJEKT d.o.o., OIB 32335597129 zastupanog po punomoćniku Zoran Šegović</item>
    </derivirana_varijabla>
  </DomainObject.Predmet.ProtuStrankaListFormatedOIB>
  <DomainObject.Predmet.ProtuStrankaListFormatedWithAdress>
    <izvorni_sadrzaj>
      <item>ZOKAM PROJEKT d.o.o., Gruška 14, 10000 Zagreb zastupanog po punomoćniku Zoran Šegović</item>
    </izvorni_sadrzaj>
    <derivirana_varijabla naziv="DomainObject.Predmet.ProtuStrankaListFormatedWithAdress_1">
      <item>ZOKAM PROJEKT d.o.o., Gruška 14, 10000 Zagreb zastupanog po punomoćniku Zoran Šegović</item>
    </derivirana_varijabla>
  </DomainObject.Predmet.ProtuStrankaListFormatedWithAdress>
  <DomainObject.Predmet.ProtuStrankaListFormatedWithAdressOIB>
    <izvorni_sadrzaj>
      <item>ZOKAM PROJEKT d.o.o., OIB 32335597129, Gruška 14, 10000 Zagreb zastupanog po punomoćniku Zoran Šegović</item>
    </izvorni_sadrzaj>
    <derivirana_varijabla naziv="DomainObject.Predmet.ProtuStrankaListFormatedWithAdressOIB_1">
      <item>ZOKAM PROJEKT d.o.o., OIB 32335597129, Gruška 14, 10000 Zagreb zastupanog po punomoćniku Zoran Šegović</item>
    </derivirana_varijabla>
  </DomainObject.Predmet.ProtuStrankaListFormatedWithAdressOIB>
  <DomainObject.Predmet.ProtuStrankaListNazivFormated>
    <izvorni_sadrzaj>
      <item>ZOKAM PROJEKT d.o.o.</item>
    </izvorni_sadrzaj>
    <derivirana_varijabla naziv="DomainObject.Predmet.ProtuStrankaListNazivFormated_1">
      <item>ZOKAM PROJEKT d.o.o.</item>
    </derivirana_varijabla>
  </DomainObject.Predmet.ProtuStrankaListNazivFormated>
  <DomainObject.Predmet.ProtuStrankaListNazivFormatedOIB>
    <izvorni_sadrzaj>
      <item>ZOKAM PROJEKT d.o.o., OIB 32335597129</item>
    </izvorni_sadrzaj>
    <derivirana_varijabla naziv="DomainObject.Predmet.ProtuStrankaListNazivFormatedOIB_1">
      <item>ZOKAM PROJEKT d.o.o., OIB 32335597129</item>
    </derivirana_varijabla>
  </DomainObject.Predmet.ProtuStrankaListNazivFormatedOIB>
  <DomainObject.Predmet.OstaliListFormated>
    <izvorni_sadrzaj>
      <item>Zoran Šegović punomoćnik sudionika u postupku ZOKAM PROJEKT d.o.o.</item>
    </izvorni_sadrzaj>
    <derivirana_varijabla naziv="DomainObject.Predmet.OstaliListFormated_1">
      <item>Zoran Šegović punomoćnik sudionika u postupku ZOKAM PROJEKT d.o.o.</item>
    </derivirana_varijabla>
  </DomainObject.Predmet.OstaliListFormated>
  <DomainObject.Predmet.OstaliListFormatedOIB>
    <izvorni_sadrzaj>
      <item>Zoran Šegović, OIB 99077932599 punomoćnik sudionika u postupku ZOKAM PROJEKT d.o.o.</item>
    </izvorni_sadrzaj>
    <derivirana_varijabla naziv="DomainObject.Predmet.OstaliListFormatedOIB_1">
      <item>Zoran Šegović, OIB 99077932599 punomoćnik sudionika u postupku ZOKAM PROJEKT d.o.o.</item>
    </derivirana_varijabla>
  </DomainObject.Predmet.OstaliListFormatedOIB>
  <DomainObject.Predmet.OstaliListFormatedWithAdress>
    <izvorni_sadrzaj>
      <item>Zoran Šegović, Gruška 14, 10000 Zagreb punomoćnik sudionika u postupku ZOKAM PROJEKT d.o.o.</item>
    </izvorni_sadrzaj>
    <derivirana_varijabla naziv="DomainObject.Predmet.OstaliListFormatedWithAdress_1">
      <item>Zoran Šegović, Gruška 14, 10000 Zagreb punomoćnik sudionika u postupku ZOKAM PROJEKT d.o.o.</item>
    </derivirana_varijabla>
  </DomainObject.Predmet.OstaliListFormatedWithAdress>
  <DomainObject.Predmet.OstaliListFormatedWithAdressOIB>
    <izvorni_sadrzaj>
      <item>Zoran Šegović, OIB 99077932599, Gruška 14, 10000 Zagreb punomoćnik sudionika u postupku ZOKAM PROJEKT d.o.o.</item>
    </izvorni_sadrzaj>
    <derivirana_varijabla naziv="DomainObject.Predmet.OstaliListFormatedWithAdressOIB_1">
      <item>Zoran Šegović, OIB 99077932599, Gruška 14, 10000 Zagreb punomoćnik sudionika u postupku ZOKAM PROJEKT d.o.o.</item>
    </derivirana_varijabla>
  </DomainObject.Predmet.OstaliListFormatedWithAdressOIB>
  <DomainObject.Predmet.OstaliListNazivFormated>
    <izvorni_sadrzaj>
      <item>Zoran Šegović</item>
    </izvorni_sadrzaj>
    <derivirana_varijabla naziv="DomainObject.Predmet.OstaliListNazivFormated_1">
      <item>Zoran Šegović</item>
    </derivirana_varijabla>
  </DomainObject.Predmet.OstaliListNazivFormated>
  <DomainObject.Predmet.OstaliListNazivFormatedOIB>
    <izvorni_sadrzaj>
      <item>Zoran Šegović, OIB 99077932599</item>
    </izvorni_sadrzaj>
    <derivirana_varijabla naziv="DomainObject.Predmet.OstaliListNazivFormatedOIB_1">
      <item>Zoran Šegović, OIB 99077932599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ZOKAM PROJEKT d.o.o.</izvorni_sadrzaj>
    <derivirana_varijabla naziv="DomainObject.Predmet.ProtustrankaIDrugi_1">ZOKAM PROJEKT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ZOKAM PROJEKT d.o.o., OIB 32335597129, Gruška 14, 10000 Zagreb</izvorni_sadrzaj>
    <derivirana_varijabla naziv="DomainObject.Predmet.ProtustrankaIDrugiAdressOIB_1">ZOKAM PROJEKT d.o.o., OIB 32335597129, Gruška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ZOKAM PROJEKT d.o.o.</item>
      <item>Zoran Šegović</item>
    </izvorni_sadrzaj>
    <derivirana_varijabla naziv="DomainObject.Predmet.SudioniciListNaziv_1">
      <item>FINA Regionalni centar Zagreb</item>
      <item>ZOKAM PROJEKT d.o.o.</item>
      <item>Zoran Šegović</item>
    </derivirana_varijabla>
  </DomainObject.Predmet.SudioniciListNaziv>
  <DomainObject.Predmet.SudioniciListAdressOIB>
    <izvorni_sadrzaj>
      <item>FINA Regionalni centar Zagreb, OIB 85821130368, FINA Regionalni centar Zagreb,10000 Zagreb</item>
      <item>ZOKAM PROJEKT d.o.o., OIB 32335597129, Gruška 14,10000 Zagreb</item>
      <item>Zoran Šegović, OIB 99077932599, Gruška 14,10000 Zagreb</item>
    </izvorni_sadrzaj>
    <derivirana_varijabla naziv="DomainObject.Predmet.SudioniciListAdressOIB_1">
      <item>FINA Regionalni centar Zagreb, OIB 85821130368, FINA Regionalni centar Zagreb,10000 Zagreb</item>
      <item>ZOKAM PROJEKT d.o.o., OIB 32335597129, Gruška 14,10000 Zagreb</item>
      <item>Zoran Šegović, OIB 99077932599, Gruška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32335597129</item>
      <item>, OIB 99077932599</item>
    </izvorni_sadrzaj>
    <derivirana_varijabla naziv="DomainObject.Predmet.SudioniciListNazivOIB_1">
      <item>, OIB 85821130368</item>
      <item>, OIB 32335597129</item>
      <item>, OIB 99077932599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1BFF8-3E04-4321-B3DA-D560D7840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2018-07-23T12:14:00Z</dcterms:created>
  <dc:creator>ilukac</dc:creator>
  <cp:lastModifiedBy>Višnja Svečak</cp:lastModifiedBy>
  <cp:lastPrinted>2018-07-23T12:14:00Z</cp:lastPrinted>
  <dcterms:modified xmlns:xsi="http://www.w3.org/2001/XMLSchema-instance" xsi:type="dcterms:W3CDTF">2018-07-23T12:16:00Z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1602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