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ccb4" w14:paraId="599ccb4" w:rsidRDefault="00F431CE" w:rsidP="00F431CE" w:rsidR="00F431C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1CE" w:rsidP="00F431CE" w:rsidR="00F431C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431CE" w:rsidP="00F431CE" w:rsidR="00F431C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431CE" w:rsidP="00F431CE" w:rsidR="00F431C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431CE" w:rsidP="00F431CE" w:rsidR="00F431C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431CE" w:rsidP="00F431CE" w:rsidR="00F431C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431CE" w:rsidP="00F431CE" w:rsidR="00F431CE" w:rsidRPr="005D578C">
      <w:pPr>
        <w:jc w:val="center"/>
        <w:rPr>
          <w:rFonts w:cs="Times New Roman" w:eastAsia="Times New Roman"/>
          <w:szCs w:val="24"/>
        </w:rPr>
      </w:pPr>
    </w:p>
    <w:p w:rsidRDefault="00F431CE" w:rsidP="00F431CE" w:rsidR="00F431C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431CE" w:rsidP="00F431CE" w:rsidR="00F431CE" w:rsidRPr="005D578C">
      <w:pPr>
        <w:rPr>
          <w:rFonts w:cs="Times New Roman" w:eastAsia="Times New Roman"/>
          <w:szCs w:val="24"/>
        </w:rPr>
      </w:pPr>
    </w:p>
    <w:p w:rsidRDefault="00F431CE" w:rsidP="00F431CE" w:rsidR="00F431C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670632" w:rsidRPr="00D945E2">
        <w:t>na temelju prijedloga sudske savjetnice Mihaele Kaligari,</w:t>
      </w:r>
      <w:r w:rsidR="00670632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PC EXPRESS j. d. o. o. Pula, Stankovićeva 31, OIB </w:t>
      </w:r>
      <w:r w:rsidRPr="00F431CE">
        <w:rPr>
          <w:rFonts w:cs="Times New Roman" w:eastAsia="Times New Roman"/>
          <w:szCs w:val="24"/>
        </w:rPr>
        <w:t>20483803091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431CE">
        <w:rPr>
          <w:rFonts w:cs="Times New Roman" w:eastAsia="Times New Roman"/>
          <w:szCs w:val="24"/>
        </w:rPr>
        <w:t>040320802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40E3F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F431CE" w:rsidP="00F431CE" w:rsidR="00F431CE" w:rsidRPr="005D578C">
      <w:pPr>
        <w:rPr>
          <w:rFonts w:cs="Times New Roman" w:eastAsia="Times New Roman"/>
          <w:szCs w:val="24"/>
        </w:rPr>
      </w:pPr>
    </w:p>
    <w:p w:rsidRDefault="00F431CE" w:rsidP="00F431CE" w:rsidR="00F431C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431CE" w:rsidP="00F431CE" w:rsidR="00F431CE" w:rsidRPr="005D578C">
      <w:pPr>
        <w:rPr>
          <w:rFonts w:cs="Times New Roman" w:eastAsia="Times New Roman"/>
          <w:szCs w:val="24"/>
        </w:rPr>
      </w:pPr>
    </w:p>
    <w:p w:rsidRDefault="00F431CE" w:rsidP="00F431CE" w:rsidR="00F431C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PC EXPRESS j. d. o. o. Pula, Stankovićeva 31, OIB </w:t>
      </w:r>
      <w:r w:rsidRPr="00F431CE">
        <w:rPr>
          <w:rFonts w:cs="Times New Roman" w:eastAsia="Times New Roman"/>
          <w:szCs w:val="24"/>
        </w:rPr>
        <w:t>20483803091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431CE">
        <w:rPr>
          <w:rFonts w:cs="Times New Roman" w:eastAsia="Times New Roman"/>
          <w:szCs w:val="24"/>
        </w:rPr>
        <w:t>040320802</w:t>
      </w:r>
      <w:r>
        <w:rPr>
          <w:rFonts w:cs="Times New Roman" w:eastAsia="Times New Roman"/>
          <w:szCs w:val="24"/>
        </w:rPr>
        <w:t>.</w:t>
      </w:r>
    </w:p>
    <w:p w:rsidRDefault="00F431CE" w:rsidP="00F431CE" w:rsidR="00F431CE" w:rsidRPr="005D578C">
      <w:pPr>
        <w:rPr>
          <w:rFonts w:cs="Times New Roman" w:eastAsia="Times New Roman"/>
          <w:szCs w:val="24"/>
        </w:rPr>
      </w:pPr>
    </w:p>
    <w:p w:rsidRDefault="00F431CE" w:rsidP="00F431CE" w:rsidR="00F431C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F431CE" w:rsidP="00F431CE" w:rsidR="00F431CE">
      <w:pPr>
        <w:rPr>
          <w:rFonts w:cs="Times New Roman" w:eastAsia="Times New Roman"/>
          <w:szCs w:val="20"/>
        </w:rPr>
      </w:pPr>
    </w:p>
    <w:p w:rsidRDefault="00F431CE" w:rsidP="00F431CE" w:rsidR="00F431C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PC EXPRESS j. d. o. o. Pula, Stankovićeva 31, OIB </w:t>
      </w:r>
      <w:r w:rsidRPr="00F431CE">
        <w:rPr>
          <w:rFonts w:cs="Times New Roman" w:eastAsia="Times New Roman"/>
          <w:szCs w:val="24"/>
        </w:rPr>
        <w:t>20483803091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431CE">
        <w:rPr>
          <w:rFonts w:cs="Times New Roman" w:eastAsia="Times New Roman"/>
          <w:szCs w:val="24"/>
        </w:rPr>
        <w:t>040320802</w:t>
      </w:r>
      <w:r>
        <w:rPr>
          <w:rFonts w:cs="Times New Roman" w:eastAsia="Times New Roman"/>
          <w:szCs w:val="24"/>
        </w:rPr>
        <w:t>.</w:t>
      </w:r>
    </w:p>
    <w:p w:rsidRDefault="00F431CE" w:rsidP="00F431CE" w:rsidR="00F431CE">
      <w:pPr>
        <w:ind w:firstLine="709"/>
        <w:rPr>
          <w:rFonts w:cs="Times New Roman" w:eastAsia="Times New Roman"/>
          <w:szCs w:val="24"/>
        </w:rPr>
      </w:pPr>
    </w:p>
    <w:p w:rsidRDefault="00F431CE" w:rsidP="00F431CE" w:rsidR="00F431C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PC EXPRESS j. d. o. o. Pula, Stankovićeva 31, OIB </w:t>
      </w:r>
      <w:r w:rsidRPr="00F431CE">
        <w:rPr>
          <w:rFonts w:cs="Times New Roman" w:eastAsia="Times New Roman"/>
          <w:szCs w:val="24"/>
        </w:rPr>
        <w:t>20483803091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431CE">
        <w:rPr>
          <w:rFonts w:cs="Times New Roman" w:eastAsia="Times New Roman"/>
          <w:szCs w:val="24"/>
        </w:rPr>
        <w:t>040320802</w:t>
      </w:r>
      <w:r>
        <w:rPr>
          <w:rFonts w:cs="Times New Roman" w:eastAsia="Times New Roman"/>
          <w:szCs w:val="24"/>
        </w:rPr>
        <w:t>.</w:t>
      </w:r>
    </w:p>
    <w:p w:rsidRDefault="00F431CE" w:rsidP="00F431CE" w:rsidR="00F431CE">
      <w:pPr>
        <w:rPr>
          <w:rFonts w:cs="Times New Roman" w:eastAsia="Times New Roman"/>
          <w:szCs w:val="24"/>
        </w:rPr>
      </w:pPr>
    </w:p>
    <w:p w:rsidRDefault="00F431CE" w:rsidP="00F431CE" w:rsidR="00F431CE" w:rsidRPr="005D578C">
      <w:pPr>
        <w:rPr>
          <w:rFonts w:cs="Times New Roman" w:eastAsia="Times New Roman"/>
          <w:szCs w:val="24"/>
        </w:rPr>
      </w:pPr>
    </w:p>
    <w:p w:rsidRDefault="00F431CE" w:rsidP="00F431CE" w:rsidR="00F431C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431CE" w:rsidP="00F431CE" w:rsidR="00F431CE">
      <w:pPr>
        <w:ind w:firstLine="708"/>
        <w:rPr>
          <w:rFonts w:cs="Times New Roman" w:eastAsia="Times New Roman"/>
          <w:szCs w:val="24"/>
        </w:rPr>
      </w:pPr>
    </w:p>
    <w:p w:rsidRDefault="00F431CE" w:rsidP="00F431CE" w:rsidR="00F431C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PC EXPRESS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431CE" w:rsidP="00F431CE" w:rsidR="00F431C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431CE" w:rsidP="00F431CE" w:rsidR="00F431CE" w:rsidRPr="005D578C">
      <w:pPr>
        <w:rPr>
          <w:rFonts w:cs="Times New Roman" w:eastAsia="Times New Roman"/>
          <w:szCs w:val="24"/>
        </w:rPr>
      </w:pPr>
    </w:p>
    <w:p w:rsidRDefault="00F431CE" w:rsidP="00F431CE" w:rsidR="00F431C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40E3F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431CE" w:rsidP="00F431CE" w:rsidR="00F431CE">
      <w:pPr>
        <w:rPr>
          <w:rFonts w:cs="Times New Roman" w:eastAsia="Times New Roman"/>
          <w:szCs w:val="24"/>
        </w:rPr>
      </w:pPr>
    </w:p>
    <w:p w:rsidRDefault="00F431CE" w:rsidP="00F431CE" w:rsidR="00F431C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431CE" w:rsidP="00F431CE" w:rsidR="00F431C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F431CE" w:rsidP="00F431CE" w:rsidR="00F431CE">
      <w:pPr>
        <w:jc w:val="left"/>
        <w:rPr>
          <w:rFonts w:cs="Times New Roman" w:eastAsia="Times New Roman"/>
          <w:szCs w:val="24"/>
        </w:rPr>
      </w:pPr>
    </w:p>
    <w:p w:rsidRDefault="00F431CE" w:rsidP="00F431CE" w:rsidR="00F431CE" w:rsidRPr="005D578C">
      <w:pPr>
        <w:jc w:val="left"/>
        <w:rPr>
          <w:rFonts w:cs="Times New Roman" w:eastAsia="Times New Roman"/>
          <w:szCs w:val="24"/>
        </w:rPr>
      </w:pPr>
    </w:p>
    <w:p w:rsidRDefault="00B21666" w:rsidP="00F431CE" w:rsidR="00B21666">
      <w:pPr>
        <w:jc w:val="left"/>
        <w:rPr>
          <w:rFonts w:cs="Times New Roman" w:eastAsia="Times New Roman"/>
          <w:szCs w:val="24"/>
        </w:rPr>
      </w:pPr>
    </w:p>
    <w:p w:rsidRDefault="00B21666" w:rsidP="00F431CE" w:rsidR="00B21666">
      <w:pPr>
        <w:jc w:val="left"/>
        <w:rPr>
          <w:rFonts w:cs="Times New Roman" w:eastAsia="Times New Roman"/>
          <w:szCs w:val="24"/>
        </w:rPr>
      </w:pPr>
    </w:p>
    <w:p w:rsidRDefault="00B21666" w:rsidP="00F431CE" w:rsidR="00B21666">
      <w:pPr>
        <w:jc w:val="left"/>
        <w:rPr>
          <w:rFonts w:cs="Times New Roman" w:eastAsia="Times New Roman"/>
          <w:szCs w:val="24"/>
        </w:rPr>
      </w:pPr>
    </w:p>
    <w:p w:rsidRDefault="00670632" w:rsidP="00670632" w:rsidR="00670632" w:rsidRPr="00D945E2">
      <w:pPr>
        <w:jc w:val="left"/>
        <w:rPr>
          <w:iCs/>
        </w:rPr>
      </w:pPr>
      <w:r w:rsidRPr="00D945E2">
        <w:rPr>
          <w:iCs/>
        </w:rPr>
        <w:t>UPUTA O PRAVNOM LIJEKU</w:t>
      </w:r>
    </w:p>
    <w:p w:rsidRDefault="00670632" w:rsidP="00670632" w:rsidR="00670632" w:rsidRPr="00D945E2">
      <w:pPr>
        <w:ind w:firstLine="708"/>
        <w:rPr>
          <w:iCs/>
        </w:rPr>
      </w:pPr>
      <w:r w:rsidRPr="00D945E2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670632" w:rsidP="00670632" w:rsidR="00670632" w:rsidRPr="00D945E2">
      <w:pPr>
        <w:rPr>
          <w:iCs/>
        </w:rPr>
      </w:pPr>
      <w:r w:rsidRPr="00D945E2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F431CE" w:rsidP="00F431CE" w:rsidR="00F431CE">
      <w:pPr>
        <w:rPr>
          <w:rFonts w:cs="Times New Roman" w:eastAsia="Times New Roman"/>
          <w:szCs w:val="24"/>
        </w:rPr>
      </w:pPr>
    </w:p>
    <w:p w:rsidRDefault="00F431CE" w:rsidP="00F431CE" w:rsidR="00F431CE" w:rsidRPr="005D578C">
      <w:pPr>
        <w:rPr>
          <w:rFonts w:cs="Times New Roman" w:eastAsia="Times New Roman"/>
          <w:szCs w:val="24"/>
        </w:rPr>
      </w:pPr>
    </w:p>
    <w:p w:rsidRDefault="00F431CE" w:rsidP="00F431CE" w:rsidR="00F431C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431CE" w:rsidP="00F431CE" w:rsidR="00F431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431CE" w:rsidP="00F431CE" w:rsidR="00F431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PC EXPRESS j. d. o. o. Pula, Stankovićeva 31,</w:t>
      </w:r>
    </w:p>
    <w:p w:rsidRDefault="00F431CE" w:rsidP="00F431CE" w:rsidR="00F431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Danilo Fiorido, Pula, Karlovačka 9, </w:t>
      </w:r>
    </w:p>
    <w:p w:rsidRDefault="00F431CE" w:rsidP="00F431CE" w:rsidR="00F431C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431CE" w:rsidP="00F431CE" w:rsidR="00F431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431CE" w:rsidP="00F431CE" w:rsidR="00F431C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F431CE" w:rsidP="00F431CE" w:rsidR="00F431C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431CE" w:rsidP="00F431CE" w:rsidR="00F431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431CE" w:rsidP="00F431CE" w:rsidR="00F431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431CE" w:rsidP="00F431CE" w:rsidR="00F431CE"/>
    <w:p w:rsidRDefault="00F431CE" w:rsidP="00F431CE" w:rsidR="00F431CE"/>
    <w:p w:rsidRDefault="00F431CE" w:rsidP="00F431CE" w:rsidR="00F431CE"/>
    <w:p w:rsidRDefault="00F431CE" w:rsidP="00F431CE" w:rsidR="00F431CE"/>
    <w:p w:rsidRDefault="00F431CE" w:rsidP="00F431CE" w:rsidR="00F431CE"/>
    <w:p w:rsidRDefault="00F431CE" w:rsidP="00F431CE" w:rsidR="00F431CE"/>
    <w:p w:rsidRDefault="00F431CE" w:rsidP="00F431CE" w:rsidR="00F431CE"/>
    <w:p w:rsidRDefault="00AE6399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1CE" w:rsidP="00F431CE" w:rsidR="00F431CE">
      <w:r>
        <w:separator/>
      </w:r>
    </w:p>
  </w:endnote>
  <w:endnote w:id="0" w:type="continuationSeparator">
    <w:p w:rsidRDefault="00F431CE" w:rsidP="00F431CE" w:rsidR="00F43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1CE" w:rsidP="00F431CE" w:rsidR="00F431CE">
      <w:r>
        <w:separator/>
      </w:r>
    </w:p>
  </w:footnote>
  <w:footnote w:id="0" w:type="continuationSeparator">
    <w:p w:rsidRDefault="00F431CE" w:rsidP="00F431CE" w:rsidR="00F431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1CE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E639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St-103/2016-5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1CE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St-103/2016-5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E57"/>
    <w:rsid w:val="001356D3"/>
    <w:rsid w:val="00670632"/>
    <w:rsid w:val="0075528E"/>
    <w:rsid w:val="0079403F"/>
    <w:rsid w:val="00A97E57"/>
    <w:rsid w:val="00AE6399"/>
    <w:rsid w:val="00B21666"/>
    <w:rsid w:val="00D40E3F"/>
    <w:rsid w:val="00F4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31C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31C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431C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3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31C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3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1C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6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3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63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63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63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31C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31C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431C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3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31C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3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1C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6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3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63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63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63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St-103/2016-5</izvorni_sadrzaj>
    <derivirana_varijabla naziv="DomainObject.Oznaka_1">St-103/2016-5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St-103/2016</izvorni_sadrzaj>
    <derivirana_varijabla naziv="DomainObject.Predmet.OznakaBroj_1">St-103/2016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PC EXPRESS j.d.o.o. PULA</izvorni_sadrzaj>
    <derivirana_varijabla naziv="DomainObject.Predmet.ProtustrankaFormated_1">  PC EXPRESS j.d.o.o. PULA</derivirana_varijabla>
  </DomainObject.Predmet.ProtustrankaFormated>
  <DomainObject.Predmet.ProtustrankaFormatedOIB>
    <izvorni_sadrzaj>  PC EXPRESS j.d.o.o. PULA, OIB 20483803091</izvorni_sadrzaj>
    <derivirana_varijabla naziv="DomainObject.Predmet.ProtustrankaFormatedOIB_1">  PC EXPRESS j.d.o.o. PULA, OIB 20483803091</derivirana_varijabla>
  </DomainObject.Predmet.ProtustrankaFormatedOIB>
  <DomainObject.Predmet.ProtustrankaFormatedWithAdress>
    <izvorni_sadrzaj> PC EXPRESS j.d.o.o. PULA, Stankovićeva 31, 52100 Pula</izvorni_sadrzaj>
    <derivirana_varijabla naziv="DomainObject.Predmet.ProtustrankaFormatedWithAdress_1"> PC EXPRESS j.d.o.o. PULA, Stankovićeva 31, 52100 Pula</derivirana_varijabla>
  </DomainObject.Predmet.ProtustrankaFormatedWithAdress>
  <DomainObject.Predmet.ProtustrankaFormatedWithAdressOIB>
    <izvorni_sadrzaj> PC EXPRESS j.d.o.o. PULA, OIB 20483803091, Stankovićeva 31, 52100 Pula</izvorni_sadrzaj>
    <derivirana_varijabla naziv="DomainObject.Predmet.ProtustrankaFormatedWithAdressOIB_1"> PC EXPRESS j.d.o.o. PULA, OIB 20483803091, Stankovićeva 31, 52100 Pula</derivirana_varijabla>
  </DomainObject.Predmet.ProtustrankaFormatedWithAdressOIB>
  <DomainObject.Predmet.ProtustrankaWithAdress>
    <izvorni_sadrzaj>PC EXPRESS j.d.o.o. PULA Stankovićeva 31, 52100 Pula</izvorni_sadrzaj>
    <derivirana_varijabla naziv="DomainObject.Predmet.ProtustrankaWithAdress_1">PC EXPRESS j.d.o.o. PULA Stankovićeva 31, 52100 Pula</derivirana_varijabla>
  </DomainObject.Predmet.ProtustrankaWithAdress>
  <DomainObject.Predmet.ProtustrankaWithAdressOIB>
    <izvorni_sadrzaj>PC EXPRESS j.d.o.o. PULA, OIB 20483803091, Stankovićeva 31, 52100 Pula</izvorni_sadrzaj>
    <derivirana_varijabla naziv="DomainObject.Predmet.ProtustrankaWithAdressOIB_1">PC EXPRESS j.d.o.o. PULA, OIB 20483803091, Stankovićeva 31, 52100 Pula</derivirana_varijabla>
  </DomainObject.Predmet.ProtustrankaWithAdressOIB>
  <DomainObject.Predmet.ProtustrankaNazivFormated>
    <izvorni_sadrzaj>PC EXPRESS j.d.o.o. PULA</izvorni_sadrzaj>
    <derivirana_varijabla naziv="DomainObject.Predmet.ProtustrankaNazivFormated_1">PC EXPRESS j.d.o.o. PULA</derivirana_varijabla>
  </DomainObject.Predmet.ProtustrankaNazivFormated>
  <DomainObject.Predmet.ProtustrankaNazivFormatedOIB>
    <izvorni_sadrzaj>PC EXPRESS j.d.o.o. PULA, OIB 20483803091</izvorni_sadrzaj>
    <derivirana_varijabla naziv="DomainObject.Predmet.ProtustrankaNazivFormatedOIB_1">PC EXPRESS j.d.o.o. PULA, OIB 20483803091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22549.11</izvorni_sadrzaj>
    <derivirana_varijabla naziv="DomainObject.Predmet.TrenutnaVrijednost_1">22549.11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PC EXPRESS j.d.o.o. PULA</item>
    </izvorni_sadrzaj>
    <derivirana_varijabla naziv="DomainObject.Predmet.ProtuStrankaListFormated_1">
      <item>PC EXPRESS j.d.o.o. PULA</item>
    </derivirana_varijabla>
  </DomainObject.Predmet.ProtuStrankaListFormated>
  <DomainObject.Predmet.ProtuStrankaListFormatedOIB>
    <izvorni_sadrzaj>
      <item>PC EXPRESS j.d.o.o. PULA, OIB 20483803091</item>
    </izvorni_sadrzaj>
    <derivirana_varijabla naziv="DomainObject.Predmet.ProtuStrankaListFormatedOIB_1">
      <item>PC EXPRESS j.d.o.o. PULA, OIB 20483803091</item>
    </derivirana_varijabla>
  </DomainObject.Predmet.ProtuStrankaListFormatedOIB>
  <DomainObject.Predmet.ProtuStrankaListFormatedWithAdress>
    <izvorni_sadrzaj>
      <item>PC EXPRESS j.d.o.o. PULA, Stankovićeva 31, 52100 Pula</item>
    </izvorni_sadrzaj>
    <derivirana_varijabla naziv="DomainObject.Predmet.ProtuStrankaListFormatedWithAdress_1">
      <item>PC EXPRESS j.d.o.o. PULA, Stankovićeva 31, 52100 Pula</item>
    </derivirana_varijabla>
  </DomainObject.Predmet.ProtuStrankaListFormatedWithAdress>
  <DomainObject.Predmet.ProtuStrankaListFormatedWithAdressOIB>
    <izvorni_sadrzaj>
      <item>PC EXPRESS j.d.o.o. PULA, OIB 20483803091, Stankovićeva 31, 52100 Pula</item>
    </izvorni_sadrzaj>
    <derivirana_varijabla naziv="DomainObject.Predmet.ProtuStrankaListFormatedWithAdressOIB_1">
      <item>PC EXPRESS j.d.o.o. PULA, OIB 20483803091, Stankovićeva 31, 52100 Pula</item>
    </derivirana_varijabla>
  </DomainObject.Predmet.ProtuStrankaListFormatedWithAdressOIB>
  <DomainObject.Predmet.ProtuStrankaListNazivFormated>
    <izvorni_sadrzaj>
      <item>PC EXPRESS j.d.o.o. PULA</item>
    </izvorni_sadrzaj>
    <derivirana_varijabla naziv="DomainObject.Predmet.ProtuStrankaListNazivFormated_1">
      <item>PC EXPRESS j.d.o.o. PULA</item>
    </derivirana_varijabla>
  </DomainObject.Predmet.ProtuStrankaListNazivFormated>
  <DomainObject.Predmet.ProtuStrankaListNazivFormatedOIB>
    <izvorni_sadrzaj>
      <item>PC EXPRESS j.d.o.o. PULA, OIB 20483803091</item>
    </izvorni_sadrzaj>
    <derivirana_varijabla naziv="DomainObject.Predmet.ProtuStrankaListNazivFormatedOIB_1">
      <item>PC EXPRESS j.d.o.o. PULA, OIB 20483803091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St-103/2016-5</izvorni_sadrzaj>
    <derivirana_varijabla naziv="DomainObject.PoslovniBrojDokumenta_1">St-103/2016-5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PC EXPRESS j.d.o.o. PULA</izvorni_sadrzaj>
    <derivirana_varijabla naziv="DomainObject.Predmet.ProtustrankaIDrugi_1">PC EXPRESS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PC EXPRESS j.d.o.o. PULA, OIB 20483803091, Stankovićeva 31, 52100 Pula</izvorni_sadrzaj>
    <derivirana_varijabla naziv="DomainObject.Predmet.ProtustrankaIDrugiAdressOIB_1">PC EXPRESS j.d.o.o. PULA, OIB 20483803091, Stankovićeva 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PC EXPRESS j.d.o.o. PULA</item>
    </izvorni_sadrzaj>
    <derivirana_varijabla naziv="DomainObject.Predmet.SudioniciListNaziv_1">
      <item>FINANCIJSKA AGENCIJA, RC RIJEKA, PODRUŽNICA PULA, PULA</item>
      <item>PC EXPRESS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PC EXPRESS j.d.o.o. PULA, OIB 20483803091, Stankovićeva 31,52100 Pula</item>
    </izvorni_sadrzaj>
    <derivirana_varijabla naziv="DomainObject.Predmet.SudioniciListAdressOIB_1">
      <item>FINANCIJSKA AGENCIJA, RC RIJEKA, PODRUŽNICA PULA, PULA, OIB 85821130368, Giardini 5,52100 Pula</item>
      <item>PC EXPRESS j.d.o.o. PULA, OIB 20483803091, Stankovićeva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20483803091</item>
    </izvorni_sadrzaj>
    <derivirana_varijabla naziv="DomainObject.Predmet.SudioniciListNazivOIB_1">
      <item>, OIB 85821130368</item>
      <item>, OIB 20483803091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3046</properties:Characters>
  <properties:Lines>86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2016-04-04T07:01:00Z</dcterms:created>
  <dc:creator>Mihaela Kaligari</dc:creator>
  <cp:lastModifiedBy>Sanja Lakošeljac</cp:lastModifiedBy>
  <dcterms:modified xmlns:xsi="http://www.w3.org/2001/XMLSchema-instance" xsi:type="dcterms:W3CDTF">2016-04-04T08:27:00Z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St-103/2016-5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